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0db9" w14:paraId="95a0db9" w:rsidRDefault="00E5180E" w:rsidP="00E5180E" w:rsidR="00E5180E"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E5180E" w:rsidP="00E5180E" w:rsidR="00E5180E" w:rsidRPr="00FD10DE">
      <w:r w:rsidRPr="00FD10DE">
        <w:t xml:space="preserve">    REPUBLIKA HRVATSKA </w:t>
      </w:r>
      <w:r w:rsidRPr="00FD10DE">
        <w:tab/>
      </w:r>
      <w:r w:rsidRPr="00FD10DE">
        <w:tab/>
      </w:r>
      <w:r w:rsidRPr="00FD10DE">
        <w:tab/>
      </w:r>
      <w:r w:rsidRPr="00FD10DE">
        <w:tab/>
      </w:r>
      <w:r w:rsidRPr="00FD10DE">
        <w:tab/>
      </w:r>
    </w:p>
    <w:p w:rsidRDefault="00E5180E" w:rsidP="00E5180E" w:rsidR="00E5180E" w:rsidRPr="00FD10DE">
      <w:r w:rsidRPr="00FD10DE">
        <w:t xml:space="preserve"> TRGOVAČKI SUD U PAZINU</w:t>
      </w:r>
    </w:p>
    <w:p w:rsidRDefault="00E5180E" w:rsidP="00E5180E" w:rsidR="00E5180E" w:rsidRPr="00FD10DE">
      <w:r w:rsidRPr="00FD10DE">
        <w:t xml:space="preserve">     52000 PAZIN, Dršćevka 1 </w:t>
      </w:r>
      <w:r w:rsidRPr="00FD10DE">
        <w:tab/>
      </w:r>
      <w:r w:rsidRPr="00FD10DE">
        <w:tab/>
      </w:r>
      <w:r w:rsidRPr="00FD10DE">
        <w:tab/>
      </w:r>
      <w:r w:rsidRPr="00FD10DE">
        <w:tab/>
      </w:r>
      <w:r w:rsidRPr="00FD10DE">
        <w:tab/>
        <w:t xml:space="preserve">      </w:t>
      </w:r>
    </w:p>
    <w:p w:rsidRDefault="00E5180E" w:rsidP="00E5180E" w:rsidR="00E5180E" w:rsidRPr="00FD10DE">
      <w:pPr>
        <w:jc w:val="both"/>
      </w:pPr>
      <w:r w:rsidRPr="00FD10DE">
        <w:tab/>
      </w:r>
    </w:p>
    <w:p w:rsidRDefault="00E5180E" w:rsidP="00E5180E" w:rsidR="00E5180E" w:rsidRPr="00FD10DE">
      <w:pPr>
        <w:jc w:val="center"/>
      </w:pPr>
      <w:r w:rsidRPr="00FD10DE">
        <w:t>R E P U B L I K A  H R V A T S K A</w:t>
      </w:r>
    </w:p>
    <w:p w:rsidRDefault="00E5180E" w:rsidP="00E5180E" w:rsidR="00E5180E" w:rsidRPr="00FD10DE"/>
    <w:p w:rsidRDefault="00E5180E" w:rsidP="00E5180E" w:rsidR="00E5180E">
      <w:pPr>
        <w:jc w:val="center"/>
      </w:pPr>
      <w:r w:rsidRPr="00FD10DE">
        <w:t>R J E Š E NJ E</w:t>
      </w:r>
    </w:p>
    <w:p w:rsidRDefault="00385ED5" w:rsidP="00E5180E" w:rsidR="00385ED5" w:rsidRPr="00FD10DE">
      <w:pPr>
        <w:jc w:val="center"/>
      </w:pPr>
    </w:p>
    <w:p w:rsidRDefault="00921917" w:rsidP="00E5180E" w:rsidR="00E5180E">
      <w:pPr>
        <w:jc w:val="both"/>
      </w:pPr>
      <w:r>
        <w:tab/>
      </w:r>
      <w:r w:rsidRPr="00921917">
        <w:t xml:space="preserve">Trgovački sud u Pazinu, po sucu Ivanu Dujiću, u predstečajnom postupku nad dužnikom DOMUS AUREA ISTRA d.o.o. Vodnjan, Trg </w:t>
      </w:r>
      <w:r w:rsidR="00D1300A">
        <w:t>javne vage 8, OIB 93101089495, 10</w:t>
      </w:r>
      <w:r w:rsidRPr="00921917">
        <w:t>. travnja 2018.</w:t>
      </w:r>
    </w:p>
    <w:p w:rsidRDefault="00385ED5" w:rsidP="00E5180E" w:rsidR="00385ED5" w:rsidRPr="00FD10DE">
      <w:pPr>
        <w:jc w:val="both"/>
      </w:pPr>
    </w:p>
    <w:p w:rsidRDefault="00E5180E" w:rsidP="00E5180E" w:rsidR="00E5180E" w:rsidRPr="00FD10DE">
      <w:pPr>
        <w:ind w:firstLine="708"/>
      </w:pPr>
      <w:r w:rsidRPr="00FD10DE">
        <w:tab/>
      </w:r>
      <w:r w:rsidRPr="00FD10DE">
        <w:tab/>
      </w:r>
      <w:r w:rsidRPr="00FD10DE">
        <w:tab/>
      </w:r>
      <w:r w:rsidRPr="00FD10DE">
        <w:tab/>
        <w:t xml:space="preserve">     r i j e š i o   j e</w:t>
      </w:r>
    </w:p>
    <w:p w:rsidRDefault="00E5180E" w:rsidP="00E5180E" w:rsidR="00E5180E">
      <w:pPr>
        <w:ind w:left="1080"/>
        <w:jc w:val="both"/>
      </w:pPr>
    </w:p>
    <w:p w:rsidRDefault="00F11929" w:rsidP="00D1300A" w:rsidR="00F11929">
      <w:pPr>
        <w:jc w:val="both"/>
      </w:pPr>
      <w:r>
        <w:tab/>
        <w:t xml:space="preserve">Nalaže se dužniku </w:t>
      </w:r>
      <w:r w:rsidR="00921917" w:rsidRPr="00921917">
        <w:t>DOMUS AUREA ISTRA d.o.o. Vodnjan, Trg javne vage 8, OIB 93101089495</w:t>
      </w:r>
      <w:r>
        <w:t xml:space="preserve">, </w:t>
      </w:r>
      <w:r w:rsidR="00D1300A">
        <w:t xml:space="preserve">da u roku od osam dana od dana dostave ovog rješenja putem e-Oglasne ploče sudova </w:t>
      </w:r>
      <w:r>
        <w:t xml:space="preserve">plati Financijskoj agenciji iznos od </w:t>
      </w:r>
      <w:r w:rsidR="00D1300A">
        <w:t>250</w:t>
      </w:r>
      <w:r>
        <w:t>,</w:t>
      </w:r>
      <w:r w:rsidR="00D1300A">
        <w:t>00</w:t>
      </w:r>
      <w:r>
        <w:t xml:space="preserve"> kn</w:t>
      </w:r>
      <w:r w:rsidR="003E0E8B">
        <w:t>,</w:t>
      </w:r>
      <w:r w:rsidR="00D1300A" w:rsidRPr="00D1300A">
        <w:t xml:space="preserve"> </w:t>
      </w:r>
      <w:r w:rsidR="00D1300A">
        <w:t xml:space="preserve">sa zakonskom zateznom kamatom </w:t>
      </w:r>
      <w:r w:rsidR="003E0E8B">
        <w:t>koja na taj</w:t>
      </w:r>
      <w:r w:rsidR="00D1300A">
        <w:t xml:space="preserve"> iznos </w:t>
      </w:r>
      <w:r w:rsidR="003E0E8B">
        <w:t>teče od dana donošenja ovog rješenja 10</w:t>
      </w:r>
      <w:r w:rsidR="003E0E8B" w:rsidRPr="00D1300A">
        <w:t>. travnja 2018.</w:t>
      </w:r>
      <w:r w:rsidR="003E0E8B">
        <w:t xml:space="preserve"> do isplate, </w:t>
      </w:r>
      <w:r w:rsidR="00D1300A">
        <w:t xml:space="preserve">po stopi propisanoj odredbom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w:t>
      </w:r>
      <w:r>
        <w:t xml:space="preserve">na žiro račun broj HR4223900011100017042, model HR05, poziv na broj 7524005- </w:t>
      </w:r>
      <w:r w:rsidR="00D1300A" w:rsidRPr="00D1300A">
        <w:t>93101089495</w:t>
      </w:r>
      <w:r>
        <w:t>.</w:t>
      </w:r>
    </w:p>
    <w:p w:rsidRDefault="00F11929" w:rsidP="00F11929" w:rsidR="00F11929">
      <w:pPr>
        <w:ind w:left="1080"/>
        <w:jc w:val="both"/>
      </w:pPr>
    </w:p>
    <w:p w:rsidRDefault="00F11929" w:rsidP="00F11929" w:rsidR="00F11929">
      <w:pPr>
        <w:ind w:left="1080"/>
      </w:pPr>
      <w:r>
        <w:tab/>
      </w:r>
      <w:r>
        <w:tab/>
      </w:r>
      <w:r>
        <w:tab/>
      </w:r>
      <w:r>
        <w:tab/>
        <w:t xml:space="preserve">      Obrazloženje</w:t>
      </w:r>
    </w:p>
    <w:p w:rsidRDefault="00E5180E" w:rsidP="00E5180E" w:rsidR="00E5180E" w:rsidRPr="00FD10DE">
      <w:pPr>
        <w:jc w:val="both"/>
      </w:pPr>
    </w:p>
    <w:p w:rsidRDefault="00F11929" w:rsidP="00F11929" w:rsidR="00F11929">
      <w:pPr>
        <w:jc w:val="both"/>
      </w:pPr>
      <w:r>
        <w:tab/>
        <w:t>Članak 40. Stečajnog zakona (</w:t>
      </w:r>
      <w:r w:rsidR="00D1300A">
        <w:t>d</w:t>
      </w:r>
      <w:r w:rsidR="00510897">
        <w:t>alje: SZ</w:t>
      </w:r>
      <w:r>
        <w:t>) propisuje</w:t>
      </w:r>
      <w:r w:rsidR="00D1300A">
        <w:t xml:space="preserve"> da je</w:t>
      </w:r>
      <w:r>
        <w:t xml:space="preserve">, ako je pojedina prijavljena tražbina navedena u prijedlogu za otvaranje predstečajnog postupka i bude osporena, podnositelj prijave dužan za prijavu svake pojedine tražbine platiti naknadu Financijskoj agenciji u iznosu od 2% iznosa tražbine, ali ne više od 200,00 kuna. Ako pojedina prijavljena tražbina nije navedena u prijedlogu za otvaranje predstečajnog postupka i nije osporena, naknadu za prijavu tražbine dužan je platiti dužnik. </w:t>
      </w:r>
    </w:p>
    <w:p w:rsidRDefault="00F11929" w:rsidP="00F11929" w:rsidR="00F11929">
      <w:pPr>
        <w:jc w:val="both"/>
      </w:pPr>
      <w:r>
        <w:tab/>
        <w:t>Dužnik je dužan platiti naknadu Financijskoj agenciji sukladno odredbi</w:t>
      </w:r>
      <w:r w:rsidR="004E541A">
        <w:t xml:space="preserve"> čl.</w:t>
      </w:r>
      <w:r w:rsidR="00D1300A">
        <w:t xml:space="preserve"> </w:t>
      </w:r>
      <w:r w:rsidR="004E541A">
        <w:t>40.</w:t>
      </w:r>
      <w:r w:rsidR="00D1300A">
        <w:t xml:space="preserve"> </w:t>
      </w:r>
      <w:r w:rsidR="004E541A">
        <w:t>st.</w:t>
      </w:r>
      <w:r w:rsidR="00D1300A">
        <w:t xml:space="preserve"> </w:t>
      </w:r>
      <w:r w:rsidR="004E541A">
        <w:t>2. SZ-a</w:t>
      </w:r>
      <w:r>
        <w:t xml:space="preserve"> za prijavljene tražbine koje nisu navedene u prijedlogu za otvaranje predstečajnog postupka i nisu osporene, u ukupnom iznosu od 79,69 kn za sljedeće prijavljene tražbine: </w:t>
      </w:r>
    </w:p>
    <w:p w:rsidRDefault="00F11929" w:rsidP="00F11929" w:rsidR="00F11929">
      <w:pPr>
        <w:jc w:val="both"/>
      </w:pPr>
      <w:r>
        <w:tab/>
        <w:t xml:space="preserve">- naknada u iznosu od </w:t>
      </w:r>
      <w:r w:rsidR="00D1300A">
        <w:t>250,00</w:t>
      </w:r>
      <w:r>
        <w:t xml:space="preserve"> kn (</w:t>
      </w:r>
      <w:r w:rsidR="00D1300A">
        <w:t>200</w:t>
      </w:r>
      <w:r>
        <w:t>,</w:t>
      </w:r>
      <w:r w:rsidR="00D1300A">
        <w:t>0</w:t>
      </w:r>
      <w:r>
        <w:t xml:space="preserve">0 kn+PDV) za prijavljenu tražbinu vjerovnika  </w:t>
      </w:r>
      <w:r w:rsidR="00D1300A" w:rsidRPr="00D1300A">
        <w:t>ISTARSKI VODOVOD d.o.o. Buzet, Sv. Ivan 8, OIB: 13269963589, u iznosu od 15.074,72 kn.</w:t>
      </w:r>
      <w:r>
        <w:t xml:space="preserve">              </w:t>
      </w:r>
    </w:p>
    <w:p w:rsidRDefault="00510897" w:rsidP="00F11929" w:rsidR="00F11929">
      <w:pPr>
        <w:jc w:val="both"/>
      </w:pPr>
      <w:r>
        <w:tab/>
      </w:r>
      <w:r w:rsidR="00F11929">
        <w:t xml:space="preserve">Slijedom navedenog, </w:t>
      </w:r>
      <w:r>
        <w:t>na prijedlog FINA-e, donesena je odluka kao u izreci.</w:t>
      </w:r>
    </w:p>
    <w:p w:rsidRDefault="00E5180E" w:rsidP="00E5180E" w:rsidR="00E5180E" w:rsidRPr="00FD10DE">
      <w:pPr>
        <w:jc w:val="both"/>
      </w:pPr>
    </w:p>
    <w:p w:rsidRDefault="00E5180E" w:rsidP="00E5180E" w:rsidR="00E5180E" w:rsidRPr="00FD10DE">
      <w:pPr>
        <w:jc w:val="center"/>
      </w:pPr>
      <w:r w:rsidRPr="00FD10DE">
        <w:t xml:space="preserve">U Pazinu, </w:t>
      </w:r>
      <w:r w:rsidR="00D1300A">
        <w:t>10</w:t>
      </w:r>
      <w:r w:rsidR="00D1300A" w:rsidRPr="00921917">
        <w:t>. travnja 2018.</w:t>
      </w:r>
    </w:p>
    <w:p w:rsidRDefault="00E5180E" w:rsidP="00E5180E" w:rsidR="00E5180E" w:rsidRPr="00FD10DE">
      <w:pPr>
        <w:jc w:val="center"/>
      </w:pPr>
      <w:r w:rsidRPr="00FD10DE">
        <w:t xml:space="preserve"> </w:t>
      </w:r>
    </w:p>
    <w:p w:rsidRDefault="00E5180E" w:rsidP="00E5180E" w:rsidR="00E5180E">
      <w:pPr>
        <w:jc w:val="center"/>
      </w:pPr>
      <w:r w:rsidRPr="00FD10DE">
        <w:t xml:space="preserve">                                                             </w:t>
      </w:r>
      <w:r w:rsidRPr="00FD10DE">
        <w:tab/>
        <w:t xml:space="preserve"> </w:t>
      </w:r>
      <w:r w:rsidRPr="00FD10DE">
        <w:tab/>
      </w:r>
      <w:r w:rsidRPr="00FD10DE">
        <w:tab/>
        <w:t xml:space="preserve">          Sudac</w:t>
      </w:r>
    </w:p>
    <w:p w:rsidRDefault="00D1300A" w:rsidP="00E5180E" w:rsidR="00D1300A" w:rsidRPr="00FD10DE">
      <w:pPr>
        <w:jc w:val="center"/>
      </w:pPr>
    </w:p>
    <w:p w:rsidRDefault="00E5180E" w:rsidP="00E5180E" w:rsidR="00E5180E" w:rsidRPr="00FD10DE">
      <w:pPr>
        <w:jc w:val="center"/>
      </w:pPr>
      <w:r w:rsidRPr="00FD10DE">
        <w:tab/>
        <w:t xml:space="preserve">                                                                  </w:t>
      </w:r>
      <w:r w:rsidRPr="00FD10DE">
        <w:tab/>
      </w:r>
      <w:r w:rsidRPr="00FD10DE">
        <w:tab/>
      </w:r>
      <w:r>
        <w:t xml:space="preserve">      </w:t>
      </w:r>
      <w:r w:rsidR="00D1300A">
        <w:t xml:space="preserve">   Ivan Dujić</w:t>
      </w:r>
      <w:r w:rsidR="000D2815">
        <w:t>, v.r.</w:t>
      </w:r>
    </w:p>
    <w:p w:rsidRDefault="00E5180E" w:rsidP="00E5180E" w:rsidR="00E5180E">
      <w:pPr>
        <w:jc w:val="center"/>
      </w:pPr>
    </w:p>
    <w:p w:rsidRDefault="00D1300A" w:rsidP="00E5180E" w:rsidR="00D1300A">
      <w:pPr>
        <w:jc w:val="center"/>
      </w:pPr>
    </w:p>
    <w:p w:rsidRDefault="00D1300A" w:rsidP="00E5180E" w:rsidR="00D1300A" w:rsidRPr="00FD10DE">
      <w:pPr>
        <w:jc w:val="center"/>
      </w:pPr>
    </w:p>
    <w:p w:rsidRDefault="004E541A" w:rsidP="00E5180E" w:rsidR="004E541A" w:rsidRPr="00FD10DE">
      <w:pPr>
        <w:jc w:val="both"/>
      </w:pPr>
    </w:p>
    <w:p w:rsidRDefault="00510897" w:rsidP="00510897" w:rsidR="00510897">
      <w:r>
        <w:t>UPUTA O PRAVNOM LIJEKU:</w:t>
      </w:r>
    </w:p>
    <w:p w:rsidRDefault="00510897" w:rsidP="00510897" w:rsidR="00510897">
      <w:pPr>
        <w:ind w:firstLine="720"/>
        <w:jc w:val="both"/>
      </w:pPr>
      <w:r>
        <w:t>Protiv ovog rješenja nezadovoljna stranka može podnijeti žalbu</w:t>
      </w:r>
      <w:r w:rsidRPr="00510897">
        <w:t xml:space="preserve"> </w:t>
      </w:r>
      <w:r>
        <w:t>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Visoki trgovački sud Republike Hrvatske. Žalba ne odgađa provedbu rješenja (čl. 19. st. 3. SZ-a).</w:t>
      </w:r>
    </w:p>
    <w:p w:rsidRDefault="00E5180E" w:rsidP="00E5180E" w:rsidR="00E5180E" w:rsidRPr="00FD10DE">
      <w:pPr>
        <w:jc w:val="both"/>
      </w:pPr>
    </w:p>
    <w:p w:rsidRDefault="00E5180E" w:rsidP="00E5180E" w:rsidR="00E5180E">
      <w:pPr>
        <w:jc w:val="both"/>
      </w:pPr>
      <w:r w:rsidRPr="00FD10DE">
        <w:t>DNA:</w:t>
      </w:r>
    </w:p>
    <w:p w:rsidRDefault="00E5180E" w:rsidP="00E5180E" w:rsidR="00E5180E" w:rsidRPr="00FD10DE">
      <w:pPr>
        <w:jc w:val="both"/>
      </w:pPr>
      <w:r w:rsidRPr="00FD10DE">
        <w:t>- e-Oglasna ploča sudova 8 dana</w:t>
      </w:r>
    </w:p>
    <w:p w:rsidRDefault="00E5180E" w:rsidP="00E5180E" w:rsidR="00E5180E" w:rsidRPr="00FD10DE">
      <w:pPr>
        <w:jc w:val="both"/>
      </w:pPr>
      <w:r w:rsidRPr="00FD10DE">
        <w:rPr>
          <w:lang w:val="sv-SE"/>
        </w:rPr>
        <w:t xml:space="preserve">- FINA, </w:t>
      </w:r>
      <w:r>
        <w:rPr>
          <w:lang w:val="sv-SE"/>
        </w:rPr>
        <w:t xml:space="preserve">Rijeka, </w:t>
      </w:r>
      <w:r w:rsidRPr="00FD10DE">
        <w:t>Frana Kurelca 8</w:t>
      </w:r>
    </w:p>
    <w:p w:rsidRDefault="00D1300A" w:rsidP="00E5180E" w:rsidR="00E5180E" w:rsidRPr="00FD10DE">
      <w:pPr>
        <w:jc w:val="both"/>
      </w:pPr>
      <w:r w:rsidRPr="00D1300A">
        <w:t>- dužniku po pun. Bariši Pavičiću, odvj. u Zagrebu</w:t>
      </w:r>
    </w:p>
    <w:p w:rsidRDefault="00E5180E" w:rsidP="00E5180E" w:rsidR="00E5180E" w:rsidRPr="00FD10DE">
      <w:pPr>
        <w:jc w:val="both"/>
      </w:pPr>
    </w:p>
    <w:p w:rsidRDefault="00E5180E" w:rsidP="00E5180E" w:rsidR="00E5180E" w:rsidRPr="00FD10DE"/>
    <w:sectPr w:rsidSect="00D1300A" w:rsidR="00E5180E" w:rsidRPr="00FD10D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01D" w:rsidP="00E5180E" w:rsidR="0030401D">
      <w:r>
        <w:separator/>
      </w:r>
    </w:p>
  </w:endnote>
  <w:endnote w:id="0" w:type="continuationSeparator">
    <w:p w:rsidRDefault="0030401D" w:rsidP="00E5180E" w:rsidR="003040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01D" w:rsidP="00E5180E" w:rsidR="0030401D">
      <w:r>
        <w:separator/>
      </w:r>
    </w:p>
  </w:footnote>
  <w:footnote w:id="0" w:type="continuationSeparator">
    <w:p w:rsidRDefault="0030401D" w:rsidP="00E5180E" w:rsidR="003040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E1D8C" w:rsidR="00DA15C9">
        <w:pPr>
          <w:pStyle w:val="Zaglavlje"/>
          <w:jc w:val="center"/>
        </w:pPr>
        <w:r>
          <w:tab/>
        </w:r>
        <w:r>
          <w:fldChar w:fldCharType="begin"/>
        </w:r>
        <w:r>
          <w:instrText>PAGE   \* MERGEFORMAT</w:instrText>
        </w:r>
        <w:r>
          <w:fldChar w:fldCharType="separate"/>
        </w:r>
        <w:r w:rsidR="000D2815">
          <w:rPr>
            <w:noProof/>
          </w:rPr>
          <w:t>2</w:t>
        </w:r>
        <w:r>
          <w:fldChar w:fldCharType="end"/>
        </w:r>
        <w:r>
          <w:tab/>
        </w:r>
        <w:r w:rsidR="00921917" w:rsidRPr="00921917">
          <w:t>10 St-620/2017-24</w:t>
        </w:r>
      </w:p>
    </w:sdtContent>
  </w:sdt>
  <w:p w:rsidRDefault="000D2815"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917" w:rsidR="00921917">
    <w:pPr>
      <w:pStyle w:val="Zaglavlje"/>
    </w:pPr>
    <w:r>
      <w:tab/>
    </w:r>
    <w:r>
      <w:tab/>
      <w:t>10</w:t>
    </w:r>
    <w:r w:rsidRPr="00921917">
      <w:t xml:space="preserve"> St-62</w:t>
    </w:r>
    <w:r>
      <w:t>0</w:t>
    </w:r>
    <w:r w:rsidRPr="00921917">
      <w:t>/</w:t>
    </w:r>
    <w:r>
      <w:t>20</w:t>
    </w:r>
    <w:r w:rsidRPr="00921917">
      <w:t>1</w:t>
    </w:r>
    <w:r>
      <w:t>7</w:t>
    </w:r>
    <w:r w:rsidRPr="00921917">
      <w:t>-</w:t>
    </w:r>
    <w:r>
      <w:t>2</w:t>
    </w:r>
    <w:r w:rsidRPr="00921917">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80E"/>
    <w:rsid w:val="000D2815"/>
    <w:rsid w:val="000E1D8C"/>
    <w:rsid w:val="0030401D"/>
    <w:rsid w:val="00384395"/>
    <w:rsid w:val="00385ED5"/>
    <w:rsid w:val="003E0E8B"/>
    <w:rsid w:val="004E541A"/>
    <w:rsid w:val="00510897"/>
    <w:rsid w:val="00526A7A"/>
    <w:rsid w:val="00554328"/>
    <w:rsid w:val="00921917"/>
    <w:rsid w:val="00985388"/>
    <w:rsid w:val="00AB4CEA"/>
    <w:rsid w:val="00D1300A"/>
    <w:rsid w:val="00D952ED"/>
    <w:rsid w:val="00E5180E"/>
    <w:rsid w:val="00F119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089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true" w:styleId="ZaglavljeChar" w:type="character">
    <w:name w:val="Zaglavlje Char"/>
    <w:basedOn w:val="Zadanifontodlomka"/>
    <w:link w:val="Zaglavlje"/>
    <w:uiPriority w:val="99"/>
    <w:rsid w:val="00E5180E"/>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E5180E"/>
    <w:rPr>
      <w:rFonts w:eastAsia="Times New Roman" w:hAnsi="Times New Roman" w:asci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E5180E"/>
    <w:rPr>
      <w:rFonts w:hAnsi="Times New Roman" w:ascii="Times New Roman"/>
      <w:sz w:val="24"/>
      <w:szCs w:val="24"/>
    </w:rPr>
  </w:style>
  <w:style w:styleId="Tekstbalonia" w:type="paragraph">
    <w:name w:val="Balloon Text"/>
    <w:basedOn w:val="Normal"/>
    <w:link w:val="TekstbaloniaChar"/>
    <w:uiPriority w:val="99"/>
    <w:semiHidden/>
    <w:unhideWhenUsed/>
    <w:rsid w:val="00E518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80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true" w:styleId="PodnojeChar" w:type="character">
    <w:name w:val="Podnožje Char"/>
    <w:basedOn w:val="Zadanifontodlomka"/>
    <w:link w:val="Podnoje"/>
    <w:uiPriority w:val="99"/>
    <w:rsid w:val="00E5180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D2815"/>
    <w:rPr>
      <w:color w:val="808080"/>
      <w:bdr w:space="0" w:sz="0" w:color="auto" w:val="none"/>
      <w:shd w:fill="auto" w:color="auto" w:val="clear"/>
    </w:rPr>
  </w:style>
  <w:style w:customStyle="true" w:styleId="eSPISCCParagraphDefaultFont" w:type="character">
    <w:name w:val="eSPIS_CC_Paragraph Default Font"/>
    <w:basedOn w:val="Zadanifontodlomka"/>
    <w:rsid w:val="000D2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815"/>
    <w:rPr>
      <w:bdr w:space="0" w:sz="0" w:color="auto" w:val="none"/>
      <w:shd w:fill="FFFFCC" w:color="auto" w:val="clear"/>
      <w:lang w:val="hr-HR"/>
    </w:rPr>
  </w:style>
  <w:style w:customStyle="true" w:styleId="PozadinaSvijetloCrvena" w:type="character">
    <w:name w:val="Pozadina_SvijetloCrvena"/>
    <w:basedOn w:val="eSPISCCParagraphDefaultFont"/>
    <w:rsid w:val="000D2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2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089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1" w:styleId="ZaglavljeChar" w:type="character">
    <w:name w:val="Zaglavlje Char"/>
    <w:basedOn w:val="Zadanifontodlomka"/>
    <w:link w:val="Zaglavlje"/>
    <w:uiPriority w:val="99"/>
    <w:rsid w:val="00E5180E"/>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E5180E"/>
    <w:rPr>
      <w:rFonts w:ascii="Times New Roman" w:eastAsia="Times New Roman" w:hAns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E5180E"/>
    <w:rPr>
      <w:rFonts w:ascii="Times New Roman" w:hAnsi="Times New Roman"/>
      <w:sz w:val="24"/>
      <w:szCs w:val="24"/>
    </w:rPr>
  </w:style>
  <w:style w:styleId="Tekstbalonia" w:type="paragraph">
    <w:name w:val="Balloon Text"/>
    <w:basedOn w:val="Normal"/>
    <w:link w:val="TekstbaloniaChar"/>
    <w:uiPriority w:val="99"/>
    <w:semiHidden/>
    <w:unhideWhenUsed/>
    <w:rsid w:val="00E5180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80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1" w:styleId="PodnojeChar" w:type="character">
    <w:name w:val="Podnožje Char"/>
    <w:basedOn w:val="Zadanifontodlomka"/>
    <w:link w:val="Podnoje"/>
    <w:uiPriority w:val="99"/>
    <w:rsid w:val="00E5180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D2815"/>
    <w:rPr>
      <w:color w:val="808080"/>
      <w:bdr w:color="auto" w:space="0" w:sz="0" w:val="none"/>
      <w:shd w:color="auto" w:fill="auto" w:val="clear"/>
    </w:rPr>
  </w:style>
  <w:style w:customStyle="1" w:styleId="eSPISCCParagraphDefaultFont" w:type="character">
    <w:name w:val="eSPIS_CC_Paragraph Default Font"/>
    <w:basedOn w:val="Zadanifontodlomka"/>
    <w:rsid w:val="000D28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815"/>
    <w:rPr>
      <w:bdr w:color="auto" w:space="0" w:sz="0" w:val="none"/>
      <w:shd w:color="auto" w:fill="FFFFCC" w:val="clear"/>
      <w:lang w:val="hr-HR"/>
    </w:rPr>
  </w:style>
  <w:style w:customStyle="1" w:styleId="PozadinaSvijetloCrvena" w:type="character">
    <w:name w:val="Pozadina_SvijetloCrvena"/>
    <w:basedOn w:val="eSPISCCParagraphDefaultFont"/>
    <w:rsid w:val="000D28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28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St-620/2017</izvorni_sadrzaj>
    <derivirana_varijabla naziv="DomainObject.Predmet.OznakaBroj_1">St-620/2017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AUREA ISTRA d.o.o. VODNJAN zastupanog po punomoćniku Odvj. Bariša Pavičić</izvorni_sadrzaj>
    <derivirana_varijabla naziv="DomainObject.Predmet.ProtustrankaFormated_1">  DOMUS AUREA ISTRA d.o.o. VODNJAN zastupanog po punomoćniku Odvj. Bariša Pavičić</derivirana_varijabla>
  </DomainObject.Predmet.ProtustrankaFormated>
  <DomainObject.Predmet.ProtustrankaFormatedOIB>
    <izvorni_sadrzaj>  DOMUS AUREA ISTRA d.o.o. VODNJAN, OIB 93101089495 zastupanog po punomoćniku Odvj. Bariša Pavičić</izvorni_sadrzaj>
    <derivirana_varijabla naziv="DomainObject.Predmet.ProtustrankaFormatedOIB_1">  DOMUS AUREA ISTRA d.o.o. VODNJAN, OIB 93101089495 zastupanog po punomoćniku Odvj. Bariša Pavičić</derivirana_varijabla>
  </DomainObject.Predmet.ProtustrankaFormatedOIB>
  <DomainObject.Predmet.ProtustrankaFormatedWithAdress>
    <izvorni_sadrzaj> DOMUS AUREA ISTRA d.o.o. VODNJAN, Trg javne vage 8, 52100 Vodnjan zastupanog po punomoćniku Odvj. Bariša Pavičić</izvorni_sadrzaj>
    <derivirana_varijabla naziv="DomainObject.Predmet.ProtustrankaFormatedWithAdress_1"> DOMUS AUREA ISTRA d.o.o. VODNJAN, Trg javne vage 8, 52100 Vodnjan zastupanog po punomoćniku Odvj. Bariša Pavičić</derivirana_varijabla>
  </DomainObject.Predmet.ProtustrankaFormatedWithAdress>
  <DomainObject.Predmet.ProtustrankaFormatedWithAdressOIB>
    <izvorni_sadrzaj> DOMUS AUREA ISTRA d.o.o. VODNJAN, OIB 93101089495, Trg javne vage 8, 52100 Vodnjan zastupanog po punomoćniku Odvj. Bariša Pavičić</izvorni_sadrzaj>
    <derivirana_varijabla naziv="DomainObject.Predmet.ProtustrankaFormatedWithAdressOIB_1"> DOMUS AUREA ISTRA d.o.o. VODNJAN, OIB 93101089495, Trg javne vage 8, 52100 Vodnjan zastupanog po punomoćniku Odvj. Bariša Pavičić</derivirana_varijabla>
  </DomainObject.Predmet.ProtustrankaFormatedWithAdressOIB>
  <DomainObject.Predmet.ProtustrankaWithAdress>
    <izvorni_sadrzaj>DOMUS AUREA ISTRA d.o.o. VODNJAN Trg javne vage 8, 52100 Vodnjan</izvorni_sadrzaj>
    <derivirana_varijabla naziv="DomainObject.Predmet.ProtustrankaWithAdress_1">DOMUS AUREA ISTRA d.o.o. VODNJAN Trg javne vage 8, 52100 Vodnjan</derivirana_varijabla>
  </DomainObject.Predmet.ProtustrankaWithAdress>
  <DomainObject.Predmet.ProtustrankaWithAdressOIB>
    <izvorni_sadrzaj>DOMUS AUREA ISTRA d.o.o. VODNJAN, OIB 93101089495, Trg javne vage 8, 52100 Vodnjan</izvorni_sadrzaj>
    <derivirana_varijabla naziv="DomainObject.Predmet.ProtustrankaWithAdressOIB_1">DOMUS AUREA ISTRA d.o.o. VODNJAN, OIB 93101089495, Trg javne vage 8, 52100 Vodnjan</derivirana_varijabla>
  </DomainObject.Predmet.ProtustrankaWithAdressOIB>
  <DomainObject.Predmet.ProtustrankaNazivFormated>
    <izvorni_sadrzaj>DOMUS AUREA ISTRA d.o.o. VODNJAN</izvorni_sadrzaj>
    <derivirana_varijabla naziv="DomainObject.Predmet.ProtustrankaNazivFormated_1">DOMUS AUREA ISTRA d.o.o. VODNJAN</derivirana_varijabla>
  </DomainObject.Predmet.ProtustrankaNazivFormated>
  <DomainObject.Predmet.ProtustrankaNazivFormatedOIB>
    <izvorni_sadrzaj>DOMUS AUREA ISTRA d.o.o. VODNJAN, OIB 93101089495</izvorni_sadrzaj>
    <derivirana_varijabla naziv="DomainObject.Predmet.ProtustrankaNazivFormatedOIB_1">DOMUS AUREA ISTRA d.o.o. VODNJAN, OIB 93101089495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AUREA ISTRA d.o.o. VODNJAN</izvorni_sadrzaj>
    <derivirana_varijabla naziv="DomainObject.Predmet.StrankaFormated_1">  DOMUS AUREA ISTRA d.o.o. VODNJAN</derivirana_varijabla>
  </DomainObject.Predmet.StrankaFormated>
  <DomainObject.Predmet.StrankaFormatedOIB>
    <izvorni_sadrzaj>  DOMUS AUREA ISTRA d.o.o. VODNJAN, OIB 93101089495</izvorni_sadrzaj>
    <derivirana_varijabla naziv="DomainObject.Predmet.StrankaFormatedOIB_1">  DOMUS AUREA ISTRA d.o.o. VODNJAN, OIB 93101089495</derivirana_varijabla>
  </DomainObject.Predmet.StrankaFormatedOIB>
  <DomainObject.Predmet.StrankaFormatedWithAdress>
    <izvorni_sadrzaj> DOMUS AUREA ISTRA d.o.o. VODNJAN, Trg javne vage 8, 52100 Vodnjan</izvorni_sadrzaj>
    <derivirana_varijabla naziv="DomainObject.Predmet.StrankaFormatedWithAdress_1"> DOMUS AUREA ISTRA d.o.o. VODNJAN, Trg javne vage 8, 52100 Vodnjan</derivirana_varijabla>
  </DomainObject.Predmet.StrankaFormatedWithAdress>
  <DomainObject.Predmet.StrankaFormatedWithAdressOIB>
    <izvorni_sadrzaj> DOMUS AUREA ISTRA d.o.o. VODNJAN, OIB 93101089495, Trg javne vage 8, 52100 Vodnjan</izvorni_sadrzaj>
    <derivirana_varijabla naziv="DomainObject.Predmet.StrankaFormatedWithAdressOIB_1"> DOMUS AUREA ISTRA d.o.o. VODNJAN, OIB 93101089495, Trg javne vage 8, 52100 Vodnjan</derivirana_varijabla>
  </DomainObject.Predmet.StrankaFormatedWithAdressOIB>
  <DomainObject.Predmet.StrankaWithAdress>
    <izvorni_sadrzaj>DOMUS AUREA ISTRA d.o.o. VODNJAN Trg javne vage 8,52100 Vodnjan</izvorni_sadrzaj>
    <derivirana_varijabla naziv="DomainObject.Predmet.StrankaWithAdress_1">DOMUS AUREA ISTRA d.o.o. VODNJAN Trg javne vage 8,52100 Vodnjan</derivirana_varijabla>
  </DomainObject.Predmet.StrankaWithAdress>
  <DomainObject.Predmet.StrankaWithAdressOIB>
    <izvorni_sadrzaj>DOMUS AUREA ISTRA d.o.o. VODNJAN, OIB 93101089495, Trg javne vage 8,52100 Vodnjan</izvorni_sadrzaj>
    <derivirana_varijabla naziv="DomainObject.Predmet.StrankaWithAdressOIB_1">DOMUS AUREA ISTRA d.o.o. VODNJAN, OIB 93101089495, Trg javne vage 8,52100 Vodnjan</derivirana_varijabla>
  </DomainObject.Predmet.StrankaWithAdressOIB>
  <DomainObject.Predmet.StrankaNazivFormated>
    <izvorni_sadrzaj>DOMUS AUREA ISTRA d.o.o. VODNJAN</izvorni_sadrzaj>
    <derivirana_varijabla naziv="DomainObject.Predmet.StrankaNazivFormated_1">DOMUS AUREA ISTRA d.o.o. VODNJAN</derivirana_varijabla>
  </DomainObject.Predmet.StrankaNazivFormated>
  <DomainObject.Predmet.StrankaNazivFormatedOIB>
    <izvorni_sadrzaj>DOMUS AUREA ISTRA d.o.o. VODNJAN, OIB 93101089495</izvorni_sadrzaj>
    <derivirana_varijabla naziv="DomainObject.Predmet.StrankaNazivFormatedOIB_1">DOMUS AUREA ISTRA d.o.o. VODNJAN, OIB 93101089495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203464.55</izvorni_sadrzaj>
    <derivirana_varijabla naziv="DomainObject.Predmet.TrenutnaVrijednost_1">203464.55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DOMUS AUREA ISTRA d.o.o. VODNJAN</item>
    </izvorni_sadrzaj>
    <derivirana_varijabla naziv="DomainObject.Predmet.StrankaListFormated_1">
      <item>DOMUS AUREA ISTRA d.o.o. VODNJAN</item>
    </derivirana_varijabla>
  </DomainObject.Predmet.StrankaListFormated>
  <DomainObject.Predmet.StrankaListFormatedOIB>
    <izvorni_sadrzaj>
      <item>DOMUS AUREA ISTRA d.o.o. VODNJAN, OIB 93101089495</item>
    </izvorni_sadrzaj>
    <derivirana_varijabla naziv="DomainObject.Predmet.StrankaListFormatedOIB_1">
      <item>DOMUS AUREA ISTRA d.o.o. VODNJAN, OIB 93101089495</item>
    </derivirana_varijabla>
  </DomainObject.Predmet.StrankaListFormatedOIB>
  <DomainObject.Predmet.StrankaListFormatedWithAdress>
    <izvorni_sadrzaj>
      <item>DOMUS AUREA ISTRA d.o.o. VODNJAN, Trg javne vage 8, 52100 Vodnjan</item>
    </izvorni_sadrzaj>
    <derivirana_varijabla naziv="DomainObject.Predmet.StrankaListFormatedWithAdress_1">
      <item>DOMUS AUREA ISTRA d.o.o. VODNJAN, Trg javne vage 8, 52100 Vodnjan</item>
    </derivirana_varijabla>
  </DomainObject.Predmet.StrankaListFormatedWithAdress>
  <DomainObject.Predmet.StrankaListFormatedWithAdressOIB>
    <izvorni_sadrzaj>
      <item>DOMUS AUREA ISTRA d.o.o. VODNJAN, OIB 93101089495, Trg javne vage 8, 52100 Vodnjan</item>
    </izvorni_sadrzaj>
    <derivirana_varijabla naziv="DomainObject.Predmet.StrankaListFormatedWithAdressOIB_1">
      <item>DOMUS AUREA ISTRA d.o.o. VODNJAN, OIB 93101089495, Trg javne vage 8, 52100 Vodnjan</item>
    </derivirana_varijabla>
  </DomainObject.Predmet.StrankaListFormatedWithAdressOIB>
  <DomainObject.Predmet.StrankaListNazivFormated>
    <izvorni_sadrzaj>
      <item>DOMUS AUREA ISTRA d.o.o. VODNJAN</item>
    </izvorni_sadrzaj>
    <derivirana_varijabla naziv="DomainObject.Predmet.StrankaListNazivFormated_1">
      <item>DOMUS AUREA ISTRA d.o.o. VODNJAN</item>
    </derivirana_varijabla>
  </DomainObject.Predmet.StrankaListNazivFormated>
  <DomainObject.Predmet.StrankaListNazivFormatedOIB>
    <izvorni_sadrzaj>
      <item>DOMUS AUREA ISTRA d.o.o. VODNJAN, OIB 93101089495</item>
    </izvorni_sadrzaj>
    <derivirana_varijabla naziv="DomainObject.Predmet.StrankaListNazivFormatedOIB_1">
      <item>DOMUS AUREA ISTRA d.o.o. VODNJAN, OIB 93101089495</item>
    </derivirana_varijabla>
  </DomainObject.Predmet.StrankaListNazivFormatedOIB>
  <DomainObject.Predmet.ProtuStrankaListFormated>
    <izvorni_sadrzaj>
      <item>DOMUS AUREA ISTRA d.o.o. VODNJAN zastupanog po punomoćniku Odvj. Bariša Pavičić</item>
    </izvorni_sadrzaj>
    <derivirana_varijabla naziv="DomainObject.Predmet.ProtuStrankaListFormated_1">
      <item>DOMUS AUREA ISTRA d.o.o. VODNJAN zastupanog po punomoćniku Odvj. Bariša Pavičić</item>
    </derivirana_varijabla>
  </DomainObject.Predmet.ProtuStrankaListFormated>
  <DomainObject.Predmet.ProtuStrankaListFormatedOIB>
    <izvorni_sadrzaj>
      <item>DOMUS AUREA ISTRA d.o.o. VODNJAN, OIB 93101089495 zastupanog po punomoćniku Odvj. Bariša Pavičić</item>
    </izvorni_sadrzaj>
    <derivirana_varijabla naziv="DomainObject.Predmet.ProtuStrankaListFormatedOIB_1">
      <item>DOMUS AUREA ISTRA d.o.o. VODNJAN, OIB 93101089495 zastupanog po punomoćniku Odvj. Bariša Pavičić</item>
    </derivirana_varijabla>
  </DomainObject.Predmet.ProtuStrankaListFormatedOIB>
  <DomainObject.Predmet.ProtuStrankaListFormatedWithAdress>
    <izvorni_sadrzaj>
      <item>DOMUS AUREA ISTRA d.o.o. VODNJAN, Trg javne vage 8, 52100 Vodnjan zastupanog po punomoćniku Odvj. Bariša Pavičić</item>
    </izvorni_sadrzaj>
    <derivirana_varijabla naziv="DomainObject.Predmet.ProtuStrankaListFormatedWithAdress_1">
      <item>DOMUS AUREA ISTRA d.o.o. VODNJAN, Trg javne vage 8, 52100 Vodnjan zastupanog po punomoćniku Odvj. Bariša Pavičić</item>
    </derivirana_varijabla>
  </DomainObject.Predmet.ProtuStrankaListFormatedWithAdress>
  <DomainObject.Predmet.ProtuStrankaListFormatedWithAdressOIB>
    <izvorni_sadrzaj>
      <item>DOMUS AUREA ISTRA d.o.o. VODNJAN, OIB 93101089495, Trg javne vage 8, 52100 Vodnjan zastupanog po punomoćniku Odvj. Bariša Pavičić</item>
    </izvorni_sadrzaj>
    <derivirana_varijabla naziv="DomainObject.Predmet.ProtuStrankaListFormatedWithAdressOIB_1">
      <item>DOMUS AUREA ISTRA d.o.o. VODNJAN, OIB 93101089495, Trg javne vage 8, 52100 Vodnjan zastupanog po punomoćniku Odvj. Bariša Pavičić</item>
    </derivirana_varijabla>
  </DomainObject.Predmet.ProtuStrankaListFormatedWithAdressOIB>
  <DomainObject.Predmet.ProtuStrankaListNazivFormated>
    <izvorni_sadrzaj>
      <item>DOMUS AUREA ISTRA d.o.o. VODNJAN</item>
    </izvorni_sadrzaj>
    <derivirana_varijabla naziv="DomainObject.Predmet.ProtuStrankaListNazivFormated_1">
      <item>DOMUS AUREA ISTRA d.o.o. VODNJAN</item>
    </derivirana_varijabla>
  </DomainObject.Predmet.ProtuStrankaListNazivFormated>
  <DomainObject.Predmet.ProtuStrankaListNazivFormatedOIB>
    <izvorni_sadrzaj>
      <item>DOMUS AUREA ISTRA d.o.o. VODNJAN, OIB 93101089495</item>
    </izvorni_sadrzaj>
    <derivirana_varijabla naziv="DomainObject.Predmet.ProtuStrankaListNazivFormatedOIB_1">
      <item>DOMUS AUREA ISTRA d.o.o. VODNJAN, OIB 93101089495</item>
    </derivirana_varijabla>
  </DomainObject.Predmet.ProtuStrankaListNazivFormatedOIB>
  <DomainObject.Predmet.OstaliListFormated>
    <izvorni_sadrzaj>
      <item>Odvj. Bariša Pavičić punomoćnik sudionika u postupku DOMUS AUREA ISTRA d.o.o. VODNJAN</item>
    </izvorni_sadrzaj>
    <derivirana_varijabla naziv="DomainObject.Predmet.OstaliListFormated_1">
      <item>Odvj. Bariša Pavičić punomoćnik sudionika u postupku DOMUS AUREA ISTRA d.o.o. VODNJAN</item>
    </derivirana_varijabla>
  </DomainObject.Predmet.OstaliListFormated>
  <DomainObject.Predmet.OstaliListFormatedOIB>
    <izvorni_sadrzaj>
      <item>Odvj. Bariša Pavičić punomoćnik sudionika u postupku DOMUS AUREA ISTRA d.o.o. VODNJAN</item>
    </izvorni_sadrzaj>
    <derivirana_varijabla naziv="DomainObject.Predmet.OstaliListFormatedOIB_1">
      <item>Odvj. Bariša Pavičić punomoćnik sudionika u postupku DOMUS AUREA ISTRA d.o.o. VODNJAN</item>
    </derivirana_varijabla>
  </DomainObject.Predmet.OstaliListFormatedOIB>
  <DomainObject.Predmet.OstaliListFormatedWithAdress>
    <izvorni_sadrzaj>
      <item>Odvj. Bariša Pavičić, Petra i Tome Erdody 12, 10000 Zagreb punomoćnik sudionika u postupku DOMUS AUREA ISTRA d.o.o. VODNJAN</item>
    </izvorni_sadrzaj>
    <derivirana_varijabla naziv="DomainObject.Predmet.OstaliListFormatedWithAdress_1">
      <item>Odvj. Bariša Pavičić, Petra i Tome Erdody 12, 10000 Zagreb punomoćnik sudionika u postupku DOMUS AUREA ISTRA d.o.o. VODNJAN</item>
    </derivirana_varijabla>
  </DomainObject.Predmet.OstaliListFormatedWithAdress>
  <DomainObject.Predmet.OstaliListFormatedWithAdressOIB>
    <izvorni_sadrzaj>
      <item>Odvj. Bariša Pavičić, Petra i Tome Erdody 12, 10000 Zagreb punomoćnik sudionika u postupku DOMUS AUREA ISTRA d.o.o. VODNJAN</item>
    </izvorni_sadrzaj>
    <derivirana_varijabla naziv="DomainObject.Predmet.OstaliListFormatedWithAdressOIB_1">
      <item>Odvj. Bariša Pavičić, Petra i Tome Erdody 12, 10000 Zagreb punomoćnik sudionika u postupku DOMUS AUREA ISTRA d.o.o. VODNJAN</item>
    </derivirana_varijabla>
  </DomainObject.Predmet.OstaliListFormatedWithAdressOIB>
  <DomainObject.Predmet.OstaliListNazivFormated>
    <izvorni_sadrzaj>
      <item>Odvj. Bariša Pavičić</item>
    </izvorni_sadrzaj>
    <derivirana_varijabla naziv="DomainObject.Predmet.OstaliListNazivFormated_1">
      <item>Odvj. Bariša Pavičić</item>
    </derivirana_varijabla>
  </DomainObject.Predmet.OstaliListNazivFormated>
  <DomainObject.Predmet.OstaliListNazivFormatedOIB>
    <izvorni_sadrzaj>
      <item>Odvj. Bariša Pavičić</item>
    </izvorni_sadrzaj>
    <derivirana_varijabla naziv="DomainObject.Predmet.OstaliListNazivFormatedOIB_1">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DOMUS AUREA ISTRA d.o.o. VODNJAN</izvorni_sadrzaj>
    <derivirana_varijabla naziv="DomainObject.Predmet.StrankaIDrugi_1">DOMUS AUREA ISTRA d.o.o. VODNJAN</derivirana_varijabla>
  </DomainObject.Predmet.StrankaIDrugi>
  <DomainObject.Predmet.ProtustrankaIDrugi>
    <izvorni_sadrzaj>DOMUS AUREA ISTRA d.o.o. VODNJAN</izvorni_sadrzaj>
    <derivirana_varijabla naziv="DomainObject.Predmet.ProtustrankaIDrugi_1">DOMUS AUREA ISTRA d.o.o. VODNJAN</derivirana_varijabla>
  </DomainObject.Predmet.ProtustrankaIDrugi>
  <DomainObject.Predmet.StrankaIDrugiAdressOIB>
    <izvorni_sadrzaj>DOMUS AUREA ISTRA d.o.o. VODNJAN, OIB 93101089495, Trg javne vage 8, 52100 Vodnjan</izvorni_sadrzaj>
    <derivirana_varijabla naziv="DomainObject.Predmet.StrankaIDrugiAdressOIB_1">DOMUS AUREA ISTRA d.o.o. VODNJAN, OIB 93101089495, Trg javne vage 8, 52100 Vodnjan</derivirana_varijabla>
  </DomainObject.Predmet.StrankaIDrugiAdressOIB>
  <DomainObject.Predmet.ProtustrankaIDrugiAdressOIB>
    <izvorni_sadrzaj>DOMUS AUREA ISTRA d.o.o. VODNJAN, OIB 93101089495, Trg javne vage 8, 52100 Vodnjan</izvorni_sadrzaj>
    <derivirana_varijabla naziv="DomainObject.Predmet.ProtustrankaIDrugiAdressOIB_1">DOMUS AUREA ISTRA d.o.o. VODNJAN, OIB 93101089495,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AUREA ISTRA d.o.o. VODNJAN</item>
      <item>DOMUS AUREA ISTRA d.o.o. VODNJAN</item>
      <item>Odvj. Bariša Pavičić</item>
    </izvorni_sadrzaj>
    <derivirana_varijabla naziv="DomainObject.Predmet.SudioniciListNaziv_1">
      <item>DOMUS AUREA ISTRA d.o.o. VODNJAN</item>
      <item>DOMUS AUREA ISTRA d.o.o. VODNJAN</item>
      <item>Odvj. Bariša Pavičić</item>
    </derivirana_varijabla>
  </DomainObject.Predmet.SudioniciListNaziv>
  <DomainObject.Predmet.SudioniciListAdressOIB>
    <izvorni_sadrzaj>
      <item>DOMUS AUREA ISTRA d.o.o. VODNJAN, OIB 93101089495, Trg javne vage 8,52100 Vodnjan</item>
      <item>DOMUS AUREA ISTRA d.o.o. VODNJAN, OIB 93101089495, Trg javne vage 8,52100 Vodnjan</item>
      <item>Odvj. Bariša Pavičić, Petra i Tome Erdody 12,10000 Zagreb</item>
    </izvorni_sadrzaj>
    <derivirana_varijabla naziv="DomainObject.Predmet.SudioniciListAdressOIB_1">
      <item>DOMUS AUREA ISTRA d.o.o. VODNJAN, OIB 93101089495, Trg javne vage 8,52100 Vodnjan</item>
      <item>DOMUS AUREA ISTRA d.o.o. VODNJAN, OIB 93101089495, Trg javne vage 8,52100 Vodnjan</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93101089495</item>
      <item>, OIB 93101089495</item>
      <item>, OIB null</item>
    </izvorni_sadrzaj>
    <derivirana_varijabla naziv="DomainObject.Predmet.SudioniciListNazivOIB_1">
      <item>, OIB 93101089495</item>
      <item>, OIB 93101089495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2281</properties:Characters>
  <properties:Lines>63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2018-04-10T12:41:00Z</dcterms:created>
  <dc:creator>Jasmina Matika</dc:creator>
  <cp:lastModifiedBy>Sanja Lakošeljac</cp:lastModifiedBy>
  <dcterms:modified xmlns:xsi="http://www.w3.org/2001/XMLSchema-instance" xsi:type="dcterms:W3CDTF">2018-04-10T12:43:00Z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(St-620-17 - RJEŠENJE - NAKNADA FINA-I U PREDSTEČAJNOM POSTUPKU - ČL. 40. SZ.docx)</vt:lpwstr>
  </prop:property>
  <prop:property name="CC_coloring" pid="4" fmtid="{D5CDD505-2E9C-101B-9397-08002B2CF9AE}">
    <vt:bool>false</vt:bool>
  </prop:property>
  <prop:property name="BrojStranica" pid="5" fmtid="{D5CDD505-2E9C-101B-9397-08002B2CF9AE}">
    <vt:i4>2</vt:i4>
  </prop:property>
</prop:Properties>
</file>