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b0ee" w14:paraId="60db0ee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CD1396" w:rsidRPr="00CD1396">
        <w:rPr>
          <w:lang w:val="hr-HR"/>
        </w:rPr>
        <w:t>WARDLAW d.o.o., OIB: 0160</w:t>
      </w:r>
      <w:r w:rsidR="00CD1396">
        <w:rPr>
          <w:lang w:val="hr-HR"/>
        </w:rPr>
        <w:t>3979254, Jelsa, Banski dolac bb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315059">
        <w:rPr>
          <w:lang w:val="hr-HR"/>
        </w:rPr>
        <w:t>1</w:t>
      </w:r>
      <w:r w:rsidR="00CD1396">
        <w:rPr>
          <w:lang w:val="hr-HR"/>
        </w:rPr>
        <w:t>3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CD1396" w:rsidRPr="00CD1396">
        <w:rPr>
          <w:lang w:val="hr-HR"/>
        </w:rPr>
        <w:t>WARDLAW d.o.o., OIB: 0160</w:t>
      </w:r>
      <w:r w:rsidR="00CD1396">
        <w:rPr>
          <w:lang w:val="hr-HR"/>
        </w:rPr>
        <w:t>3979254, Jelsa, Banski dolac bb</w:t>
      </w:r>
      <w:r w:rsidR="00315059">
        <w:rPr>
          <w:lang w:val="hr-HR"/>
        </w:rPr>
        <w:t>.</w:t>
      </w:r>
      <w:r w:rsidRPr="0094096C">
        <w:rPr>
          <w:lang w:val="hr-HR"/>
        </w:rPr>
        <w:t xml:space="preserve">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CD1396">
        <w:rPr>
          <w:lang w:val="hr-HR"/>
        </w:rPr>
        <w:t>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315059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4657E4" w:rsidRPr="004657E4">
        <w:rPr>
          <w:lang w:val="hr-HR"/>
        </w:rPr>
        <w:t>Nada Mikulandra iz Bilica, Stubalj 238, OIB: 01343352417</w:t>
      </w:r>
      <w:r w:rsidR="004657E4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CD1396" w:rsidRPr="00CD1396">
        <w:rPr>
          <w:lang w:val="hr-HR"/>
        </w:rPr>
        <w:t>WARDLAW d.o.o., OIB: 0160</w:t>
      </w:r>
      <w:r w:rsidR="00CD1396">
        <w:rPr>
          <w:lang w:val="hr-HR"/>
        </w:rPr>
        <w:t>3979254, Jelsa, Banski dolac bb.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CD1396">
        <w:rPr>
          <w:lang w:val="hr-HR"/>
        </w:rPr>
        <w:t>2. studenog 2015</w:t>
      </w:r>
      <w:r w:rsidR="004657E4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CD1396" w:rsidRPr="00CD1396">
        <w:rPr>
          <w:lang w:val="hr-HR"/>
        </w:rPr>
        <w:t>WARDLAW d.o.o., OIB: 0160</w:t>
      </w:r>
      <w:r w:rsidR="00CD1396">
        <w:rPr>
          <w:lang w:val="hr-HR"/>
        </w:rPr>
        <w:t>3979254, Jelsa, Banski dolac bb.</w:t>
      </w:r>
    </w:p>
    <w:p w:rsidRDefault="00634348" w:rsidP="00315059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CD1396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CD1396">
        <w:rPr>
          <w:lang w:val="hr-HR"/>
        </w:rPr>
        <w:t>632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CD1396">
        <w:rPr>
          <w:lang w:val="hr-HR"/>
        </w:rPr>
        <w:t>4.847,87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F4282D">
        <w:rPr>
          <w:lang w:val="hr-HR"/>
        </w:rPr>
        <w:t xml:space="preserve">ka iz sudskog registra (list </w:t>
      </w:r>
      <w:r w:rsidR="00CD1396">
        <w:rPr>
          <w:lang w:val="hr-HR"/>
        </w:rPr>
        <w:t xml:space="preserve">2-3 </w:t>
      </w:r>
      <w:r>
        <w:rPr>
          <w:lang w:val="hr-HR"/>
        </w:rPr>
        <w:t xml:space="preserve">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CD1396">
        <w:rPr>
          <w:lang w:val="hr-HR"/>
        </w:rPr>
        <w:t>16. rujna</w:t>
      </w:r>
      <w:r>
        <w:rPr>
          <w:lang w:val="hr-HR"/>
        </w:rPr>
        <w:t xml:space="preserve"> 2016. godine proizlazi da dužnik nema zaposlenih (list </w:t>
      </w:r>
      <w:r w:rsidR="00CD1396">
        <w:rPr>
          <w:lang w:val="hr-HR"/>
        </w:rPr>
        <w:t>6-7</w:t>
      </w:r>
      <w:r w:rsidR="00F4282D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CD1396">
        <w:rPr>
          <w:lang w:val="hr-HR"/>
        </w:rPr>
        <w:t>šenim osnovama za plaćanje od 11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F4282D">
        <w:rPr>
          <w:lang w:val="hr-HR"/>
        </w:rPr>
        <w:t>tom razdoblju od</w:t>
      </w:r>
      <w:r w:rsidR="00CD1396">
        <w:rPr>
          <w:lang w:val="hr-HR"/>
        </w:rPr>
        <w:t xml:space="preserve"> 1068</w:t>
      </w:r>
      <w:r w:rsidR="00315059">
        <w:rPr>
          <w:lang w:val="hr-HR"/>
        </w:rPr>
        <w:t xml:space="preserve"> </w:t>
      </w:r>
      <w:r>
        <w:rPr>
          <w:lang w:val="hr-HR"/>
        </w:rPr>
        <w:t xml:space="preserve">dana (list </w:t>
      </w:r>
      <w:r w:rsidR="00CD1396">
        <w:rPr>
          <w:lang w:val="hr-HR"/>
        </w:rPr>
        <w:t xml:space="preserve">9 </w:t>
      </w:r>
      <w:r>
        <w:rPr>
          <w:lang w:val="hr-HR"/>
        </w:rPr>
        <w:t>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CD1396">
        <w:rPr>
          <w:lang w:val="hr-HR"/>
        </w:rPr>
        <w:t xml:space="preserve"> 71/15; dalje: SZ), pa je dana 21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CD1396">
        <w:rPr>
          <w:lang w:val="hr-HR"/>
        </w:rPr>
        <w:t>3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F4282D" w:rsidP="0094096C" w:rsidR="00F4282D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BA9" w:rsidRPr="00BF6BA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CD1396">
      <w:t>1752/2015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CD1396">
      <w:t>1752/2015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1667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15059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657E4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08E9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BF6BA9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D1396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4282D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St-1752/2015-9</izvorni_sadrzaj>
    <derivirana_varijabla naziv="DomainObject.Oznaka_1">St-1752/2015-9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1752</izvorni_sadrzaj>
    <derivirana_varijabla naziv="DomainObject.Predmet.Broj_1">1752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St-1752/2015</izvorni_sadrzaj>
    <derivirana_varijabla naziv="DomainObject.Predmet.OznakaBroj_1">St-1752/2015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WARDLAW d.o.o. za promet nekretninama i usluge</izvorni_sadrzaj>
    <derivirana_varijabla naziv="DomainObject.Predmet.ProtustrankaFormated_1">  WARDLAW d.o.o. za promet nekretninama i usluge</derivirana_varijabla>
  </DomainObject.Predmet.ProtustrankaFormated>
  <DomainObject.Predmet.ProtustrankaFormatedOIB>
    <izvorni_sadrzaj>  WARDLAW d.o.o. za promet nekretninama i usluge, OIB 01603979254</izvorni_sadrzaj>
    <derivirana_varijabla naziv="DomainObject.Predmet.ProtustrankaFormatedOIB_1">  WARDLAW d.o.o. za promet nekretninama i usluge, OIB 01603979254</derivirana_varijabla>
  </DomainObject.Predmet.ProtustrankaFormatedOIB>
  <DomainObject.Predmet.ProtustrankaFormatedWithAdress>
    <izvorni_sadrzaj> WARDLAW d.o.o. za promet nekretninama i usluge, Banski dolac/bb, 21465 Jelsa</izvorni_sadrzaj>
    <derivirana_varijabla naziv="DomainObject.Predmet.ProtustrankaFormatedWithAdress_1"> WARDLAW d.o.o. za promet nekretninama i usluge, Banski dolac/bb, 21465 Jelsa</derivirana_varijabla>
  </DomainObject.Predmet.ProtustrankaFormatedWithAdress>
  <DomainObject.Predmet.ProtustrankaFormatedWithAdressOIB>
    <izvorni_sadrzaj> WARDLAW d.o.o. za promet nekretninama i usluge, OIB 01603979254, Banski dolac/bb, 21465 Jelsa</izvorni_sadrzaj>
    <derivirana_varijabla naziv="DomainObject.Predmet.ProtustrankaFormatedWithAdressOIB_1"> WARDLAW d.o.o. za promet nekretninama i usluge, OIB 01603979254, Banski dolac/bb, 21465 Jelsa</derivirana_varijabla>
  </DomainObject.Predmet.ProtustrankaFormatedWithAdressOIB>
  <DomainObject.Predmet.ProtustrankaWithAdress>
    <izvorni_sadrzaj>WARDLAW d.o.o. za promet nekretninama i usluge Banski dolac/bb, 21465 Jelsa</izvorni_sadrzaj>
    <derivirana_varijabla naziv="DomainObject.Predmet.ProtustrankaWithAdress_1">WARDLAW d.o.o. za promet nekretninama i usluge Banski dolac/bb, 21465 Jelsa</derivirana_varijabla>
  </DomainObject.Predmet.ProtustrankaWithAdress>
  <DomainObject.Predmet.ProtustrankaWithAdressOIB>
    <izvorni_sadrzaj>WARDLAW d.o.o. za promet nekretninama i usluge, OIB 01603979254, Banski dolac/bb, 21465 Jelsa</izvorni_sadrzaj>
    <derivirana_varijabla naziv="DomainObject.Predmet.ProtustrankaWithAdressOIB_1">WARDLAW d.o.o. za promet nekretninama i usluge, OIB 01603979254, Banski dolac/bb, 21465 Jelsa</derivirana_varijabla>
  </DomainObject.Predmet.ProtustrankaWithAdressOIB>
  <DomainObject.Predmet.ProtustrankaNazivFormated>
    <izvorni_sadrzaj>WARDLAW d.o.o. za promet nekretninama i usluge</izvorni_sadrzaj>
    <derivirana_varijabla naziv="DomainObject.Predmet.ProtustrankaNazivFormated_1">WARDLAW d.o.o. za promet nekretninama i usluge</derivirana_varijabla>
  </DomainObject.Predmet.ProtustrankaNazivFormated>
  <DomainObject.Predmet.ProtustrankaNazivFormatedOIB>
    <izvorni_sadrzaj>WARDLAW d.o.o. za promet nekretninama i usluge, OIB 01603979254</izvorni_sadrzaj>
    <derivirana_varijabla naziv="DomainObject.Predmet.ProtustrankaNazivFormatedOIB_1">WARDLAW d.o.o. za promet nekretninama i usluge, OIB 01603979254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4847.87</izvorni_sadrzaj>
    <derivirana_varijabla naziv="DomainObject.Predmet.TrenutnaVrijednost_1">4847.87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WARDLAW d.o.o. za promet nekretninama i usluge</item>
    </izvorni_sadrzaj>
    <derivirana_varijabla naziv="DomainObject.Predmet.ProtuStrankaListFormated_1">
      <item>WARDLAW d.o.o. za promet nekretninama i usluge</item>
    </derivirana_varijabla>
  </DomainObject.Predmet.ProtuStrankaListFormated>
  <DomainObject.Predmet.ProtuStrankaListFormatedOIB>
    <izvorni_sadrzaj>
      <item>WARDLAW d.o.o. za promet nekretninama i usluge, OIB 01603979254</item>
    </izvorni_sadrzaj>
    <derivirana_varijabla naziv="DomainObject.Predmet.ProtuStrankaListFormatedOIB_1">
      <item>WARDLAW d.o.o. za promet nekretninama i usluge, OIB 01603979254</item>
    </derivirana_varijabla>
  </DomainObject.Predmet.ProtuStrankaListFormatedOIB>
  <DomainObject.Predmet.ProtuStrankaListFormatedWithAdress>
    <izvorni_sadrzaj>
      <item>WARDLAW d.o.o. za promet nekretninama i usluge, Banski dolac/bb, 21465 Jelsa</item>
    </izvorni_sadrzaj>
    <derivirana_varijabla naziv="DomainObject.Predmet.ProtuStrankaListFormatedWithAdress_1">
      <item>WARDLAW d.o.o. za promet nekretninama i usluge, Banski dolac/bb, 21465 Jelsa</item>
    </derivirana_varijabla>
  </DomainObject.Predmet.ProtuStrankaListFormatedWithAdress>
  <DomainObject.Predmet.ProtuStrankaListFormatedWithAdressOIB>
    <izvorni_sadrzaj>
      <item>WARDLAW d.o.o. za promet nekretninama i usluge, OIB 01603979254, Banski dolac/bb, 21465 Jelsa</item>
    </izvorni_sadrzaj>
    <derivirana_varijabla naziv="DomainObject.Predmet.ProtuStrankaListFormatedWithAdressOIB_1">
      <item>WARDLAW d.o.o. za promet nekretninama i usluge, OIB 01603979254, Banski dolac/bb, 21465 Jelsa</item>
    </derivirana_varijabla>
  </DomainObject.Predmet.ProtuStrankaListFormatedWithAdressOIB>
  <DomainObject.Predmet.ProtuStrankaListNazivFormated>
    <izvorni_sadrzaj>
      <item>WARDLAW d.o.o. za promet nekretninama i usluge</item>
    </izvorni_sadrzaj>
    <derivirana_varijabla naziv="DomainObject.Predmet.ProtuStrankaListNazivFormated_1">
      <item>WARDLAW d.o.o. za promet nekretninama i usluge</item>
    </derivirana_varijabla>
  </DomainObject.Predmet.ProtuStrankaListNazivFormated>
  <DomainObject.Predmet.ProtuStrankaListNazivFormatedOIB>
    <izvorni_sadrzaj>
      <item>WARDLAW d.o.o. za promet nekretninama i usluge, OIB 01603979254</item>
    </izvorni_sadrzaj>
    <derivirana_varijabla naziv="DomainObject.Predmet.ProtuStrankaListNazivFormatedOIB_1">
      <item>WARDLAW d.o.o. za promet nekretninama i usluge, OIB 01603979254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St-1752/2015-9</izvorni_sadrzaj>
    <derivirana_varijabla naziv="DomainObject.PoslovniBrojDokumenta_1">St-1752/2015-9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WARDLAW d.o.o. za promet nekretninama i usluge</izvorni_sadrzaj>
    <derivirana_varijabla naziv="DomainObject.Predmet.ProtustrankaIDrugi_1">WARDLAW d.o.o. za promet nekretninama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WARDLAW d.o.o. za promet nekretninama i usluge, OIB 01603979254, Banski dolac/bb, 21465 Jelsa</izvorni_sadrzaj>
    <derivirana_varijabla naziv="DomainObject.Predmet.ProtustrankaIDrugiAdressOIB_1">WARDLAW d.o.o. za promet nekretninama i usluge, OIB 01603979254, Banski dolac/bb,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WARDLAW d.o.o. za promet nekretninama i usluge</item>
      <item>FINANCIJSKA AGENCIJA, RC SPLIT</item>
    </izvorni_sadrzaj>
    <derivirana_varijabla naziv="DomainObject.Predmet.SudioniciListNaziv_1">
      <item>WARDLAW d.o.o. za promet nekretninama i usluge</item>
      <item>FINANCIJSKA AGENCIJA, RC SPLIT</item>
    </derivirana_varijabla>
  </DomainObject.Predmet.SudioniciListNaziv>
  <DomainObject.Predmet.SudioniciListAdressOIB>
    <izvorni_sadrzaj>
      <item>WARDLAW d.o.o. za promet nekretninama i usluge, OIB 01603979254, Banski dolac/bb,21465 Jelsa</item>
      <item>FINANCIJSKA AGENCIJA, RC SPLIT, OIB 85821130368, Mažuranićevo šetalište 24b,21000 Split</item>
    </izvorni_sadrzaj>
    <derivirana_varijabla naziv="DomainObject.Predmet.SudioniciListAdressOIB_1">
      <item>WARDLAW d.o.o. za promet nekretninama i usluge, OIB 01603979254, Banski dolac/bb,21465 Jelsa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01603979254</item>
      <item>, OIB 85821130368</item>
    </izvorni_sadrzaj>
    <derivirana_varijabla naziv="DomainObject.Predmet.SudioniciListNazivOIB_1">
      <item>, OIB 01603979254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D60E1-1A35-4073-AF08-BB012BEFD8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4403</properties:Characters>
  <properties:Lines>91</properties:Lines>
  <properties:Paragraphs>37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2017-01-13T08:52:00Z</cp:lastPrinted>
  <dcterms:modified xmlns:xsi="http://www.w3.org/2001/XMLSchema-instance" xsi:type="dcterms:W3CDTF">2017-01-13T11:22:00Z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St-1752/2015-9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