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be72" w14:paraId="ea2be72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A06624">
        <w:t>LOGISTIS AXIA d.o.o. Pula, Flaciusova 1, OIB: 29683950954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A06624">
        <w:t>LOGISTIS AXIA d.o.o. Pula, Flaciusova 1, OIB: 29683950954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A15C3">
        <w:t>Mladen Novaković</w:t>
      </w:r>
      <w:r w:rsidR="005B57C3">
        <w:t xml:space="preserve">, </w:t>
      </w:r>
      <w:r w:rsidR="00EA15C3">
        <w:t>Pula</w:t>
      </w:r>
      <w:r w:rsidR="005B57C3">
        <w:t xml:space="preserve">, </w:t>
      </w:r>
      <w:r w:rsidR="00EA15C3">
        <w:t>Štinjan, Baližerka 44</w:t>
      </w:r>
      <w:r w:rsidR="005B57C3">
        <w:t xml:space="preserve">, OIB: </w:t>
      </w:r>
      <w:r w:rsidR="00EA15C3">
        <w:t>28857584241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A06624">
        <w:t>LOGISTIS AXIA d.o.o. Pula, Flaciusova 1, OIB: 29683950954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C156A5" w:rsidP="00252F6D" w:rsidR="00C156A5">
      <w:pPr>
        <w:autoSpaceDE w:val="false"/>
        <w:autoSpaceDN w:val="false"/>
        <w:adjustRightInd w:val="false"/>
        <w:ind w:firstLine="720"/>
        <w:jc w:val="both"/>
      </w:pPr>
    </w:p>
    <w:p w:rsidRDefault="00C156A5" w:rsidP="00252F6D" w:rsidR="00C156A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A15C3">
        <w:t>29/2018-4</w:t>
      </w:r>
      <w:r w:rsidR="00661220">
        <w:t xml:space="preserve"> od </w:t>
      </w:r>
      <w:r w:rsidR="006F1CB4">
        <w:t>8</w:t>
      </w:r>
      <w:r w:rsidR="00661220">
        <w:t xml:space="preserve">. ožujka 2018.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61220">
        <w:t>08. ožujka 2018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D74146" w:rsidP="00D74146" w:rsidR="00D74146">
      <w:pPr>
        <w:ind w:firstLine="708"/>
        <w:jc w:val="both"/>
      </w:pPr>
      <w:r>
        <w:t xml:space="preserve">Na ročištu održanom </w:t>
      </w:r>
      <w:r w:rsidR="006F1CB4">
        <w:t>16</w:t>
      </w:r>
      <w:r>
        <w:t xml:space="preserve">. </w:t>
      </w:r>
      <w:r w:rsidR="006F1CB4">
        <w:t>travnja</w:t>
      </w:r>
      <w:r>
        <w:t xml:space="preserve"> 2018. godine pristupi</w:t>
      </w:r>
      <w:r w:rsidR="006F1CB4">
        <w:t xml:space="preserve">o </w:t>
      </w:r>
      <w:r>
        <w:t xml:space="preserve">je </w:t>
      </w:r>
      <w:r w:rsidR="006F1CB4">
        <w:t>zakonski zastupnik dužnika</w:t>
      </w:r>
      <w:r>
        <w:t>, koj</w:t>
      </w:r>
      <w:r w:rsidR="006F1CB4">
        <w:t>i nije osporio</w:t>
      </w:r>
      <w:r>
        <w:t xml:space="preserve"> postojanje stečajnog razloga – nesposobnosti za plaćanje</w:t>
      </w:r>
      <w:r w:rsidR="006F1CB4">
        <w:t>.</w:t>
      </w:r>
      <w:r>
        <w:t xml:space="preserve"> </w:t>
      </w:r>
    </w:p>
    <w:p w:rsidRDefault="00552DE0" w:rsidP="00BA0C72" w:rsidR="00552DE0" w:rsidRPr="005347E1">
      <w:pPr>
        <w:ind w:firstLine="708"/>
        <w:jc w:val="both"/>
      </w:pPr>
    </w:p>
    <w:p w:rsidRDefault="00843669" w:rsidP="00552DE0" w:rsidR="00843669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lastRenderedPageBreak/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80694C">
        <w:t>5-7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661220">
        <w:t>Stanice za tehnički pregled vozila</w:t>
      </w:r>
      <w:r w:rsidRPr="005347E1">
        <w:t xml:space="preserve"> (list </w:t>
      </w:r>
      <w:r w:rsidR="0080694C">
        <w:t>25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80694C">
        <w:t>29/2018-14</w:t>
      </w:r>
      <w:r w:rsidR="00661220">
        <w:t xml:space="preserve"> od </w:t>
      </w:r>
      <w:r w:rsidR="0080694C">
        <w:t>4</w:t>
      </w:r>
      <w:r w:rsidR="00661220">
        <w:t xml:space="preserve">. </w:t>
      </w:r>
      <w:r w:rsidR="0080694C">
        <w:t>lipnja</w:t>
      </w:r>
      <w:r w:rsidR="00661220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0694C">
        <w:t>4</w:t>
      </w:r>
      <w:r w:rsidR="00661220">
        <w:t xml:space="preserve">. </w:t>
      </w:r>
      <w:r w:rsidR="0080694C">
        <w:t>lipnja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0694C">
        <w:t>14</w:t>
      </w:r>
      <w:r w:rsidR="00661220">
        <w:t xml:space="preserve">. </w:t>
      </w:r>
      <w:r w:rsidR="0080694C">
        <w:t>lipnja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FC12FF">
        <w:t>30</w:t>
      </w:r>
      <w:r w:rsidR="00B57468" w:rsidRPr="00117A89">
        <w:t xml:space="preserve">. </w:t>
      </w:r>
      <w:r w:rsidR="00FC12FF">
        <w:t>lipnja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C156A5" w:rsidP="003851A5" w:rsidR="00C156A5">
      <w:pPr>
        <w:tabs>
          <w:tab w:pos="3594" w:val="left"/>
        </w:tabs>
        <w:autoSpaceDE w:val="false"/>
        <w:autoSpaceDN w:val="false"/>
        <w:adjustRightInd w:val="false"/>
        <w:ind w:firstLine="720"/>
        <w:jc w:val="both"/>
      </w:pPr>
      <w:r>
        <w:tab/>
      </w: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FC12FF">
        <w:t>28</w:t>
      </w:r>
      <w:r w:rsidR="00661220">
        <w:t xml:space="preserve">. </w:t>
      </w:r>
      <w:r w:rsidR="00FC12FF">
        <w:t>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3851A5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1A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74146">
      <w:rPr>
        <w:sz w:val="23"/>
        <w:szCs w:val="23"/>
      </w:rPr>
      <w:t>Poslovni broj: 4 St-29/2018-15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D74146">
      <w:rPr>
        <w:sz w:val="23"/>
        <w:szCs w:val="23"/>
      </w:rPr>
      <w:t>29/2018-15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851A5"/>
    <w:rsid w:val="003A1947"/>
    <w:rsid w:val="003E2229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A2CA0"/>
    <w:rsid w:val="005B57C3"/>
    <w:rsid w:val="005D20E4"/>
    <w:rsid w:val="005E3D31"/>
    <w:rsid w:val="00625D9B"/>
    <w:rsid w:val="0064102F"/>
    <w:rsid w:val="0064726E"/>
    <w:rsid w:val="00647B00"/>
    <w:rsid w:val="00661220"/>
    <w:rsid w:val="006A0FA9"/>
    <w:rsid w:val="006A5A22"/>
    <w:rsid w:val="006A6B6C"/>
    <w:rsid w:val="006C3A01"/>
    <w:rsid w:val="006D12EC"/>
    <w:rsid w:val="006F1CB4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0694C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06624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156A5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C786F"/>
    <w:rsid w:val="00CD6BBB"/>
    <w:rsid w:val="00D06BB1"/>
    <w:rsid w:val="00D07F21"/>
    <w:rsid w:val="00D321A2"/>
    <w:rsid w:val="00D41786"/>
    <w:rsid w:val="00D44E79"/>
    <w:rsid w:val="00D60115"/>
    <w:rsid w:val="00D624E0"/>
    <w:rsid w:val="00D74146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5C3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12FF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800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A0F45-66E4-439C-9F7F-3D98CDBEC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3427</properties:Characters>
  <properties:Lines>97</properties:Lines>
  <properties:Paragraphs>38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2018-08-28T07:22:00Z</dcterms:created>
  <dc:creator>msimicic</dc:creator>
  <cp:lastModifiedBy>Sanja Prodan</cp:lastModifiedBy>
  <cp:lastPrinted>2018-08-28T10:44:00Z</cp:lastPrinted>
  <dcterms:modified xmlns:xsi="http://www.w3.org/2001/XMLSchema-instance" xsi:type="dcterms:W3CDTF">2018-08-28T10:44:00Z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(St-29-2018-15, zz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