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df6de" w14:paraId="c2df6de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6B1916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</w:t>
            </w:r>
            <w:r w:rsidR="00D42B4D">
              <w:t>200</w:t>
            </w:r>
            <w:r w:rsidR="006B1916">
              <w:t>4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6B1916">
        <w:t xml:space="preserve"> </w:t>
      </w:r>
      <w:r w:rsidR="006B1916" w:rsidRPr="006B1916">
        <w:t>ARENA STAN društvo sa ograničenom odgovornošću za graditeljstvo i nadzor gradnje i djelatnost turističke agencije</w:t>
      </w:r>
      <w:r w:rsidR="006B1916">
        <w:t xml:space="preserve"> Zagreb, Braće </w:t>
      </w:r>
      <w:proofErr w:type="spellStart"/>
      <w:r w:rsidR="006B1916">
        <w:t>Domany</w:t>
      </w:r>
      <w:proofErr w:type="spellEnd"/>
      <w:r w:rsidR="006B1916">
        <w:t xml:space="preserve"> 6, </w:t>
      </w:r>
      <w:proofErr w:type="spellStart"/>
      <w:r w:rsidR="006B1916">
        <w:t>OIB</w:t>
      </w:r>
      <w:proofErr w:type="spellEnd"/>
      <w:r w:rsidR="006B1916">
        <w:t xml:space="preserve">: </w:t>
      </w:r>
      <w:r w:rsidR="006B1916" w:rsidRPr="006B1916">
        <w:t>35646166783</w:t>
      </w:r>
      <w:r w:rsidR="006B1916">
        <w:t xml:space="preserve">, </w:t>
      </w:r>
      <w:proofErr w:type="spellStart"/>
      <w:r w:rsidR="006B1916">
        <w:t>MBS</w:t>
      </w:r>
      <w:proofErr w:type="spellEnd"/>
      <w:r w:rsidR="006B1916">
        <w:t xml:space="preserve">: </w:t>
      </w:r>
      <w:r w:rsidR="006B1916" w:rsidRPr="006B1916">
        <w:t>080792127</w:t>
      </w:r>
      <w:r w:rsidR="006B1916">
        <w:t xml:space="preserve">, </w:t>
      </w:r>
      <w:r w:rsidR="00471E11">
        <w:t xml:space="preserve"> </w:t>
      </w:r>
      <w:r>
        <w:t>temeljem članka 430. Stečajnog zakona (Narodne novine 71/15), dana</w:t>
      </w:r>
      <w:r w:rsidR="00D53DD8">
        <w:t xml:space="preserve"> </w:t>
      </w:r>
      <w:r w:rsidR="002353E7">
        <w:t>21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DF46A9">
        <w:rPr>
          <w:bCs/>
        </w:rPr>
        <w:t xml:space="preserve"> </w:t>
      </w:r>
      <w:r w:rsidR="006B1916" w:rsidRPr="006B1916">
        <w:t>ARENA STAN društvo sa ograničenom odgovornošću za graditeljstvo i nadzor gradnje i djelatnost turističke agencije</w:t>
      </w:r>
      <w:r w:rsidR="006B1916">
        <w:t xml:space="preserve"> Zagreb, Braće </w:t>
      </w:r>
      <w:proofErr w:type="spellStart"/>
      <w:r w:rsidR="006B1916">
        <w:t>Domany</w:t>
      </w:r>
      <w:proofErr w:type="spellEnd"/>
      <w:r w:rsidR="006B1916">
        <w:t xml:space="preserve"> 6, </w:t>
      </w:r>
      <w:proofErr w:type="spellStart"/>
      <w:r w:rsidR="006B1916">
        <w:t>OIB</w:t>
      </w:r>
      <w:proofErr w:type="spellEnd"/>
      <w:r w:rsidR="006B1916">
        <w:t xml:space="preserve">: </w:t>
      </w:r>
      <w:r w:rsidR="006B1916" w:rsidRPr="006B1916">
        <w:t>35646166783</w:t>
      </w:r>
      <w:r w:rsidR="006B1916">
        <w:t xml:space="preserve">, </w:t>
      </w:r>
      <w:proofErr w:type="spellStart"/>
      <w:r w:rsidR="006B1916">
        <w:t>MBS</w:t>
      </w:r>
      <w:proofErr w:type="spellEnd"/>
      <w:r w:rsidR="006B1916">
        <w:t xml:space="preserve">: </w:t>
      </w:r>
      <w:r w:rsidR="006B1916" w:rsidRPr="006B1916">
        <w:t>080792127</w:t>
      </w:r>
      <w:r w:rsidR="006B1916">
        <w:t>, iznosi 16.387,20 kn.</w:t>
      </w:r>
      <w:r w:rsidR="00F8066D">
        <w:rPr>
          <w:bCs/>
        </w:rPr>
        <w:t xml:space="preserve"> </w:t>
      </w:r>
      <w:r w:rsidR="00234AA7">
        <w:rPr>
          <w:bCs/>
        </w:rPr>
        <w:t xml:space="preserve"> </w:t>
      </w:r>
      <w:r w:rsidR="004B1D45">
        <w:t xml:space="preserve"> </w:t>
      </w:r>
      <w:r w:rsidR="00234AA7">
        <w:t xml:space="preserve"> </w:t>
      </w:r>
      <w:r w:rsidR="00AA43EF">
        <w:rPr>
          <w:bCs/>
        </w:rPr>
        <w:t xml:space="preserve"> </w:t>
      </w:r>
      <w:r w:rsidR="00AA43EF">
        <w:t xml:space="preserve"> </w:t>
      </w:r>
      <w:r w:rsidR="00533947">
        <w:rPr>
          <w:bCs/>
        </w:rPr>
        <w:t xml:space="preserve"> </w:t>
      </w:r>
      <w:r w:rsidR="007C255D">
        <w:t xml:space="preserve"> </w:t>
      </w:r>
      <w:r w:rsidR="00FE6A17">
        <w:rPr>
          <w:bCs/>
        </w:rPr>
        <w:t xml:space="preserve"> 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31AE6">
        <w:t xml:space="preserve"> </w:t>
      </w:r>
      <w:r w:rsidR="006B1916">
        <w:t xml:space="preserve">Robert Adam </w:t>
      </w:r>
      <w:proofErr w:type="spellStart"/>
      <w:r w:rsidR="006B1916">
        <w:t>Banas</w:t>
      </w:r>
      <w:proofErr w:type="spellEnd"/>
      <w:r w:rsidR="006B1916">
        <w:t xml:space="preserve"> i </w:t>
      </w:r>
      <w:proofErr w:type="spellStart"/>
      <w:r w:rsidR="006B1916">
        <w:t>Agnieszka</w:t>
      </w:r>
      <w:proofErr w:type="spellEnd"/>
      <w:r w:rsidR="006B1916">
        <w:t xml:space="preserve"> </w:t>
      </w:r>
      <w:proofErr w:type="spellStart"/>
      <w:r w:rsidR="006B1916">
        <w:t>Marzena</w:t>
      </w:r>
      <w:proofErr w:type="spellEnd"/>
      <w:r w:rsidR="006B1916">
        <w:t xml:space="preserve"> </w:t>
      </w:r>
      <w:proofErr w:type="spellStart"/>
      <w:r w:rsidR="006B1916">
        <w:t>Banas</w:t>
      </w:r>
      <w:proofErr w:type="spellEnd"/>
      <w:r w:rsidR="006B1916">
        <w:t xml:space="preserve">, iz Poljske, Varšava, i Milica </w:t>
      </w:r>
      <w:proofErr w:type="spellStart"/>
      <w:r w:rsidR="006B1916">
        <w:t>Nenadović</w:t>
      </w:r>
      <w:proofErr w:type="spellEnd"/>
      <w:r w:rsidR="006B1916">
        <w:t xml:space="preserve"> </w:t>
      </w:r>
      <w:proofErr w:type="spellStart"/>
      <w:r w:rsidR="006B1916">
        <w:t>Timarec</w:t>
      </w:r>
      <w:proofErr w:type="spellEnd"/>
      <w:r w:rsidR="006B1916">
        <w:t xml:space="preserve"> iz </w:t>
      </w:r>
      <w:r w:rsidR="002353E7">
        <w:t xml:space="preserve">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2353E7">
        <w:t>200</w:t>
      </w:r>
      <w:r w:rsidR="006B1916">
        <w:t>4</w:t>
      </w:r>
      <w:r w:rsidR="004B1D45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2353E7">
        <w:t>21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172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11B7A"/>
    <w:rsid w:val="002309FC"/>
    <w:rsid w:val="002330DC"/>
    <w:rsid w:val="00234AA7"/>
    <w:rsid w:val="002353E7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2EA3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B19BC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45384"/>
    <w:rsid w:val="00450B5B"/>
    <w:rsid w:val="0045442D"/>
    <w:rsid w:val="004568CF"/>
    <w:rsid w:val="00471E11"/>
    <w:rsid w:val="004740CE"/>
    <w:rsid w:val="00476829"/>
    <w:rsid w:val="00477F4D"/>
    <w:rsid w:val="00480501"/>
    <w:rsid w:val="00482895"/>
    <w:rsid w:val="004841EA"/>
    <w:rsid w:val="0048719B"/>
    <w:rsid w:val="0049647D"/>
    <w:rsid w:val="004A3258"/>
    <w:rsid w:val="004B1D45"/>
    <w:rsid w:val="004B6525"/>
    <w:rsid w:val="004B7481"/>
    <w:rsid w:val="004C025E"/>
    <w:rsid w:val="004C685C"/>
    <w:rsid w:val="004D1E07"/>
    <w:rsid w:val="004E50C7"/>
    <w:rsid w:val="004E55BD"/>
    <w:rsid w:val="004E6928"/>
    <w:rsid w:val="00510A40"/>
    <w:rsid w:val="00521CF0"/>
    <w:rsid w:val="00525354"/>
    <w:rsid w:val="0053068F"/>
    <w:rsid w:val="00531716"/>
    <w:rsid w:val="00533947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1916"/>
    <w:rsid w:val="006B3CC9"/>
    <w:rsid w:val="006B5B02"/>
    <w:rsid w:val="006C1874"/>
    <w:rsid w:val="006C51F1"/>
    <w:rsid w:val="006C7777"/>
    <w:rsid w:val="006D37A4"/>
    <w:rsid w:val="006D67A3"/>
    <w:rsid w:val="006E6A30"/>
    <w:rsid w:val="006F2BBC"/>
    <w:rsid w:val="006F2C79"/>
    <w:rsid w:val="006F71A5"/>
    <w:rsid w:val="006F77B8"/>
    <w:rsid w:val="007047C4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C255D"/>
    <w:rsid w:val="007D3CB1"/>
    <w:rsid w:val="007E0ECB"/>
    <w:rsid w:val="007E34EF"/>
    <w:rsid w:val="007E6B77"/>
    <w:rsid w:val="007F41AE"/>
    <w:rsid w:val="00805296"/>
    <w:rsid w:val="00816081"/>
    <w:rsid w:val="0084658B"/>
    <w:rsid w:val="00863ED6"/>
    <w:rsid w:val="0087043E"/>
    <w:rsid w:val="00872E8A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17532"/>
    <w:rsid w:val="00A3211D"/>
    <w:rsid w:val="00A332BC"/>
    <w:rsid w:val="00A3768F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43EF"/>
    <w:rsid w:val="00AA5314"/>
    <w:rsid w:val="00AA736C"/>
    <w:rsid w:val="00AB0405"/>
    <w:rsid w:val="00AB3A58"/>
    <w:rsid w:val="00AC36B5"/>
    <w:rsid w:val="00AD78D1"/>
    <w:rsid w:val="00AE12EE"/>
    <w:rsid w:val="00AE2B11"/>
    <w:rsid w:val="00AE2F96"/>
    <w:rsid w:val="00AF6A4E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86494"/>
    <w:rsid w:val="00BB23E6"/>
    <w:rsid w:val="00BC01B4"/>
    <w:rsid w:val="00BD1317"/>
    <w:rsid w:val="00BD2DBD"/>
    <w:rsid w:val="00BF05D5"/>
    <w:rsid w:val="00BF3F0B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1AE6"/>
    <w:rsid w:val="00D35B6C"/>
    <w:rsid w:val="00D42B4D"/>
    <w:rsid w:val="00D438A1"/>
    <w:rsid w:val="00D43F05"/>
    <w:rsid w:val="00D46A0F"/>
    <w:rsid w:val="00D53DD8"/>
    <w:rsid w:val="00D57223"/>
    <w:rsid w:val="00D6047F"/>
    <w:rsid w:val="00D65EA6"/>
    <w:rsid w:val="00D7521A"/>
    <w:rsid w:val="00D9796B"/>
    <w:rsid w:val="00DA42CF"/>
    <w:rsid w:val="00DA73BD"/>
    <w:rsid w:val="00DA790C"/>
    <w:rsid w:val="00DB6037"/>
    <w:rsid w:val="00DC4753"/>
    <w:rsid w:val="00DE0702"/>
    <w:rsid w:val="00DE276B"/>
    <w:rsid w:val="00DF0871"/>
    <w:rsid w:val="00DF46A9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4203E"/>
    <w:rsid w:val="00F53A16"/>
    <w:rsid w:val="00F61B1E"/>
    <w:rsid w:val="00F6483D"/>
    <w:rsid w:val="00F66438"/>
    <w:rsid w:val="00F6691E"/>
    <w:rsid w:val="00F8066D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D77AF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6C7777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C7777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7777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7777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6C7777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C7777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7777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7777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2004</izvorni_sadrzaj>
    <derivirana_varijabla naziv="DomainObject.Predmet.Broj_1">2004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St-2004/2018</izvorni_sadrzaj>
    <derivirana_varijabla naziv="DomainObject.Predmet.OznakaBroj_1">St-2004/2018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ARENA STAN društvo sa ograničenom odgovornošću za graditeljstvo i nadzor gradnje i djelatnost turističke agencije</izvorni_sadrzaj>
    <derivirana_varijabla naziv="DomainObject.Predmet.ProtustrankaFormated_1">  ARENA STAN društvo sa ograničenom odgovornošću za graditeljstvo i nadzor gradnje i djelatnost turističke agencije</derivirana_varijabla>
  </DomainObject.Predmet.ProtustrankaFormated>
  <DomainObject.Predmet.ProtustrankaFormatedOIB>
    <izvorni_sadrzaj>  ARENA STAN društvo sa ograničenom odgovornošću za graditeljstvo i nadzor gradnje i djelatnost turističke agencije, OIB 35646166783</izvorni_sadrzaj>
    <derivirana_varijabla naziv="DomainObject.Predmet.ProtustrankaFormatedOIB_1">  ARENA STAN društvo sa ograničenom odgovornošću za graditeljstvo i nadzor gradnje i djelatnost turističke agencije, OIB 35646166783</derivirana_varijabla>
  </DomainObject.Predmet.ProtustrankaFormatedOIB>
  <DomainObject.Predmet.ProtustrankaFormatedWithAdress>
    <izvorni_sadrzaj> ARENA STAN društvo sa ograničenom odgovornošću za graditeljstvo i nadzor gradnje i djelatnost turističke agencije, Braće Domany 6, 10000 Zagreb</izvorni_sadrzaj>
    <derivirana_varijabla naziv="DomainObject.Predmet.ProtustrankaFormatedWithAdress_1"> ARENA STAN društvo sa ograničenom odgovornošću za graditeljstvo i nadzor gradnje i djelatnost turističke agencije, Braće Domany 6, 10000 Zagreb</derivirana_varijabla>
  </DomainObject.Predmet.ProtustrankaFormatedWithAdress>
  <DomainObject.Predmet.ProtustrankaFormatedWithAdressOIB>
    <izvorni_sadrzaj> ARENA STAN društvo sa ograničenom odgovornošću za graditeljstvo i nadzor gradnje i djelatnost turističke agencije, OIB 35646166783, Braće Domany 6, 10000 Zagreb</izvorni_sadrzaj>
    <derivirana_varijabla naziv="DomainObject.Predmet.ProtustrankaFormatedWithAdressOIB_1"> ARENA STAN društvo sa ograničenom odgovornošću za graditeljstvo i nadzor gradnje i djelatnost turističke agencije, OIB 35646166783, Braće Domany 6, 10000 Zagreb</derivirana_varijabla>
  </DomainObject.Predmet.ProtustrankaFormatedWithAdressOIB>
  <DomainObject.Predmet.ProtustrankaWithAdress>
    <izvorni_sadrzaj>ARENA STAN društvo sa ograničenom odgovornošću za graditeljstvo i nadzor gradnje i djelatnost turističke agencije Braće Domany 6, 10000 Zagreb</izvorni_sadrzaj>
    <derivirana_varijabla naziv="DomainObject.Predmet.ProtustrankaWithAdress_1">ARENA STAN društvo sa ograničenom odgovornošću za graditeljstvo i nadzor gradnje i djelatnost turističke agencije Braće Domany 6, 10000 Zagreb</derivirana_varijabla>
  </DomainObject.Predmet.ProtustrankaWithAdress>
  <DomainObject.Predmet.ProtustrankaWithAdressOIB>
    <izvorni_sadrzaj>ARENA STAN društvo sa ograničenom odgovornošću za graditeljstvo i nadzor gradnje i djelatnost turističke agencije, OIB 35646166783, Braće Domany 6, 10000 Zagreb</izvorni_sadrzaj>
    <derivirana_varijabla naziv="DomainObject.Predmet.ProtustrankaWithAdressOIB_1">ARENA STAN društvo sa ograničenom odgovornošću za graditeljstvo i nadzor gradnje i djelatnost turističke agencije, OIB 35646166783, Braće Domany 6, 10000 Zagreb</derivirana_varijabla>
  </DomainObject.Predmet.ProtustrankaWithAdressOIB>
  <DomainObject.Predmet.ProtustrankaNazivFormated>
    <izvorni_sadrzaj>ARENA STAN društvo sa ograničenom odgovornošću za graditeljstvo i nadzor gradnje i djelatnost turističke agencije</izvorni_sadrzaj>
    <derivirana_varijabla naziv="DomainObject.Predmet.ProtustrankaNazivFormated_1">ARENA STAN društvo sa ograničenom odgovornošću za graditeljstvo i nadzor gradnje i djelatnost turističke agencije</derivirana_varijabla>
  </DomainObject.Predmet.ProtustrankaNazivFormated>
  <DomainObject.Predmet.ProtustrankaNazivFormatedOIB>
    <izvorni_sadrzaj>ARENA STAN društvo sa ograničenom odgovornošću za graditeljstvo i nadzor gradnje i djelatnost turističke agencije, OIB 35646166783</izvorni_sadrzaj>
    <derivirana_varijabla naziv="DomainObject.Predmet.ProtustrankaNazivFormatedOIB_1">ARENA STAN društvo sa ograničenom odgovornošću za graditeljstvo i nadzor gradnje i djelatnost turističke agencije, OIB 35646166783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ARENA STAN društvo sa ograničenom odgovornošću za graditeljstvo i nadzor gradnje i djelatnost turističke agencije</item>
    </izvorni_sadrzaj>
    <derivirana_varijabla naziv="DomainObject.Predmet.ProtuStrankaListFormated_1">
      <item>ARENA STAN društvo sa ograničenom odgovornošću za graditeljstvo i nadzor gradnje i djelatnost turističke agencije</item>
    </derivirana_varijabla>
  </DomainObject.Predmet.ProtuStrankaListFormated>
  <DomainObject.Predmet.ProtuStrankaListFormatedOIB>
    <izvorni_sadrzaj>
      <item>ARENA STAN društvo sa ograničenom odgovornošću za graditeljstvo i nadzor gradnje i djelatnost turističke agencije, OIB 35646166783</item>
    </izvorni_sadrzaj>
    <derivirana_varijabla naziv="DomainObject.Predmet.ProtuStrankaListFormatedOIB_1">
      <item>ARENA STAN društvo sa ograničenom odgovornošću za graditeljstvo i nadzor gradnje i djelatnost turističke agencije, OIB 35646166783</item>
    </derivirana_varijabla>
  </DomainObject.Predmet.ProtuStrankaListFormatedOIB>
  <DomainObject.Predmet.ProtuStrankaListFormatedWithAdress>
    <izvorni_sadrzaj>
      <item>ARENA STAN društvo sa ograničenom odgovornošću za graditeljstvo i nadzor gradnje i djelatnost turističke agencije, Braće Domany 6, 10000 Zagreb</item>
    </izvorni_sadrzaj>
    <derivirana_varijabla naziv="DomainObject.Predmet.ProtuStrankaListFormatedWithAdress_1">
      <item>ARENA STAN društvo sa ograničenom odgovornošću za graditeljstvo i nadzor gradnje i djelatnost turističke agencije, Braće Domany 6, 10000 Zagreb</item>
    </derivirana_varijabla>
  </DomainObject.Predmet.ProtuStrankaListFormatedWithAdress>
  <DomainObject.Predmet.ProtuStrankaListFormatedWithAdressOIB>
    <izvorni_sadrzaj>
      <item>ARENA STAN društvo sa ograničenom odgovornošću za graditeljstvo i nadzor gradnje i djelatnost turističke agencije, OIB 35646166783, Braće Domany 6, 10000 Zagreb</item>
    </izvorni_sadrzaj>
    <derivirana_varijabla naziv="DomainObject.Predmet.ProtuStrankaListFormatedWithAdressOIB_1">
      <item>ARENA STAN društvo sa ograničenom odgovornošću za graditeljstvo i nadzor gradnje i djelatnost turističke agencije, OIB 35646166783, Braće Domany 6, 10000 Zagreb</item>
    </derivirana_varijabla>
  </DomainObject.Predmet.ProtuStrankaListFormatedWithAdressOIB>
  <DomainObject.Predmet.ProtuStrankaListNazivFormated>
    <izvorni_sadrzaj>
      <item>ARENA STAN društvo sa ograničenom odgovornošću za graditeljstvo i nadzor gradnje i djelatnost turističke agencije</item>
    </izvorni_sadrzaj>
    <derivirana_varijabla naziv="DomainObject.Predmet.ProtuStrankaListNazivFormated_1">
      <item>ARENA STAN društvo sa ograničenom odgovornošću za graditeljstvo i nadzor gradnje i djelatnost turističke agencije</item>
    </derivirana_varijabla>
  </DomainObject.Predmet.ProtuStrankaListNazivFormated>
  <DomainObject.Predmet.ProtuStrankaListNazivFormatedOIB>
    <izvorni_sadrzaj>
      <item>ARENA STAN društvo sa ograničenom odgovornošću za graditeljstvo i nadzor gradnje i djelatnost turističke agencije, OIB 35646166783</item>
    </izvorni_sadrzaj>
    <derivirana_varijabla naziv="DomainObject.Predmet.ProtuStrankaListNazivFormatedOIB_1">
      <item>ARENA STAN društvo sa ograničenom odgovornošću za graditeljstvo i nadzor gradnje i djelatnost turističke agencije, OIB 35646166783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ARENA STAN društvo sa ograničenom odgovornošću za graditeljstvo i nadzor gradnje i djelatnost turističke agencije</izvorni_sadrzaj>
    <derivirana_varijabla naziv="DomainObject.Predmet.ProtustrankaIDrugi_1">ARENA STAN društvo sa ograničenom odgovornošću za graditeljstvo i nadzor gradnje i djelatnost turističke agencije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ARENA STAN društvo sa ograničenom odgovornošću za graditeljstvo i nadzor gradnje i djelatnost turističke agencije, OIB 35646166783, Braće Domany 6, 10000 Zagreb</izvorni_sadrzaj>
    <derivirana_varijabla naziv="DomainObject.Predmet.ProtustrankaIDrugiAdressOIB_1">ARENA STAN društvo sa ograničenom odgovornošću za graditeljstvo i nadzor gradnje i djelatnost turističke agencije, OIB 35646166783, Braće Domany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ARENA STAN društvo sa ograničenom odgovornošću za graditeljstvo i nadzor gradnje i djelatnost turističke agencije</item>
      <item>FINA Regionalni centar Zagreb</item>
    </izvorni_sadrzaj>
    <derivirana_varijabla naziv="DomainObject.Predmet.SudioniciListNaziv_1">
      <item>ARENA STAN društvo sa ograničenom odgovornošću za graditeljstvo i nadzor gradnje i djelatnost turističke agencije</item>
      <item>FINA Regionalni centar Zagreb</item>
    </derivirana_varijabla>
  </DomainObject.Predmet.SudioniciListNaziv>
  <DomainObject.Predmet.SudioniciListAdressOIB>
    <izvorni_sadrzaj>
      <item>ARENA STAN društvo sa ograničenom odgovornošću za graditeljstvo i nadzor gradnje i djelatnost turističke agencije, OIB 35646166783, Braće Domany 6,10000 Zagreb</item>
      <item>FINA Regionalni centar Zagreb, OIB 85821130368, Trg svibanjskih žrtava 1995. 1,10000 Zagreb</item>
    </izvorni_sadrzaj>
    <derivirana_varijabla naziv="DomainObject.Predmet.SudioniciListAdressOIB_1">
      <item>ARENA STAN društvo sa ograničenom odgovornošću za graditeljstvo i nadzor gradnje i djelatnost turističke agencije, OIB 35646166783, Braće Domany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35646166783</item>
      <item>, OIB 85821130368</item>
    </izvorni_sadrzaj>
    <derivirana_varijabla naziv="DomainObject.Predmet.SudioniciListNazivOIB_1">
      <item>, OIB 35646166783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395</properties:Words>
  <properties:Characters>2173</properties:Characters>
  <properties:Lines>51</properties:Lines>
  <properties:Paragraphs>16</properties:Paragraphs>
  <properties:TotalTime>679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2019-01-21T07:30:00Z</cp:lastPrinted>
  <dcterms:modified xmlns:xsi="http://www.w3.org/2001/XMLSchema-instance" xsi:type="dcterms:W3CDTF">2019-01-21T07:31:00Z</dcterms:modified>
  <cp:revision>181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