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eb2b" w14:paraId="2b8eb2b" w:rsidRDefault="00276388" w:rsidP="00276388" w:rsidR="0027638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388" w:rsidP="00276388" w:rsidR="0027638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76388" w:rsidP="00276388" w:rsidR="0027638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76388" w:rsidP="00276388" w:rsidR="0027638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76388" w:rsidP="00276388" w:rsidR="00276388"/>
    <w:p w:rsidRDefault="00276388" w:rsidP="00276388" w:rsidR="0027638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76388" w:rsidP="00276388" w:rsidR="0027638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76388" w:rsidP="00276388" w:rsidR="0027638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76388" w:rsidP="00276388" w:rsidR="0027638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76388" w:rsidP="00276388" w:rsidR="0027638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8232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FISH – MARK d. o. o. Rovinj, Mate Balote 12, OIB 69170187203, MBS 040125865,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76388" w:rsidP="00276388" w:rsidR="0027638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76388" w:rsidP="00276388" w:rsidR="0027638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76388" w:rsidP="00276388" w:rsidR="0027638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76388" w:rsidP="00276388" w:rsidR="0027638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FISH – MARK d. o. o. Rovinj, Mate Balote 12, OIB 69170187203, MBS 040125865.</w:t>
      </w:r>
    </w:p>
    <w:p w:rsidRDefault="00276388" w:rsidP="00276388" w:rsidR="0027638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76388" w:rsidP="00276388" w:rsidR="0027638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76388" w:rsidP="00276388" w:rsidR="0027638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76388" w:rsidP="00276388" w:rsidR="0027638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FISH – MARK d. o. o. Rovinj.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1630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553.059,32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76388" w:rsidP="00276388" w:rsidR="0027638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76388" w:rsidP="00276388" w:rsidR="0027638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276388" w:rsidP="00276388" w:rsidR="0027638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76388" w:rsidP="00276388" w:rsidR="0027638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76388" w:rsidP="00276388" w:rsidR="0027638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76388" w:rsidP="00276388" w:rsidR="0027638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276388" w:rsidP="00276388" w:rsidR="0027638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76388" w:rsidP="00276388" w:rsidR="0027638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76388" w:rsidP="00276388" w:rsidR="0027638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76388" w:rsidP="00276388" w:rsidR="0027638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76388" w:rsidP="00276388" w:rsidR="0027638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276388" w:rsidP="00276388" w:rsidR="0027638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76388" w:rsidP="00276388" w:rsidR="00276388" w:rsidRPr="00D05CA9">
      <w:pPr>
        <w:tabs>
          <w:tab w:pos="4116" w:val="left"/>
        </w:tabs>
      </w:pPr>
    </w:p>
    <w:p w:rsidRDefault="00276388" w:rsidP="00276388" w:rsidR="00276388" w:rsidRPr="00D05CA9">
      <w:pPr>
        <w:tabs>
          <w:tab w:pos="4116" w:val="left"/>
        </w:tabs>
      </w:pPr>
    </w:p>
    <w:p w:rsidRDefault="00276388" w:rsidP="00276388" w:rsidR="00276388" w:rsidRPr="00D05CA9">
      <w:pPr>
        <w:tabs>
          <w:tab w:pos="4116" w:val="left"/>
        </w:tabs>
      </w:pPr>
    </w:p>
    <w:p w:rsidRDefault="00276388" w:rsidP="00276388" w:rsidR="00276388" w:rsidRPr="00D05CA9">
      <w:pPr>
        <w:tabs>
          <w:tab w:pos="4116" w:val="left"/>
        </w:tabs>
      </w:pPr>
    </w:p>
    <w:p w:rsidRDefault="00276388" w:rsidP="00276388" w:rsidR="00276388" w:rsidRPr="00D05CA9">
      <w:pPr>
        <w:tabs>
          <w:tab w:pos="4116" w:val="left"/>
        </w:tabs>
      </w:pPr>
    </w:p>
    <w:p w:rsidRDefault="00276388" w:rsidP="00276388" w:rsidR="00276388" w:rsidRPr="00D05CA9">
      <w:pPr>
        <w:tabs>
          <w:tab w:pos="4116" w:val="left"/>
        </w:tabs>
      </w:pPr>
    </w:p>
    <w:p w:rsidRDefault="00276388" w:rsidP="00276388" w:rsidR="00276388" w:rsidRPr="00D05CA9">
      <w:pPr>
        <w:tabs>
          <w:tab w:pos="4116" w:val="left"/>
        </w:tabs>
      </w:pPr>
    </w:p>
    <w:p w:rsidRDefault="00276388" w:rsidP="00276388" w:rsidR="00276388" w:rsidRPr="00D05CA9">
      <w:pPr>
        <w:tabs>
          <w:tab w:pos="4116" w:val="left"/>
        </w:tabs>
      </w:pPr>
    </w:p>
    <w:p w:rsidRDefault="00276388" w:rsidP="00276388" w:rsidR="00276388" w:rsidRPr="00D05CA9">
      <w:pPr>
        <w:tabs>
          <w:tab w:pos="4116" w:val="left"/>
        </w:tabs>
      </w:pPr>
    </w:p>
    <w:p w:rsidRDefault="00276388" w:rsidP="00276388" w:rsidR="00276388" w:rsidRPr="00D05CA9"/>
    <w:p w:rsidRDefault="00276388" w:rsidP="00276388" w:rsidR="00276388" w:rsidRPr="00D05CA9"/>
    <w:p w:rsidRDefault="00276388" w:rsidP="00276388" w:rsidR="00276388" w:rsidRPr="00D05CA9"/>
    <w:p w:rsidRDefault="00276388" w:rsidP="00276388" w:rsidR="00276388" w:rsidRPr="00D05CA9"/>
    <w:p w:rsidRDefault="00276388" w:rsidP="00276388" w:rsidR="00276388" w:rsidRPr="00D05CA9"/>
    <w:p w:rsidRDefault="00276388" w:rsidP="00276388" w:rsidR="00276388" w:rsidRPr="00D05CA9"/>
    <w:p w:rsidRDefault="00276388" w:rsidP="00276388" w:rsidR="00276388" w:rsidRPr="00D05CA9"/>
    <w:p w:rsidRDefault="00276388" w:rsidP="00276388" w:rsidR="00276388" w:rsidRPr="00D05CA9"/>
    <w:p w:rsidRDefault="00276388" w:rsidP="00276388" w:rsidR="00276388" w:rsidRPr="00D05CA9"/>
    <w:p w:rsidRDefault="00276388" w:rsidP="00276388" w:rsidR="00276388" w:rsidRPr="00D05CA9"/>
    <w:p w:rsidRDefault="00276388" w:rsidP="00276388" w:rsidR="00276388" w:rsidRPr="00D05CA9"/>
    <w:p w:rsidRDefault="00276388" w:rsidP="00276388" w:rsidR="00276388" w:rsidRPr="00D05CA9"/>
    <w:p w:rsidRDefault="00276388" w:rsidP="00276388" w:rsidR="00276388" w:rsidRPr="00D05CA9"/>
    <w:p w:rsidRDefault="00276388" w:rsidP="00276388" w:rsidR="00276388" w:rsidRPr="00D05CA9"/>
    <w:p w:rsidRDefault="00276388" w:rsidP="00276388" w:rsidR="00276388" w:rsidRPr="00D05CA9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276388" w:rsidP="00276388" w:rsidR="00276388"/>
    <w:p w:rsidRDefault="00C952DD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1A8" w:rsidP="00276388" w:rsidR="00AF41A8">
      <w:r>
        <w:separator/>
      </w:r>
    </w:p>
  </w:endnote>
  <w:endnote w:id="0" w:type="continuationSeparator">
    <w:p w:rsidRDefault="00AF41A8" w:rsidP="00276388" w:rsidR="00AF4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1A8" w:rsidP="00276388" w:rsidR="00AF41A8">
      <w:r>
        <w:separator/>
      </w:r>
    </w:p>
  </w:footnote>
  <w:footnote w:id="0" w:type="continuationSeparator">
    <w:p w:rsidRDefault="00AF41A8" w:rsidP="00276388" w:rsidR="00AF41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1A8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952DD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35</w:t>
    </w:r>
    <w:r w:rsidR="00276388">
      <w:t>8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1A8" w:rsidP="0021081C" w:rsidR="00A81E97">
    <w:pPr>
      <w:pStyle w:val="Zaglavlje"/>
      <w:jc w:val="right"/>
    </w:pPr>
    <w:r>
      <w:t>11 St-35</w:t>
    </w:r>
    <w:r w:rsidR="00276388">
      <w:t>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07EC"/>
    <w:rsid w:val="00276388"/>
    <w:rsid w:val="006407EC"/>
    <w:rsid w:val="009A6044"/>
    <w:rsid w:val="00AF41A8"/>
    <w:rsid w:val="00BF033F"/>
    <w:rsid w:val="00C9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38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6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638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63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638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76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638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95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2D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2D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2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2D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38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6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638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63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638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76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638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95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2D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2D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2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2D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St-358/2015</izvorni_sadrzaj>
    <derivirana_varijabla naziv="DomainObject.Predmet.OznakaBroj_1">St-358/2015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FISH - MARK d. o. o. ROVINJ</izvorni_sadrzaj>
    <derivirana_varijabla naziv="DomainObject.Predmet.ProtustrankaFormated_1">  FISH - MARK d. o. o. ROVINJ</derivirana_varijabla>
  </DomainObject.Predmet.ProtustrankaFormated>
  <DomainObject.Predmet.ProtustrankaFormatedOIB>
    <izvorni_sadrzaj>  FISH - MARK d. o. o. ROVINJ, OIB 69170187203</izvorni_sadrzaj>
    <derivirana_varijabla naziv="DomainObject.Predmet.ProtustrankaFormatedOIB_1">  FISH - MARK d. o. o. ROVINJ, OIB 69170187203</derivirana_varijabla>
  </DomainObject.Predmet.ProtustrankaFormatedOIB>
  <DomainObject.Predmet.ProtustrankaFormatedWithAdress>
    <izvorni_sadrzaj> FISH - MARK d. o. o. ROVINJ, Mate Balote 12, 52210 Rovinj</izvorni_sadrzaj>
    <derivirana_varijabla naziv="DomainObject.Predmet.ProtustrankaFormatedWithAdress_1"> FISH - MARK d. o. o. ROVINJ, Mate Balote 12, 52210 Rovinj</derivirana_varijabla>
  </DomainObject.Predmet.ProtustrankaFormatedWithAdress>
  <DomainObject.Predmet.ProtustrankaFormatedWithAdressOIB>
    <izvorni_sadrzaj> FISH - MARK d. o. o. ROVINJ, OIB 69170187203, Mate Balote 12, 52210 Rovinj</izvorni_sadrzaj>
    <derivirana_varijabla naziv="DomainObject.Predmet.ProtustrankaFormatedWithAdressOIB_1"> FISH - MARK d. o. o. ROVINJ, OIB 69170187203, Mate Balote 12, 52210 Rovinj</derivirana_varijabla>
  </DomainObject.Predmet.ProtustrankaFormatedWithAdressOIB>
  <DomainObject.Predmet.ProtustrankaWithAdress>
    <izvorni_sadrzaj>FISH - MARK d. o. o. ROVINJ Mate Balote 12, 52210 Rovinj</izvorni_sadrzaj>
    <derivirana_varijabla naziv="DomainObject.Predmet.ProtustrankaWithAdress_1">FISH - MARK d. o. o. ROVINJ Mate Balote 12, 52210 Rovinj</derivirana_varijabla>
  </DomainObject.Predmet.ProtustrankaWithAdress>
  <DomainObject.Predmet.ProtustrankaWithAdressOIB>
    <izvorni_sadrzaj>FISH - MARK d. o. o. ROVINJ, OIB 69170187203, Mate Balote 12, 52210 Rovinj</izvorni_sadrzaj>
    <derivirana_varijabla naziv="DomainObject.Predmet.ProtustrankaWithAdressOIB_1">FISH - MARK d. o. o. ROVINJ, OIB 69170187203, Mate Balote 12, 52210 Rovinj</derivirana_varijabla>
  </DomainObject.Predmet.ProtustrankaWithAdressOIB>
  <DomainObject.Predmet.ProtustrankaNazivFormated>
    <izvorni_sadrzaj>FISH - MARK d. o. o. ROVINJ</izvorni_sadrzaj>
    <derivirana_varijabla naziv="DomainObject.Predmet.ProtustrankaNazivFormated_1">FISH - MARK d. o. o. ROVINJ</derivirana_varijabla>
  </DomainObject.Predmet.ProtustrankaNazivFormated>
  <DomainObject.Predmet.ProtustrankaNazivFormatedOIB>
    <izvorni_sadrzaj>FISH - MARK d. o. o. ROVINJ, OIB 69170187203</izvorni_sadrzaj>
    <derivirana_varijabla naziv="DomainObject.Predmet.ProtustrankaNazivFormatedOIB_1">FISH - MARK d. o. o. ROVINJ, OIB 69170187203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553059.32</izvorni_sadrzaj>
    <derivirana_varijabla naziv="DomainObject.Predmet.TrenutnaVrijednost_1">553059.32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FISH - MARK d. o. o. ROVINJ</item>
    </izvorni_sadrzaj>
    <derivirana_varijabla naziv="DomainObject.Predmet.ProtuStrankaListFormated_1">
      <item>FISH - MARK d. o. o. ROVINJ</item>
    </derivirana_varijabla>
  </DomainObject.Predmet.ProtuStrankaListFormated>
  <DomainObject.Predmet.ProtuStrankaListFormatedOIB>
    <izvorni_sadrzaj>
      <item>FISH - MARK d. o. o. ROVINJ, OIB 69170187203</item>
    </izvorni_sadrzaj>
    <derivirana_varijabla naziv="DomainObject.Predmet.ProtuStrankaListFormatedOIB_1">
      <item>FISH - MARK d. o. o. ROVINJ, OIB 69170187203</item>
    </derivirana_varijabla>
  </DomainObject.Predmet.ProtuStrankaListFormatedOIB>
  <DomainObject.Predmet.ProtuStrankaListFormatedWithAdress>
    <izvorni_sadrzaj>
      <item>FISH - MARK d. o. o. ROVINJ, Mate Balote 12, 52210 Rovinj</item>
    </izvorni_sadrzaj>
    <derivirana_varijabla naziv="DomainObject.Predmet.ProtuStrankaListFormatedWithAdress_1">
      <item>FISH - MARK d. o. o. ROVINJ, Mate Balote 12, 52210 Rovinj</item>
    </derivirana_varijabla>
  </DomainObject.Predmet.ProtuStrankaListFormatedWithAdress>
  <DomainObject.Predmet.ProtuStrankaListFormatedWithAdressOIB>
    <izvorni_sadrzaj>
      <item>FISH - MARK d. o. o. ROVINJ, OIB 69170187203, Mate Balote 12, 52210 Rovinj</item>
    </izvorni_sadrzaj>
    <derivirana_varijabla naziv="DomainObject.Predmet.ProtuStrankaListFormatedWithAdressOIB_1">
      <item>FISH - MARK d. o. o. ROVINJ, OIB 69170187203, Mate Balote 12, 52210 Rovinj</item>
    </derivirana_varijabla>
  </DomainObject.Predmet.ProtuStrankaListFormatedWithAdressOIB>
  <DomainObject.Predmet.ProtuStrankaListNazivFormated>
    <izvorni_sadrzaj>
      <item>FISH - MARK d. o. o. ROVINJ</item>
    </izvorni_sadrzaj>
    <derivirana_varijabla naziv="DomainObject.Predmet.ProtuStrankaListNazivFormated_1">
      <item>FISH - MARK d. o. o. ROVINJ</item>
    </derivirana_varijabla>
  </DomainObject.Predmet.ProtuStrankaListNazivFormated>
  <DomainObject.Predmet.ProtuStrankaListNazivFormatedOIB>
    <izvorni_sadrzaj>
      <item>FISH - MARK d. o. o. ROVINJ, OIB 69170187203</item>
    </izvorni_sadrzaj>
    <derivirana_varijabla naziv="DomainObject.Predmet.ProtuStrankaListNazivFormatedOIB_1">
      <item>FISH - MARK d. o. o. ROVINJ, OIB 69170187203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FISH - MARK d. o. o. ROVINJ</izvorni_sadrzaj>
    <derivirana_varijabla naziv="DomainObject.Predmet.ProtustrankaIDrugi_1">FISH - MARK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FISH - MARK d. o. o. ROVINJ, OIB 69170187203, Mate Balote 12, 52210 Rovinj</izvorni_sadrzaj>
    <derivirana_varijabla naziv="DomainObject.Predmet.ProtustrankaIDrugiAdressOIB_1">FISH - MARK d. o. o. ROVINJ, OIB 69170187203, Mate Balote 12,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FISH - MARK d. o. o. ROVINJ</item>
    </izvorni_sadrzaj>
    <derivirana_varijabla naziv="DomainObject.Predmet.SudioniciListNaziv_1">
      <item>FINANCIJSKA AGENCIJA, RC RIJEKA, PODRUŽNICA PULA, PULA</item>
      <item>FISH - MARK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FISH - MARK d. o. o. ROVINJ, OIB 69170187203, Mate Balote 12,52210 Rovinj</item>
    </izvorni_sadrzaj>
    <derivirana_varijabla naziv="DomainObject.Predmet.SudioniciListAdressOIB_1">
      <item>FINANCIJSKA AGENCIJA, RC RIJEKA, PODRUŽNICA PULA, PULA, OIB 85821130368, Giardini 5,52100 Pula</item>
      <item>FISH - MARK d. o. o. ROVINJ, OIB 69170187203, Mate Balote 12,52210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69170187203</item>
    </izvorni_sadrzaj>
    <derivirana_varijabla naziv="DomainObject.Predmet.SudioniciListNazivOIB_1">
      <item>, OIB 85821130368</item>
      <item>, OIB 69170187203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374</properties:Words>
  <properties:Characters>2008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2015-11-26T07:31:00Z</dcterms:created>
  <dc:creator>Mihaela Kaligari</dc:creator>
  <dc:description/>
  <cp:keywords/>
  <cp:lastModifiedBy>Mihaela Kaligari</cp:lastModifiedBy>
  <cp:lastPrinted>2015-11-26T07:34:00Z</cp:lastPrinted>
  <dcterms:modified xmlns:xsi="http://www.w3.org/2001/XMLSchema-instance" xsi:type="dcterms:W3CDTF">2015-12-04T07:26:00Z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