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e239" w14:paraId="766e239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123386" w:rsidR="00070A05" w:rsidRPr="00123386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73C6A">
        <w:rPr>
          <w:rFonts w:hAnsi="Times New Roman" w:ascii="Times New Roman"/>
        </w:rPr>
        <w:t>9</w:t>
      </w:r>
      <w:r w:rsidR="00F54B6C" w:rsidRPr="00762F0D">
        <w:rPr>
          <w:rFonts w:hAnsi="Times New Roman" w:ascii="Times New Roman"/>
        </w:rPr>
        <w:t xml:space="preserve">. </w:t>
      </w:r>
      <w:r w:rsidR="00873C6A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34D58" w:rsidP="00070A05" w:rsidR="00334D58">
      <w:pPr>
        <w:jc w:val="center"/>
        <w:rPr>
          <w:rFonts w:hAnsi="Times New Roman" w:ascii="Times New Roman"/>
          <w:b/>
        </w:rPr>
      </w:pPr>
      <w:r w:rsidRPr="00334D58">
        <w:rPr>
          <w:rFonts w:hAnsi="Times New Roman" w:ascii="Times New Roman"/>
          <w:b/>
        </w:rPr>
        <w:t>ŠPEDICIJA DAMA d.o.o. UMAG, Umag, Kolodvorska ulica 1/A, OIB: 85380953221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123386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AC33A7" w:rsidP="00123386" w:rsidR="00070A05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334D58">
        <w:rPr>
          <w:rFonts w:hAnsi="Times New Roman" w:ascii="Times New Roman"/>
        </w:rPr>
        <w:t>12:00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123386" w:rsidP="00123386" w:rsidR="00123386">
      <w:pPr>
        <w:jc w:val="center"/>
        <w:rPr>
          <w:rFonts w:hAnsi="Times New Roman" w:ascii="Times New Roman"/>
        </w:rPr>
      </w:pP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06522E">
        <w:rPr>
          <w:rFonts w:hAnsi="Times New Roman" w:ascii="Times New Roman"/>
        </w:rPr>
        <w:t>Štefanija Korpar</w:t>
      </w:r>
      <w:r w:rsidR="00D35298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6223C">
        <w:rPr>
          <w:rFonts w:hAnsi="Times New Roman" w:ascii="Times New Roman"/>
        </w:rPr>
        <w:t xml:space="preserve">28. </w:t>
      </w:r>
      <w:r w:rsidR="006D396B">
        <w:rPr>
          <w:rFonts w:hAnsi="Times New Roman" w:ascii="Times New Roman"/>
        </w:rPr>
        <w:t xml:space="preserve">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76223C">
        <w:rPr>
          <w:rFonts w:hAnsi="Times New Roman" w:ascii="Times New Roman"/>
        </w:rPr>
        <w:t xml:space="preserve"> 5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6223C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8F72E2" w:rsidP="00753A24" w:rsidR="008F72E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suda da se očituje o podacima navedenim u prijedlogu FINA-E, tj. da li je račun dužnika blokiran za iznos od 9.949,40 kuna, zz dužnika navodi kako po njezinom saznanju blokada iznosi na otprilike 79.000,00 kuna.</w:t>
      </w:r>
    </w:p>
    <w:p w:rsidRDefault="0088573D" w:rsidP="00753A24" w:rsidR="0088573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</w:t>
      </w:r>
      <w:r w:rsidR="00FD0366">
        <w:rPr>
          <w:rFonts w:hAnsi="Times New Roman" w:ascii="Times New Roman"/>
        </w:rPr>
        <w:t>navodi</w:t>
      </w:r>
      <w:r>
        <w:rPr>
          <w:rFonts w:hAnsi="Times New Roman" w:ascii="Times New Roman"/>
        </w:rPr>
        <w:t xml:space="preserve"> da dužnik posluje te moli da sud </w:t>
      </w:r>
      <w:r w:rsidR="00FD0366">
        <w:rPr>
          <w:rFonts w:hAnsi="Times New Roman" w:ascii="Times New Roman"/>
        </w:rPr>
        <w:t>odgodi</w:t>
      </w:r>
      <w:r>
        <w:rPr>
          <w:rFonts w:hAnsi="Times New Roman" w:ascii="Times New Roman"/>
        </w:rPr>
        <w:t xml:space="preserve"> donošenje odluke o </w:t>
      </w:r>
      <w:r w:rsidR="00FD0366">
        <w:rPr>
          <w:rFonts w:hAnsi="Times New Roman" w:ascii="Times New Roman"/>
        </w:rPr>
        <w:t>otvaranju</w:t>
      </w:r>
      <w:r>
        <w:rPr>
          <w:rFonts w:hAnsi="Times New Roman" w:ascii="Times New Roman"/>
        </w:rPr>
        <w:t xml:space="preserve"> stečajnog postupka jer postoji mogućnost da će u kraćem roku podmiriti nastala dugovanja. </w:t>
      </w:r>
    </w:p>
    <w:p w:rsidRDefault="0088573D" w:rsidP="00753A24" w:rsidR="0088573D">
      <w:pPr>
        <w:ind w:right="-288"/>
        <w:jc w:val="both"/>
        <w:rPr>
          <w:rFonts w:hAnsi="Times New Roman" w:ascii="Times New Roman"/>
        </w:rPr>
      </w:pPr>
    </w:p>
    <w:p w:rsidRDefault="00F7305D" w:rsidP="00123386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123386" w:rsidP="00F25A8E" w:rsidR="00123386">
      <w:pPr>
        <w:jc w:val="both"/>
        <w:rPr>
          <w:rFonts w:hAnsi="Times New Roman" w:ascii="Times New Roman"/>
        </w:rPr>
      </w:pPr>
    </w:p>
    <w:p w:rsidRDefault="00123386" w:rsidP="00F25A8E" w:rsidR="008857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8573D" w:rsidRPr="0088573D">
        <w:rPr>
          <w:rFonts w:hAnsi="Times New Roman" w:ascii="Times New Roman"/>
        </w:rPr>
        <w:t>Današnje ročište se odgađa te se istovremeno zakazuje iduće za DAN</w:t>
      </w:r>
      <w:r w:rsidR="0088573D">
        <w:rPr>
          <w:rFonts w:hAnsi="Times New Roman" w:ascii="Times New Roman"/>
        </w:rPr>
        <w:t xml:space="preserve"> 12</w:t>
      </w:r>
      <w:r w:rsidR="0088573D" w:rsidRPr="0088573D">
        <w:rPr>
          <w:rFonts w:hAnsi="Times New Roman" w:ascii="Times New Roman"/>
        </w:rPr>
        <w:t xml:space="preserve">. </w:t>
      </w:r>
      <w:r w:rsidR="0088573D">
        <w:rPr>
          <w:rFonts w:hAnsi="Times New Roman" w:ascii="Times New Roman"/>
        </w:rPr>
        <w:t xml:space="preserve">rujna </w:t>
      </w:r>
      <w:r w:rsidR="0088573D" w:rsidRPr="0088573D">
        <w:rPr>
          <w:rFonts w:hAnsi="Times New Roman" w:ascii="Times New Roman"/>
        </w:rPr>
        <w:t>201</w:t>
      </w:r>
      <w:r w:rsidR="0088573D">
        <w:rPr>
          <w:rFonts w:hAnsi="Times New Roman" w:ascii="Times New Roman"/>
        </w:rPr>
        <w:t>6</w:t>
      </w:r>
      <w:r w:rsidR="0088573D" w:rsidRPr="0088573D">
        <w:rPr>
          <w:rFonts w:hAnsi="Times New Roman" w:ascii="Times New Roman"/>
        </w:rPr>
        <w:t xml:space="preserve">. u </w:t>
      </w:r>
      <w:r w:rsidR="0088573D">
        <w:rPr>
          <w:rFonts w:hAnsi="Times New Roman" w:ascii="Times New Roman"/>
        </w:rPr>
        <w:t>12:15</w:t>
      </w:r>
      <w:r w:rsidR="00FD0366">
        <w:rPr>
          <w:rFonts w:hAnsi="Times New Roman" w:ascii="Times New Roman"/>
        </w:rPr>
        <w:t xml:space="preserve"> SATI.</w:t>
      </w:r>
    </w:p>
    <w:p w:rsidRDefault="00123386" w:rsidP="00F25A8E" w:rsidR="00123386" w:rsidRPr="0088573D">
      <w:pPr>
        <w:jc w:val="both"/>
        <w:rPr>
          <w:rFonts w:hAnsi="Times New Roman" w:ascii="Times New Roman"/>
        </w:rPr>
      </w:pPr>
    </w:p>
    <w:p w:rsidRDefault="00123386" w:rsidP="00753A24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Zatražit će se od FINA-e da dostavi podatke iz očevidnika redoslijeda osnova za plaćanje za dužnika tj. da izvijesti sud o ukupnoj visini neizvršenih osnova. </w:t>
      </w:r>
    </w:p>
    <w:p w:rsidRDefault="00123386" w:rsidP="008B3034" w:rsidR="00123386">
      <w:pPr>
        <w:jc w:val="center"/>
        <w:rPr>
          <w:rFonts w:hAnsi="Times New Roman" w:ascii="Times New Roman"/>
        </w:rPr>
      </w:pPr>
    </w:p>
    <w:p w:rsidRDefault="00123386" w:rsidP="008B3034" w:rsidR="00123386">
      <w:pPr>
        <w:jc w:val="center"/>
        <w:rPr>
          <w:rFonts w:hAnsi="Times New Roman" w:ascii="Times New Roman"/>
        </w:rPr>
      </w:pPr>
    </w:p>
    <w:p w:rsidRDefault="00123386" w:rsidP="008B3034" w:rsidR="00123386">
      <w:pPr>
        <w:jc w:val="center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FD0366">
        <w:rPr>
          <w:rFonts w:hAnsi="Times New Roman" w:ascii="Times New Roman"/>
        </w:rPr>
        <w:t>12:1</w:t>
      </w:r>
      <w:r w:rsidR="00123386">
        <w:rPr>
          <w:rFonts w:hAnsi="Times New Roman" w:ascii="Times New Roman"/>
        </w:rPr>
        <w:t>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76223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FD0366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76223C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3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4D58" w:rsidP="00334D58" w:rsidR="00334D58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669/2016-9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334D58">
      <w:rPr>
        <w:sz w:val="22"/>
        <w:szCs w:val="22"/>
      </w:rPr>
      <w:t>669/2016-9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5169"/>
    <w:rsid w:val="0006522E"/>
    <w:rsid w:val="00070A05"/>
    <w:rsid w:val="0007639B"/>
    <w:rsid w:val="000A00E1"/>
    <w:rsid w:val="000A7400"/>
    <w:rsid w:val="000E6670"/>
    <w:rsid w:val="00117DBA"/>
    <w:rsid w:val="00123386"/>
    <w:rsid w:val="00126C34"/>
    <w:rsid w:val="00146FFC"/>
    <w:rsid w:val="0015460F"/>
    <w:rsid w:val="0016483A"/>
    <w:rsid w:val="00175DF2"/>
    <w:rsid w:val="00185666"/>
    <w:rsid w:val="001A2D7B"/>
    <w:rsid w:val="001B5B91"/>
    <w:rsid w:val="001E7BA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4D5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5D6"/>
    <w:rsid w:val="00637A2F"/>
    <w:rsid w:val="00675ED3"/>
    <w:rsid w:val="00683B28"/>
    <w:rsid w:val="00685D0D"/>
    <w:rsid w:val="00694289"/>
    <w:rsid w:val="006948F7"/>
    <w:rsid w:val="006A31D7"/>
    <w:rsid w:val="006A334F"/>
    <w:rsid w:val="006D396B"/>
    <w:rsid w:val="00753A24"/>
    <w:rsid w:val="0076223C"/>
    <w:rsid w:val="00762F0D"/>
    <w:rsid w:val="007E6BE1"/>
    <w:rsid w:val="008072B5"/>
    <w:rsid w:val="008145B5"/>
    <w:rsid w:val="0081659F"/>
    <w:rsid w:val="008357EF"/>
    <w:rsid w:val="00873C6A"/>
    <w:rsid w:val="00874813"/>
    <w:rsid w:val="0088573D"/>
    <w:rsid w:val="008936AA"/>
    <w:rsid w:val="008B3034"/>
    <w:rsid w:val="008C0427"/>
    <w:rsid w:val="008F72E2"/>
    <w:rsid w:val="0091062F"/>
    <w:rsid w:val="00924A2B"/>
    <w:rsid w:val="009260AE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76B8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298"/>
    <w:rsid w:val="00DA0E32"/>
    <w:rsid w:val="00DA774A"/>
    <w:rsid w:val="00DF0331"/>
    <w:rsid w:val="00E3781E"/>
    <w:rsid w:val="00E51C1E"/>
    <w:rsid w:val="00F54B6C"/>
    <w:rsid w:val="00F7305D"/>
    <w:rsid w:val="00FB6C30"/>
    <w:rsid w:val="00FD0178"/>
    <w:rsid w:val="00FD0366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2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2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9. lipnja 2016.</izvorni_sadrzaj>
    <derivirana_varijabla naziv="DomainObject.StvarniPocetakDatum_1">9. lipnja 2016.</derivirana_varijabla>
  </DomainObject.StvarniPocetakDatum>
  <DomainObject.StvarniZavrsetakDatum>
    <izvorni_sadrzaj>9. lipnja 2016.</izvorni_sadrzaj>
    <derivirana_varijabla naziv="DomainObject.StvarniZavrsetakDatum_1">9. lipnja 2016.</derivirana_varijabla>
  </DomainObject.StvarniZavrsetakDatum>
  <DomainObject.PlaniraniZavrsetakDatum>
    <izvorni_sadrzaj>9. lipnja 2016.</izvorni_sadrzaj>
    <derivirana_varijabla naziv="DomainObject.PlaniraniZavrsetakDatum_1">9. lipnja 2016.</derivirana_varijabla>
  </DomainObject.PlaniraniZavrsetakDatum>
  <DomainObject.PlaniraniPocetakDatum>
    <izvorni_sadrzaj>9. lipnja 2016.</izvorni_sadrzaj>
    <derivirana_varijabla naziv="DomainObject.PlaniraniPocetakDatum_1">9. lipnja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12:15</izvorni_sadrzaj>
    <derivirana_varijabla naziv="DomainObject.PlaniraniZavrsetakVrijeme_1">12:15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ŠPEDICIJA DAMA d.o.o. UMAG</item>
      <item>Štefanija Korpar Popov</item>
      <item>FINANCIJSKA AGENCIJA, RC RIJEKA, PODRUŽNICA PULA, PULA</item>
    </izvorni_sadrzaj>
    <derivirana_varijabla naziv="DomainObject.UcesnikSudskeRadnjeListNaziv_1">
      <item>ŠPEDICIJA DAMA d.o.o. UMAG</item>
      <item>Štefanija Korpar Popov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DAMA d.o.o. UMAG zastupanog po punomoćniku Štefanija Korpar Popov</izvorni_sadrzaj>
    <derivirana_varijabla naziv="DomainObject.Predmet.ProtustrankaFormated_1">  ŠPEDICIJA DAMA d.o.o. UMAG zastupanog po punomoćniku Štefanija Korpar Popov</derivirana_varijabla>
  </DomainObject.Predmet.ProtustrankaFormated>
  <DomainObject.Predmet.ProtustrankaFormatedOIB>
    <izvorni_sadrzaj>  ŠPEDICIJA DAMA d.o.o. UMAG, OIB 85380953221 zastupanog po punomoćniku Štefanija Korpar Popov</izvorni_sadrzaj>
    <derivirana_varijabla naziv="DomainObject.Predmet.ProtustrankaFormatedOIB_1">  ŠPEDICIJA DAMA d.o.o. UMAG, OIB 85380953221 zastupanog po punomoćniku Štefanija Korpar Popov</derivirana_varijabla>
  </DomainObject.Predmet.ProtustrankaFormatedOIB>
  <DomainObject.Predmet.ProtustrankaFormatedWithAdress>
    <izvorni_sadrzaj> ŠPEDICIJA DAMA d.o.o. UMAG, Kolodvorska Ulica 1/a, 52470 Umag zastupanog po punomoćniku Štefanija Korpar Popov</izvorni_sadrzaj>
    <derivirana_varijabla naziv="DomainObject.Predmet.ProtustrankaFormatedWithAdress_1"> ŠPEDICIJA DAMA d.o.o. UMAG, Kolodvorska Ulica 1/a, 52470 Umag zastupanog po punomoćniku Štefanija Korpar Popov</derivirana_varijabla>
  </DomainObject.Predmet.ProtustrankaFormatedWithAdress>
  <DomainObject.Predmet.ProtustrankaFormatedWithAdressOIB>
    <izvorni_sadrzaj> ŠPEDICIJA DAMA d.o.o. UMAG, OIB 85380953221, Kolodvorska Ulica 1/a, 52470 Umag zastupanog po punomoćniku Štefanija Korpar Popov</izvorni_sadrzaj>
    <derivirana_varijabla naziv="DomainObject.Predmet.ProtustrankaFormatedWithAdressOIB_1"> ŠPEDICIJA DAMA d.o.o. UMAG, OIB 85380953221, Kolodvorska Ulica 1/a, 52470 Umag zastupanog po punomoćniku Štefanija Korpar Popov</derivirana_varijabla>
  </DomainObject.Predmet.ProtustrankaFormatedWithAdressOIB>
  <DomainObject.Predmet.ProtustrankaWithAdress>
    <izvorni_sadrzaj>ŠPEDICIJA DAMA d.o.o. UMAG Kolodvorska Ulica 1/a, 52470 Umag</izvorni_sadrzaj>
    <derivirana_varijabla naziv="DomainObject.Predmet.ProtustrankaWithAdress_1">ŠPEDICIJA DAMA d.o.o. UMAG Kolodvorska Ulica 1/a, 52470 Umag</derivirana_varijabla>
  </DomainObject.Predmet.ProtustrankaWithAdress>
  <DomainObject.Predmet.ProtustrankaWithAdressOIB>
    <izvorni_sadrzaj>ŠPEDICIJA DAMA d.o.o. UMAG, OIB 85380953221, Kolodvorska Ulica 1/a, 52470 Umag</izvorni_sadrzaj>
    <derivirana_varijabla naziv="DomainObject.Predmet.ProtustrankaWithAdressOIB_1">ŠPEDICIJA DAMA d.o.o. UMAG, OIB 85380953221, Kolodvorska Ulica 1/a, 52470 Umag</derivirana_varijabla>
  </DomainObject.Predmet.ProtustrankaWithAdressOIB>
  <DomainObject.Predmet.ProtustrankaNazivFormated>
    <izvorni_sadrzaj>ŠPEDICIJA DAMA d.o.o. UMAG</izvorni_sadrzaj>
    <derivirana_varijabla naziv="DomainObject.Predmet.ProtustrankaNazivFormated_1">ŠPEDICIJA DAMA d.o.o. UMAG</derivirana_varijabla>
  </DomainObject.Predmet.ProtustrankaNazivFormated>
  <DomainObject.Predmet.ProtustrankaNazivFormatedOIB>
    <izvorni_sadrzaj>ŠPEDICIJA DAMA d.o.o. UMAG, OIB 85380953221</izvorni_sadrzaj>
    <derivirana_varijabla naziv="DomainObject.Predmet.ProtustrankaNazivFormatedOIB_1">ŠPEDICIJA DAMA d.o.o. UMAG, OIB 85380953221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9949.40</izvorni_sadrzaj>
    <derivirana_varijabla naziv="DomainObject.Predmet.TrenutnaVrijednost_1">9949.40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ŠPEDICIJA DAMA d.o.o. UMAG zastupanog po punomoćniku Štefanija Korpar Popov</item>
    </izvorni_sadrzaj>
    <derivirana_varijabla naziv="DomainObject.Predmet.ProtuStrankaListFormated_1">
      <item>ŠPEDICIJA DAMA d.o.o. UMAG zastupanog po punomoćniku Štefanija Korpar Popov</item>
    </derivirana_varijabla>
  </DomainObject.Predmet.ProtuStrankaListFormated>
  <DomainObject.Predmet.ProtuStrankaListFormatedOIB>
    <izvorni_sadrzaj>
      <item>ŠPEDICIJA DAMA d.o.o. UMAG, OIB 85380953221 zastupanog po punomoćniku Štefanija Korpar Popov</item>
    </izvorni_sadrzaj>
    <derivirana_varijabla naziv="DomainObject.Predmet.ProtuStrankaListFormatedOIB_1">
      <item>ŠPEDICIJA DAMA d.o.o. UMAG, OIB 85380953221 zastupanog po punomoćniku Štefanija Korpar Popov</item>
    </derivirana_varijabla>
  </DomainObject.Predmet.ProtuStrankaListFormatedOIB>
  <DomainObject.Predmet.ProtuStrankaListFormatedWithAdress>
    <izvorni_sadrzaj>
      <item>ŠPEDICIJA DAMA d.o.o. UMAG, Kolodvorska Ulica 1/a, 52470 Umag zastupanog po punomoćniku Štefanija Korpar Popov</item>
    </izvorni_sadrzaj>
    <derivirana_varijabla naziv="DomainObject.Predmet.ProtuStrankaListFormatedWithAdress_1">
      <item>ŠPEDICIJA DAMA d.o.o. UMAG, Kolodvorska Ulica 1/a, 52470 Umag zastupanog po punomoćniku Štefanija Korpar Popov</item>
    </derivirana_varijabla>
  </DomainObject.Predmet.ProtuStrankaListFormatedWithAdress>
  <DomainObject.Predmet.ProtuStrankaListFormatedWithAdressOIB>
    <izvorni_sadrzaj>
      <item>ŠPEDICIJA DAMA d.o.o. UMAG, OIB 85380953221, Kolodvorska Ulica 1/a, 52470 Umag zastupanog po punomoćniku Štefanija Korpar Popov</item>
    </izvorni_sadrzaj>
    <derivirana_varijabla naziv="DomainObject.Predmet.ProtuStrankaListFormatedWithAdressOIB_1">
      <item>ŠPEDICIJA DAMA d.o.o. UMAG, OIB 85380953221, Kolodvorska Ulica 1/a, 52470 Umag zastupanog po punomoćniku Štefanija Korpar Popov</item>
    </derivirana_varijabla>
  </DomainObject.Predmet.ProtuStrankaListFormatedWithAdressOIB>
  <DomainObject.Predmet.ProtuStrankaListNazivFormated>
    <izvorni_sadrzaj>
      <item>ŠPEDICIJA DAMA d.o.o. UMAG</item>
    </izvorni_sadrzaj>
    <derivirana_varijabla naziv="DomainObject.Predmet.ProtuStrankaListNazivFormated_1">
      <item>ŠPEDICIJA DAMA d.o.o. UMAG</item>
    </derivirana_varijabla>
  </DomainObject.Predmet.ProtuStrankaListNazivFormated>
  <DomainObject.Predmet.ProtuStrankaListNazivFormatedOIB>
    <izvorni_sadrzaj>
      <item>ŠPEDICIJA DAMA d.o.o. UMAG, OIB 85380953221</item>
    </izvorni_sadrzaj>
    <derivirana_varijabla naziv="DomainObject.Predmet.ProtuStrankaListNazivFormatedOIB_1">
      <item>ŠPEDICIJA DAMA d.o.o. UMAG, OIB 85380953221</item>
    </derivirana_varijabla>
  </DomainObject.Predmet.ProtuStrankaListNazivFormatedOIB>
  <DomainObject.Predmet.OstaliListFormated>
    <izvorni_sadrzaj>
      <item>Štefanija Korpar Popov punomoćnik sudionika u postupku ŠPEDICIJA DAMA d.o.o. UMAG</item>
    </izvorni_sadrzaj>
    <derivirana_varijabla naziv="DomainObject.Predmet.OstaliListFormated_1">
      <item>Štefanija Korpar Popov punomoćnik sudionika u postupku ŠPEDICIJA DAMA d.o.o. UMAG</item>
    </derivirana_varijabla>
  </DomainObject.Predmet.OstaliListFormated>
  <DomainObject.Predmet.OstaliListFormatedOIB>
    <izvorni_sadrzaj>
      <item>Štefanija Korpar Popov, OIB 82617136225 punomoćnik sudionika u postupku ŠPEDICIJA DAMA d.o.o. UMAG</item>
    </izvorni_sadrzaj>
    <derivirana_varijabla naziv="DomainObject.Predmet.OstaliListFormatedOIB_1">
      <item>Štefanija Korpar Popov, OIB 82617136225 punomoćnik sudionika u postupku ŠPEDICIJA DAMA d.o.o. UMAG</item>
    </derivirana_varijabla>
  </DomainObject.Predmet.OstaliListFormatedOIB>
  <DomainObject.Predmet.OstaliListFormatedWithAdress>
    <izvorni_sadrzaj>
      <item>Štefanija Korpar Popov, Ulica Pozioi 19, 52470 Umag punomoćnik sudionika u postupku ŠPEDICIJA DAMA d.o.o. UMAG</item>
    </izvorni_sadrzaj>
    <derivirana_varijabla naziv="DomainObject.Predmet.OstaliListFormatedWithAdress_1">
      <item>Štefanija Korpar Popov, Ulica Pozioi 19, 52470 Umag punomoćnik sudionika u postupku ŠPEDICIJA DAMA d.o.o. UMAG</item>
    </derivirana_varijabla>
  </DomainObject.Predmet.OstaliListFormatedWithAdress>
  <DomainObject.Predmet.OstaliListFormatedWithAdressOIB>
    <izvorni_sadrzaj>
      <item>Štefanija Korpar Popov, OIB 82617136225, Ulica Pozioi 19, 52470 Umag punomoćnik sudionika u postupku ŠPEDICIJA DAMA d.o.o. UMAG</item>
    </izvorni_sadrzaj>
    <derivirana_varijabla naziv="DomainObject.Predmet.OstaliListFormatedWithAdressOIB_1">
      <item>Štefanija Korpar Popov, OIB 82617136225, Ulica Pozioi 19, 52470 Umag punomoćnik sudionika u postupku ŠPEDICIJA DAMA d.o.o. UMAG</item>
    </derivirana_varijabla>
  </DomainObject.Predmet.OstaliListFormatedWithAdressOIB>
  <DomainObject.Predmet.OstaliListNazivFormated>
    <izvorni_sadrzaj>
      <item>Štefanija Korpar Popov</item>
    </izvorni_sadrzaj>
    <derivirana_varijabla naziv="DomainObject.Predmet.OstaliListNazivFormated_1">
      <item>Štefanija Korpar Popov</item>
    </derivirana_varijabla>
  </DomainObject.Predmet.OstaliListNazivFormated>
  <DomainObject.Predmet.OstaliListNazivFormatedOIB>
    <izvorni_sadrzaj>
      <item>Štefanija Korpar Popov, OIB 82617136225</item>
    </izvorni_sadrzaj>
    <derivirana_varijabla naziv="DomainObject.Predmet.OstaliListNazivFormatedOIB_1">
      <item>Štefanija Korpar Popov, OIB 82617136225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ŠPEDICIJA DAMA d.o.o. UMAG</izvorni_sadrzaj>
    <derivirana_varijabla naziv="DomainObject.Predmet.ProtustrankaIDrugi_1">ŠPEDICIJA DAMA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ŠPEDICIJA DAMA d.o.o. UMAG, OIB 85380953221, Kolodvorska Ulica 1/a, 52470 Umag</izvorni_sadrzaj>
    <derivirana_varijabla naziv="DomainObject.Predmet.ProtustrankaIDrugiAdressOIB_1">ŠPEDICIJA DAMA d.o.o. UMAG, OIB 85380953221, Kolodvorska Ulica 1/a,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ŠPEDICIJA DAMA d.o.o. UMAG</item>
      <item>Štefanija Korpar Popov</item>
    </izvorni_sadrzaj>
    <derivirana_varijabla naziv="DomainObject.Predmet.SudioniciListNaziv_1">
      <item>FINANCIJSKA AGENCIJA, RC RIJEKA, PODRUŽNICA PULA, PULA</item>
      <item>ŠPEDICIJA DAMA d.o.o. UMAG</item>
      <item>Štefanija Korpar Popov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izvorni_sadrzaj>
    <derivirana_varijabla naziv="DomainObject.Predmet.SudioniciListAdressOIB_1">
      <item>FINANCIJSKA AGENCIJA, RC RIJEKA, PODRUŽNICA PULA, PULA, OIB 85821130368, Ulica grada Vukovara 70,10000 Zagreb</item>
      <item>ŠPEDICIJA DAMA d.o.o. UMAG, OIB 85380953221, Kolodvorska Ulica 1/a,52470 Umag</item>
      <item>Štefanija Korpar Popov, OIB 82617136225, Ulica Pozioi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85380953221</item>
      <item>, OIB 82617136225</item>
    </izvorni_sadrzaj>
    <derivirana_varijabla naziv="DomainObject.Predmet.SudioniciListNazivOIB_1">
      <item>, OIB 85821130368</item>
      <item>, OIB 85380953221</item>
      <item>, OIB 82617136225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D47A4-E37B-4622-8103-D0A7F74F7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1503</properties:Characters>
  <properties:Lines>50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1837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2016-06-09T06:58:00Z</dcterms:created>
  <dc:creator>epincin</dc:creator>
  <cp:lastModifiedBy>Sanja Prodan</cp:lastModifiedBy>
  <cp:lastPrinted>2016-06-09T10:15:00Z</cp:lastPrinted>
  <dcterms:modified xmlns:xsi="http://www.w3.org/2001/XMLSchema-instance" xsi:type="dcterms:W3CDTF">2016-06-23T08:52:00Z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