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6379" w14:paraId="47a6379" w:rsidRDefault="00CF555F" w:rsidP="00CF555F" w:rsidR="00CF555F" w:rsidRPr="00CF555F">
      <w:pPr>
        <w15:collapsed w:val="false"/>
        <w:rPr>
          <w:b/>
        </w:rPr>
      </w:pPr>
      <w:bookmarkStart w:name="OLE_LINK3" w:id="0"/>
      <w:bookmarkStart w:name="_GoBack" w:id="1"/>
      <w:bookmarkEnd w:id="1"/>
      <w:r w:rsidRPr="00CF555F">
        <w:rPr>
          <w:b/>
        </w:rPr>
        <w:t>BRIMI d.o.o. u stečaju</w:t>
      </w:r>
    </w:p>
    <w:p w:rsidRDefault="00CF555F" w:rsidP="00CF555F" w:rsidR="00CF555F" w:rsidRPr="00CF555F">
      <w:pPr>
        <w:rPr>
          <w:b/>
        </w:rPr>
      </w:pPr>
      <w:r w:rsidRPr="00CF555F">
        <w:rPr>
          <w:b/>
        </w:rPr>
        <w:t>Prišlin 94, Hum Na Sutli</w:t>
      </w:r>
    </w:p>
    <w:p w:rsidRDefault="00CF555F" w:rsidP="00CF555F" w:rsidR="00A9719D" w:rsidRPr="00A25FFB">
      <w:pPr>
        <w:rPr>
          <w:b/>
          <w:lang w:eastAsia="en-US"/>
        </w:rPr>
      </w:pPr>
      <w:r w:rsidRPr="00CF555F">
        <w:rPr>
          <w:b/>
        </w:rPr>
        <w:t>OIB: 05829261434</w:t>
      </w:r>
    </w:p>
    <w:p w:rsidRDefault="00A9719D" w:rsidP="00A9719D" w:rsidR="00A9719D" w:rsidRPr="00A25FFB">
      <w:pPr>
        <w:rPr>
          <w:b/>
        </w:rPr>
      </w:pPr>
      <w:r w:rsidRPr="00A25FFB">
        <w:rPr>
          <w:b/>
          <w:lang w:eastAsia="en-US"/>
        </w:rPr>
        <w:tab/>
      </w:r>
      <w:r w:rsidR="009029A7" w:rsidRPr="00A25FFB">
        <w:rPr>
          <w:b/>
          <w:lang w:eastAsia="en-US"/>
        </w:rPr>
        <w:tab/>
      </w:r>
      <w:r w:rsidR="009029A7" w:rsidRPr="00A25FFB">
        <w:rPr>
          <w:b/>
        </w:rPr>
        <w:tab/>
      </w:r>
      <w:r w:rsidR="009029A7" w:rsidRPr="00A25FFB">
        <w:rPr>
          <w:b/>
        </w:rPr>
        <w:tab/>
      </w:r>
      <w:r w:rsidR="009029A7" w:rsidRPr="00A25FFB">
        <w:rPr>
          <w:b/>
        </w:rPr>
        <w:tab/>
      </w:r>
      <w:r w:rsidR="009029A7" w:rsidRPr="00A25FFB">
        <w:rPr>
          <w:b/>
        </w:rPr>
        <w:tab/>
      </w:r>
    </w:p>
    <w:p w:rsidRDefault="00A9719D" w:rsidP="00A9719D" w:rsidR="00A9719D" w:rsidRPr="00A25FFB">
      <w:pPr>
        <w:rPr>
          <w:b/>
        </w:rPr>
      </w:pPr>
    </w:p>
    <w:p w:rsidRDefault="00A9719D" w:rsidP="00A9719D" w:rsidR="00A9719D" w:rsidRPr="00A25FFB">
      <w:pPr>
        <w:ind w:firstLine="720" w:left="4320"/>
        <w:rPr>
          <w:b/>
        </w:rPr>
      </w:pPr>
      <w:r w:rsidRPr="00A25FFB">
        <w:rPr>
          <w:b/>
        </w:rPr>
        <w:t>TRGOVAČKI SUD U ZAGREBU</w:t>
      </w:r>
    </w:p>
    <w:p w:rsidRDefault="00A9719D" w:rsidP="00A9719D" w:rsidR="00A9719D" w:rsidRPr="00A25FFB">
      <w:pPr>
        <w:rPr>
          <w:b/>
        </w:rPr>
      </w:pPr>
    </w:p>
    <w:p w:rsidRDefault="00A9719D" w:rsidP="00A9719D" w:rsidR="009029A7" w:rsidRPr="00A25FFB">
      <w:pPr>
        <w:ind w:firstLine="720" w:left="4320"/>
        <w:rPr>
          <w:u w:val="single"/>
        </w:rPr>
      </w:pPr>
      <w:r w:rsidRPr="00A25FFB">
        <w:rPr>
          <w:b/>
          <w:u w:val="single"/>
        </w:rPr>
        <w:t xml:space="preserve">Posl. br. </w:t>
      </w:r>
      <w:r w:rsidR="00CF555F" w:rsidRPr="00CF555F">
        <w:rPr>
          <w:b/>
          <w:u w:val="single"/>
        </w:rPr>
        <w:t>72. St-3712/2016</w:t>
      </w:r>
    </w:p>
    <w:p w:rsidRDefault="00A9719D" w:rsidP="009029A7" w:rsidR="00A9719D" w:rsidRPr="00A25FFB">
      <w:pPr>
        <w:jc w:val="center"/>
        <w:rPr>
          <w:b/>
        </w:rPr>
      </w:pPr>
    </w:p>
    <w:p w:rsidRDefault="00A9719D" w:rsidP="009029A7" w:rsidR="00A9719D" w:rsidRPr="00A25FFB">
      <w:pPr>
        <w:jc w:val="center"/>
        <w:rPr>
          <w:b/>
        </w:rPr>
      </w:pPr>
    </w:p>
    <w:p w:rsidRDefault="00A9719D" w:rsidP="009029A7" w:rsidR="00A9719D" w:rsidRPr="00A25FFB">
      <w:pPr>
        <w:jc w:val="center"/>
        <w:rPr>
          <w:b/>
        </w:rPr>
      </w:pPr>
    </w:p>
    <w:p w:rsidRDefault="00A9719D" w:rsidP="009029A7" w:rsidR="00A9719D" w:rsidRPr="00A25FFB">
      <w:pPr>
        <w:jc w:val="center"/>
        <w:rPr>
          <w:b/>
        </w:rPr>
      </w:pPr>
    </w:p>
    <w:p w:rsidRDefault="009029A7" w:rsidP="009029A7" w:rsidR="009029A7" w:rsidRPr="00A25FFB">
      <w:pPr>
        <w:jc w:val="center"/>
        <w:rPr>
          <w:b/>
        </w:rPr>
      </w:pPr>
      <w:r w:rsidRPr="00A25FFB">
        <w:rPr>
          <w:b/>
        </w:rPr>
        <w:t>POPIS PREDMETA STEČAJNE MASE</w:t>
      </w:r>
    </w:p>
    <w:p w:rsidRDefault="009029A7" w:rsidP="009029A7" w:rsidR="009029A7" w:rsidRPr="00A25FFB">
      <w:pPr>
        <w:jc w:val="center"/>
      </w:pPr>
      <w:r w:rsidRPr="00A25FFB">
        <w:t>(čl. 221. SZ-a)</w:t>
      </w:r>
    </w:p>
    <w:p w:rsidRDefault="009029A7" w:rsidP="009029A7" w:rsidR="009029A7" w:rsidRPr="00A25FFB">
      <w:pPr>
        <w:jc w:val="center"/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A/</w:t>
      </w:r>
      <w:r w:rsidRPr="00A25FFB">
        <w:rPr>
          <w:b/>
        </w:rPr>
        <w:tab/>
        <w:t>NEKRETNINE</w:t>
      </w:r>
    </w:p>
    <w:p w:rsidRDefault="009029A7" w:rsidP="009029A7" w:rsidR="009029A7" w:rsidRPr="00A25FFB">
      <w:pPr>
        <w:rPr>
          <w:b/>
        </w:rPr>
      </w:pPr>
    </w:p>
    <w:p w:rsidRDefault="00CF555F" w:rsidP="00CF555F" w:rsidR="00CF555F" w:rsidRPr="00A25FFB">
      <w:pPr>
        <w:pStyle w:val="Uvuenotijeloteksta"/>
        <w:ind w:firstLine="0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Nema.</w:t>
      </w:r>
    </w:p>
    <w:p w:rsidRDefault="00A9719D" w:rsidP="00A9719D" w:rsidR="00A9719D" w:rsidRPr="00A25FFB">
      <w:pPr>
        <w:jc w:val="both"/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B/</w:t>
      </w:r>
      <w:r w:rsidRPr="00A25FFB">
        <w:rPr>
          <w:b/>
        </w:rPr>
        <w:tab/>
        <w:t>POKRETNINE</w:t>
      </w:r>
    </w:p>
    <w:p w:rsidRDefault="009029A7" w:rsidP="009029A7" w:rsidR="009029A7" w:rsidRPr="00A25FFB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9"/>
        <w:gridCol w:w="4961"/>
        <w:gridCol w:w="2835"/>
      </w:tblGrid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Rbr.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Opis pokretnine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Procijenjena vrijednost kn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1.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Regranulator „Reifenhauser“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 xml:space="preserve">250.000,00 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2.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Preša za sušenje folije „Riko“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31.250,00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3.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Plastifikator –ekstruder „IMI 4500 GR“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18.750,00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4.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Analogna vaga za teret do 500 kg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2.500,00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5.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 xml:space="preserve">Transportna traka 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6.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Granulator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7.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Centrifuga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8.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Mlin Fellner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9.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Centrifuga II.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10.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Ventilator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11.</w:t>
            </w: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DC Pretvarač, Mentor MP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--</w:t>
            </w:r>
          </w:p>
        </w:tc>
      </w:tr>
      <w:tr w:rsidTr="00DD2A16" w:rsidR="00CF555F">
        <w:tc>
          <w:tcPr>
            <w:tcW w:type="dxa" w:w="959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</w:p>
        </w:tc>
        <w:tc>
          <w:tcPr>
            <w:tcW w:type="dxa" w:w="4961"/>
            <w:shd w:fill="auto" w:color="auto" w:val="clear"/>
          </w:tcPr>
          <w:p w:rsidRDefault="00CF555F" w:rsidP="00DD2A16" w:rsidR="00CF555F" w:rsidRPr="00DD2A16">
            <w:pPr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UKUPNO</w:t>
            </w:r>
          </w:p>
        </w:tc>
        <w:tc>
          <w:tcPr>
            <w:tcW w:type="dxa" w:w="2835"/>
            <w:shd w:fill="auto" w:color="auto" w:val="clear"/>
          </w:tcPr>
          <w:p w:rsidRDefault="00CF555F" w:rsidP="00DD2A16" w:rsidR="00CF555F" w:rsidRPr="00DD2A16">
            <w:pPr>
              <w:jc w:val="right"/>
              <w:rPr>
                <w:sz w:val="22"/>
                <w:szCs w:val="22"/>
              </w:rPr>
            </w:pPr>
            <w:r w:rsidRPr="00DD2A16">
              <w:rPr>
                <w:sz w:val="22"/>
                <w:szCs w:val="22"/>
              </w:rPr>
              <w:t>302.500,00</w:t>
            </w:r>
          </w:p>
        </w:tc>
      </w:tr>
    </w:tbl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25FFB" w:rsidP="009029A7" w:rsidR="00A25FFB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25FFB" w:rsidP="009029A7" w:rsidR="00A25FFB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D7110" w:rsidP="00AD7110" w:rsidR="00AD7110" w:rsidRPr="00A25FFB">
      <w:pPr>
        <w:ind w:firstLine="708" w:left="4956"/>
      </w:pPr>
      <w:r w:rsidRPr="00A25FFB">
        <w:t>Stečajni upravitelj</w:t>
      </w:r>
    </w:p>
    <w:p w:rsidRDefault="00AD7110" w:rsidP="00AD7110" w:rsidR="00AD7110">
      <w:pPr>
        <w:ind w:firstLine="708" w:left="4956"/>
      </w:pPr>
      <w:r w:rsidRPr="00A25FFB">
        <w:t>Ivan Kapor</w:t>
      </w:r>
    </w:p>
    <w:p w:rsidRDefault="00AD7110" w:rsidP="00AD7110" w:rsidR="00AD7110">
      <w:pPr>
        <w:ind w:firstLine="708" w:left="4956"/>
      </w:pPr>
    </w:p>
    <w:p w:rsidRDefault="00AD7110" w:rsidP="00AD7110" w:rsidR="00AD7110" w:rsidRPr="00A25FFB">
      <w:pPr>
        <w:ind w:firstLine="708" w:left="4956"/>
      </w:pPr>
    </w:p>
    <w:p w:rsidRDefault="00AD7110" w:rsidP="00AD7110" w:rsidR="00AD7110" w:rsidRPr="00A25FFB">
      <w:pPr>
        <w:rPr>
          <w:b/>
          <w:bCs/>
        </w:rPr>
      </w:pPr>
    </w:p>
    <w:p w:rsidRDefault="00AD7110" w:rsidP="00AD7110" w:rsidR="00A9719D">
      <w:r>
        <w:t>U Zagrebu, 28.03.2018. godine</w:t>
      </w:r>
    </w:p>
    <w:p w:rsidRDefault="00AD7110" w:rsidP="00AD7110" w:rsidR="00AD7110" w:rsidRPr="00A25FFB"/>
    <w:p w:rsidRDefault="00A9719D" w:rsidP="009029A7" w:rsidR="00A9719D">
      <w:pPr>
        <w:ind w:firstLine="708" w:left="4956"/>
      </w:pPr>
    </w:p>
    <w:p w:rsidRDefault="006C6C57" w:rsidP="009029A7" w:rsidR="006C6C57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bookmarkEnd w:id="0"/>
    <w:p w:rsidRDefault="00CF555F" w:rsidP="00CF555F" w:rsidR="00CF555F" w:rsidRPr="00CF555F">
      <w:pPr>
        <w:spacing w:lineRule="auto" w:line="276"/>
        <w:rPr>
          <w:b/>
        </w:rPr>
      </w:pPr>
      <w:r w:rsidRPr="00CF555F">
        <w:rPr>
          <w:b/>
        </w:rPr>
        <w:lastRenderedPageBreak/>
        <w:t>BRIMI d.o.o. u stečaju</w:t>
      </w:r>
    </w:p>
    <w:p w:rsidRDefault="00CF555F" w:rsidP="00CF555F" w:rsidR="00CF555F" w:rsidRPr="00CF555F">
      <w:pPr>
        <w:spacing w:lineRule="auto" w:line="276"/>
        <w:rPr>
          <w:b/>
        </w:rPr>
      </w:pPr>
      <w:r w:rsidRPr="00CF555F">
        <w:rPr>
          <w:b/>
        </w:rPr>
        <w:t>Prišlin 94, Hum Na Sutli</w:t>
      </w:r>
    </w:p>
    <w:p w:rsidRDefault="00CF555F" w:rsidP="00CF555F" w:rsidR="00A25FFB" w:rsidRPr="00A25FFB">
      <w:pPr>
        <w:spacing w:lineRule="auto" w:line="276"/>
        <w:rPr>
          <w:b/>
        </w:rPr>
      </w:pPr>
      <w:r w:rsidRPr="00CF555F">
        <w:rPr>
          <w:b/>
        </w:rPr>
        <w:t>OIB: 05829261434</w:t>
      </w:r>
      <w:r w:rsidR="00A25FFB" w:rsidRPr="00A25FFB">
        <w:rPr>
          <w:b/>
          <w:lang w:eastAsia="en-US"/>
        </w:rPr>
        <w:tab/>
      </w:r>
      <w:r w:rsidR="00A25FFB" w:rsidRPr="00A25FFB">
        <w:rPr>
          <w:b/>
          <w:lang w:eastAsia="en-US"/>
        </w:rPr>
        <w:tab/>
      </w:r>
      <w:r w:rsidR="00A25FFB" w:rsidRPr="00A25FFB">
        <w:rPr>
          <w:b/>
          <w:lang w:eastAsia="en-US"/>
        </w:rPr>
        <w:tab/>
      </w:r>
      <w:r w:rsidR="00A25FFB" w:rsidRPr="00A25FFB">
        <w:rPr>
          <w:b/>
        </w:rPr>
        <w:tab/>
      </w:r>
      <w:r w:rsidR="00A25FFB" w:rsidRPr="00A25FFB">
        <w:rPr>
          <w:b/>
        </w:rPr>
        <w:tab/>
      </w:r>
      <w:r w:rsidR="00A25FFB" w:rsidRPr="00A25FFB">
        <w:rPr>
          <w:b/>
        </w:rPr>
        <w:tab/>
      </w:r>
      <w:r w:rsidR="00A25FFB" w:rsidRPr="00A25FFB">
        <w:rPr>
          <w:b/>
        </w:rPr>
        <w:tab/>
      </w:r>
    </w:p>
    <w:p w:rsidRDefault="00A25FFB" w:rsidP="00A25FFB" w:rsidR="00A25FFB" w:rsidRPr="00A25FFB">
      <w:pPr>
        <w:ind w:firstLine="720" w:left="4320"/>
        <w:rPr>
          <w:b/>
        </w:rPr>
      </w:pPr>
      <w:r w:rsidRPr="00A25FFB">
        <w:rPr>
          <w:b/>
        </w:rPr>
        <w:t>TRGOVAČKI SUD U ZAGREBU</w:t>
      </w:r>
    </w:p>
    <w:p w:rsidRDefault="00A25FFB" w:rsidP="00A25FFB" w:rsidR="00A25FFB" w:rsidRPr="00A25FFB">
      <w:pPr>
        <w:rPr>
          <w:b/>
        </w:rPr>
      </w:pPr>
    </w:p>
    <w:p w:rsidRDefault="00A25FFB" w:rsidP="00CF555F" w:rsidR="009029A7">
      <w:pPr>
        <w:ind w:firstLine="720" w:left="4320"/>
        <w:rPr>
          <w:b/>
          <w:u w:val="single"/>
        </w:rPr>
      </w:pPr>
      <w:r w:rsidRPr="00A25FFB">
        <w:rPr>
          <w:b/>
          <w:u w:val="single"/>
        </w:rPr>
        <w:t xml:space="preserve">Posl. br. </w:t>
      </w:r>
      <w:r w:rsidR="00CF555F" w:rsidRPr="00CF555F">
        <w:rPr>
          <w:b/>
          <w:u w:val="single"/>
        </w:rPr>
        <w:t>72. St-3712/2016</w:t>
      </w:r>
    </w:p>
    <w:p w:rsidRDefault="00CF555F" w:rsidP="00CF555F" w:rsidR="00CF555F" w:rsidRPr="00A25FFB">
      <w:pPr>
        <w:ind w:firstLine="720" w:left="4320"/>
      </w:pPr>
    </w:p>
    <w:p w:rsidRDefault="00A9719D" w:rsidP="009029A7" w:rsidR="00A9719D" w:rsidRPr="00A25FFB"/>
    <w:p w:rsidRDefault="009029A7" w:rsidP="009029A7" w:rsidR="009029A7" w:rsidRPr="00A25FFB">
      <w:pPr>
        <w:jc w:val="center"/>
        <w:rPr>
          <w:b/>
        </w:rPr>
      </w:pPr>
      <w:r w:rsidRPr="00A25FFB">
        <w:rPr>
          <w:b/>
        </w:rPr>
        <w:t>POPIS VJEROVNIKA</w:t>
      </w:r>
    </w:p>
    <w:p w:rsidRDefault="009029A7" w:rsidP="009029A7" w:rsidR="009029A7" w:rsidRPr="00A25FFB">
      <w:pPr>
        <w:jc w:val="center"/>
      </w:pPr>
      <w:r w:rsidRPr="00A25FFB">
        <w:t>(čl. 222. SZ-a)</w:t>
      </w:r>
    </w:p>
    <w:p w:rsidRDefault="009029A7" w:rsidP="009029A7" w:rsidR="009029A7" w:rsidRPr="00A25FFB"/>
    <w:p w:rsidRDefault="009029A7" w:rsidP="009029A7" w:rsidR="009029A7" w:rsidRPr="00A25FFB">
      <w:pPr>
        <w:rPr>
          <w:b/>
        </w:rPr>
      </w:pPr>
      <w:r w:rsidRPr="00A25FFB">
        <w:rPr>
          <w:b/>
        </w:rPr>
        <w:t xml:space="preserve">A/ </w:t>
      </w:r>
      <w:r w:rsidRPr="00A25FFB">
        <w:rPr>
          <w:b/>
        </w:rPr>
        <w:tab/>
        <w:t>VJEROVNICI S PRAVOM ODVOJENOG NAMIRENJA</w:t>
      </w:r>
      <w:r w:rsidRPr="00A25FFB">
        <w:tab/>
        <w:t xml:space="preserve">predmet raz. prava </w:t>
      </w:r>
    </w:p>
    <w:p w:rsidRDefault="009029A7" w:rsidP="009029A7" w:rsidR="009029A7" w:rsidRPr="00A25FFB"/>
    <w:p w:rsidRDefault="00CF555F" w:rsidP="006C6C57" w:rsidR="006C6C57" w:rsidRPr="006C6C57">
      <w:pPr>
        <w:pStyle w:val="Bezproreda"/>
        <w:ind w:hanging="5760" w:left="57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HRVATSKA BANKA ZA OBNOVU I RAZVITAK</w:t>
      </w:r>
      <w:r w:rsidR="006C6C57">
        <w:rPr>
          <w:rFonts w:hAnsi="Times New Roman" w:ascii="Times New Roman"/>
          <w:sz w:val="24"/>
          <w:szCs w:val="24"/>
        </w:rPr>
        <w:tab/>
      </w:r>
      <w:r w:rsidR="006C6C57">
        <w:rPr>
          <w:rFonts w:hAnsi="Times New Roman" w:ascii="Times New Roman"/>
          <w:sz w:val="24"/>
          <w:szCs w:val="24"/>
        </w:rPr>
        <w:tab/>
      </w:r>
      <w:r w:rsidR="006C6C57">
        <w:rPr>
          <w:rFonts w:hAnsi="Times New Roman" w:ascii="Times New Roman"/>
          <w:sz w:val="24"/>
          <w:szCs w:val="24"/>
        </w:rPr>
        <w:tab/>
      </w:r>
      <w:r w:rsidR="006C6C57" w:rsidRPr="006C6C57">
        <w:rPr>
          <w:rFonts w:hAnsi="Times New Roman" w:ascii="Times New Roman"/>
          <w:sz w:val="24"/>
          <w:szCs w:val="24"/>
        </w:rPr>
        <w:t xml:space="preserve">Regranulator </w:t>
      </w:r>
    </w:p>
    <w:p w:rsidRDefault="006C6C57" w:rsidP="006C6C57" w:rsidR="006C6C57">
      <w:pPr>
        <w:pStyle w:val="Bezproreda"/>
        <w:ind w:left="7200"/>
        <w:jc w:val="both"/>
        <w:rPr>
          <w:rFonts w:hAnsi="Times New Roman" w:ascii="Times New Roman"/>
          <w:sz w:val="24"/>
          <w:szCs w:val="24"/>
        </w:rPr>
      </w:pPr>
      <w:r w:rsidRPr="006C6C57">
        <w:rPr>
          <w:rFonts w:hAnsi="Times New Roman" w:ascii="Times New Roman"/>
          <w:sz w:val="24"/>
          <w:szCs w:val="24"/>
        </w:rPr>
        <w:t>Reifenh</w:t>
      </w:r>
      <w:r>
        <w:rPr>
          <w:rFonts w:hAnsi="Times New Roman" w:ascii="Times New Roman"/>
          <w:sz w:val="24"/>
          <w:szCs w:val="24"/>
        </w:rPr>
        <w:t>auser KG</w:t>
      </w:r>
    </w:p>
    <w:p w:rsidRDefault="006C6C57" w:rsidP="006C6C57" w:rsidR="00CF555F">
      <w:pPr>
        <w:pStyle w:val="Bezproreda"/>
        <w:ind w:left="7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RH-801-1-100-30</w:t>
      </w:r>
      <w:r w:rsidRPr="006C6C57">
        <w:rPr>
          <w:rFonts w:hAnsi="Times New Roman" w:ascii="Times New Roman"/>
          <w:sz w:val="24"/>
          <w:szCs w:val="24"/>
        </w:rPr>
        <w:t xml:space="preserve"> ser.br.COM-NR-1/0264/79</w:t>
      </w:r>
      <w:r w:rsidRPr="006C6C57">
        <w:rPr>
          <w:rFonts w:hAnsi="Times New Roman" w:ascii="Times New Roman"/>
          <w:sz w:val="24"/>
          <w:szCs w:val="24"/>
        </w:rPr>
        <w:tab/>
      </w:r>
      <w:r w:rsidRPr="00A25FFB">
        <w:t xml:space="preserve">     </w:t>
      </w:r>
    </w:p>
    <w:p w:rsidRDefault="00A25FFB" w:rsidP="006C6C57" w:rsidR="009029A7" w:rsidRPr="00A25FFB">
      <w:pPr>
        <w:ind w:hanging="6492" w:left="7200"/>
      </w:pPr>
      <w:r>
        <w:tab/>
      </w:r>
      <w:r w:rsidR="009029A7" w:rsidRPr="00A25FFB">
        <w:t xml:space="preserve"> </w:t>
      </w:r>
    </w:p>
    <w:p w:rsidRDefault="009029A7" w:rsidP="009029A7" w:rsidR="009029A7">
      <w:pPr>
        <w:rPr>
          <w:b/>
        </w:rPr>
      </w:pPr>
      <w:r w:rsidRPr="00A25FFB">
        <w:rPr>
          <w:b/>
        </w:rPr>
        <w:t>B/</w:t>
      </w:r>
      <w:r w:rsidRPr="00A25FFB">
        <w:rPr>
          <w:b/>
        </w:rPr>
        <w:tab/>
        <w:t>PRIJAVLJENE TRAŽBINE STEČAJNIH VJEROVNKA</w:t>
      </w:r>
    </w:p>
    <w:p w:rsidRDefault="006C6C57" w:rsidP="009029A7" w:rsidR="006C6C57" w:rsidRPr="00A25FFB">
      <w:pPr>
        <w:rPr>
          <w:b/>
        </w:rPr>
      </w:pPr>
    </w:p>
    <w:p w:rsidRDefault="009029A7" w:rsidP="009029A7" w:rsidR="009029A7" w:rsidRPr="00A25FFB">
      <w:pPr>
        <w:spacing w:lineRule="auto" w:line="360"/>
      </w:pPr>
      <w:r w:rsidRPr="00A25FFB">
        <w:rPr>
          <w:b/>
        </w:rPr>
        <w:t>PRIZNATE TRAŽBINE – I. viši isplatni red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  <w:t xml:space="preserve">    </w:t>
      </w:r>
      <w:r w:rsidRPr="00A25FFB">
        <w:rPr>
          <w:b/>
        </w:rPr>
        <w:tab/>
        <w:t xml:space="preserve">      </w:t>
      </w:r>
      <w:r w:rsidR="00454AED" w:rsidRPr="00A25FFB">
        <w:rPr>
          <w:b/>
        </w:rPr>
        <w:tab/>
      </w:r>
      <w:r w:rsidRPr="00A25FFB">
        <w:t>iznos / kn</w:t>
      </w:r>
    </w:p>
    <w:p w:rsidRDefault="006C6C57" w:rsidP="00454AED" w:rsidR="006C6C57">
      <w:pPr>
        <w:ind w:left="7920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6"/>
        <w:gridCol w:w="2938"/>
        <w:gridCol w:w="1905"/>
        <w:gridCol w:w="2198"/>
        <w:gridCol w:w="1825"/>
      </w:tblGrid>
      <w:tr w:rsidTr="006C6C57" w:rsidR="006C6C57" w:rsidRPr="005E4139">
        <w:trPr>
          <w:trHeight w:val="1249"/>
          <w:jc w:val="center"/>
        </w:trPr>
        <w:tc>
          <w:tcPr>
            <w:tcW w:type="pct" w:w="676"/>
          </w:tcPr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33"/>
          </w:tcPr>
          <w:p w:rsidRDefault="006C6C57" w:rsidP="00DD2A16" w:rsidR="006C6C57" w:rsidRPr="005E4139">
            <w:pPr>
              <w:jc w:val="center"/>
            </w:pPr>
            <w:r w:rsidRPr="005E4139">
              <w:t>Anica Horvat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9"/>
          </w:tcPr>
          <w:p w:rsidRDefault="006C6C57" w:rsidP="00DD2A16" w:rsidR="006C6C57" w:rsidRPr="005E4139">
            <w:pPr>
              <w:jc w:val="center"/>
            </w:pPr>
            <w:r w:rsidRPr="005E4139">
              <w:t>45500734969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2"/>
          </w:tcPr>
          <w:p w:rsidRDefault="006C6C57" w:rsidP="00DD2A16" w:rsidR="006C6C57" w:rsidRPr="005E4139">
            <w:pPr>
              <w:jc w:val="center"/>
            </w:pPr>
            <w:r w:rsidRPr="005E4139">
              <w:t>Ravinsko 43, Đurmanec,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0"/>
          </w:tcPr>
          <w:p w:rsidRDefault="006C6C57" w:rsidP="006C6C57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15.494,45</w:t>
            </w:r>
          </w:p>
        </w:tc>
      </w:tr>
      <w:tr w:rsidTr="006C6C57" w:rsidR="006C6C57" w:rsidRPr="005E4139">
        <w:trPr>
          <w:trHeight w:val="1166"/>
          <w:jc w:val="center"/>
        </w:trPr>
        <w:tc>
          <w:tcPr>
            <w:tcW w:type="pct" w:w="676"/>
          </w:tcPr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1433"/>
          </w:tcPr>
          <w:p w:rsidRDefault="006C6C57" w:rsidP="00DD2A16" w:rsidR="006C6C57" w:rsidRPr="005E4139">
            <w:pPr>
              <w:jc w:val="center"/>
            </w:pPr>
            <w:r w:rsidRPr="005E4139">
              <w:t>Antonija Pelin</w:t>
            </w:r>
          </w:p>
          <w:p w:rsidRDefault="006C6C57" w:rsidP="00DD2A16" w:rsidR="006C6C57" w:rsidRPr="005E4139">
            <w:pPr>
              <w:jc w:val="center"/>
            </w:pPr>
          </w:p>
        </w:tc>
        <w:tc>
          <w:tcPr>
            <w:tcW w:type="pct" w:w="929"/>
          </w:tcPr>
          <w:p w:rsidRDefault="006C6C57" w:rsidP="00DD2A16" w:rsidR="006C6C57" w:rsidRPr="005E4139">
            <w:pPr>
              <w:jc w:val="center"/>
            </w:pPr>
            <w:r w:rsidRPr="005E4139">
              <w:t>78469478782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2"/>
          </w:tcPr>
          <w:p w:rsidRDefault="006C6C57" w:rsidP="00DD2A16" w:rsidR="006C6C57" w:rsidRPr="005E4139">
            <w:pPr>
              <w:jc w:val="center"/>
            </w:pPr>
            <w:r w:rsidRPr="005E4139">
              <w:t>Đurmanec 24, Đurmanec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0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35.930,87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C6C57" w:rsidR="006C6C57" w:rsidRPr="005E4139">
        <w:trPr>
          <w:trHeight w:val="1166"/>
          <w:jc w:val="center"/>
        </w:trPr>
        <w:tc>
          <w:tcPr>
            <w:tcW w:type="pct" w:w="676"/>
          </w:tcPr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1433"/>
          </w:tcPr>
          <w:p w:rsidRDefault="006C6C57" w:rsidP="00DD2A16" w:rsidR="006C6C57" w:rsidRPr="005E4139">
            <w:pPr>
              <w:jc w:val="center"/>
            </w:pPr>
            <w:r w:rsidRPr="005E4139">
              <w:t>Dragutin  Šafranko</w:t>
            </w:r>
          </w:p>
          <w:p w:rsidRDefault="006C6C57" w:rsidP="00DD2A16" w:rsidR="006C6C57" w:rsidRPr="005E4139">
            <w:pPr>
              <w:jc w:val="center"/>
            </w:pPr>
          </w:p>
        </w:tc>
        <w:tc>
          <w:tcPr>
            <w:tcW w:type="pct" w:w="929"/>
          </w:tcPr>
          <w:p w:rsidRDefault="006C6C57" w:rsidP="00DD2A16" w:rsidR="006C6C57" w:rsidRPr="005E4139">
            <w:pPr>
              <w:jc w:val="center"/>
            </w:pPr>
            <w:r w:rsidRPr="005E4139">
              <w:t>83497560856</w:t>
            </w:r>
          </w:p>
        </w:tc>
        <w:tc>
          <w:tcPr>
            <w:tcW w:type="pct" w:w="1072"/>
          </w:tcPr>
          <w:p w:rsidRDefault="006C6C57" w:rsidP="00DD2A16" w:rsidR="006C6C57" w:rsidRPr="005E4139">
            <w:pPr>
              <w:jc w:val="center"/>
            </w:pPr>
            <w:r w:rsidRPr="005E4139">
              <w:t>Prigorje 62, Đurmanec</w:t>
            </w:r>
          </w:p>
          <w:p w:rsidRDefault="006C6C57" w:rsidP="00DD2A16" w:rsidR="006C6C57" w:rsidRPr="005E4139">
            <w:pPr>
              <w:jc w:val="center"/>
            </w:pPr>
          </w:p>
        </w:tc>
        <w:tc>
          <w:tcPr>
            <w:tcW w:type="pct" w:w="890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37.642,90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C6C57" w:rsidR="006C6C57" w:rsidRPr="005E4139">
        <w:trPr>
          <w:trHeight w:val="1166"/>
          <w:jc w:val="center"/>
        </w:trPr>
        <w:tc>
          <w:tcPr>
            <w:tcW w:type="pct" w:w="676"/>
          </w:tcPr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1433"/>
          </w:tcPr>
          <w:p w:rsidRDefault="006C6C57" w:rsidP="00DD2A16" w:rsidR="006C6C57" w:rsidRPr="005E4139">
            <w:pPr>
              <w:jc w:val="center"/>
            </w:pPr>
            <w:r w:rsidRPr="005E4139">
              <w:t>Janko Briševac</w:t>
            </w:r>
          </w:p>
          <w:p w:rsidRDefault="006C6C57" w:rsidP="00DD2A16" w:rsidR="006C6C57" w:rsidRPr="005E4139">
            <w:pPr>
              <w:jc w:val="center"/>
            </w:pPr>
          </w:p>
        </w:tc>
        <w:tc>
          <w:tcPr>
            <w:tcW w:type="pct" w:w="929"/>
          </w:tcPr>
          <w:p w:rsidRDefault="006C6C57" w:rsidP="00DD2A16" w:rsidR="006C6C57" w:rsidRPr="005E4139">
            <w:pPr>
              <w:jc w:val="center"/>
            </w:pPr>
            <w:r w:rsidRPr="005E4139">
              <w:t>73166905596</w:t>
            </w:r>
          </w:p>
        </w:tc>
        <w:tc>
          <w:tcPr>
            <w:tcW w:type="pct" w:w="1072"/>
          </w:tcPr>
          <w:p w:rsidRDefault="006C6C57" w:rsidP="00DD2A16" w:rsidR="006C6C57" w:rsidRPr="005E4139">
            <w:pPr>
              <w:jc w:val="center"/>
            </w:pPr>
            <w:r w:rsidRPr="005E4139">
              <w:t>Hum na Sutli 159, Hum na Sutli</w:t>
            </w:r>
          </w:p>
        </w:tc>
        <w:tc>
          <w:tcPr>
            <w:tcW w:type="pct" w:w="890"/>
          </w:tcPr>
          <w:p w:rsidRDefault="006C6C57" w:rsidP="006C6C57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14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830,33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C6C57" w:rsidR="006C6C57" w:rsidRPr="00F7253A">
        <w:trPr>
          <w:trHeight w:val="1166"/>
          <w:jc w:val="center"/>
        </w:trPr>
        <w:tc>
          <w:tcPr>
            <w:tcW w:type="pct" w:w="676"/>
          </w:tcPr>
          <w:p w:rsidRDefault="006C6C57" w:rsidP="00DD2A16" w:rsidR="006C6C5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1433"/>
          </w:tcPr>
          <w:p w:rsidRDefault="006C6C57" w:rsidP="00DD2A16" w:rsidR="006C6C57" w:rsidRPr="005E4139">
            <w:pPr>
              <w:jc w:val="center"/>
            </w:pPr>
            <w:r w:rsidRPr="005E4139">
              <w:t>Kristijan Briševac</w:t>
            </w:r>
          </w:p>
          <w:p w:rsidRDefault="006C6C57" w:rsidP="00DD2A16" w:rsidR="006C6C57" w:rsidRPr="005E4139">
            <w:pPr>
              <w:jc w:val="center"/>
            </w:pPr>
          </w:p>
        </w:tc>
        <w:tc>
          <w:tcPr>
            <w:tcW w:type="pct" w:w="929"/>
          </w:tcPr>
          <w:p w:rsidRDefault="006C6C57" w:rsidP="00DD2A16" w:rsidR="006C6C57" w:rsidRPr="005E4139">
            <w:pPr>
              <w:jc w:val="center"/>
            </w:pPr>
            <w:r w:rsidRPr="005E4139">
              <w:t>03975070573</w:t>
            </w:r>
          </w:p>
        </w:tc>
        <w:tc>
          <w:tcPr>
            <w:tcW w:type="pct" w:w="1072"/>
          </w:tcPr>
          <w:p w:rsidRDefault="006C6C57" w:rsidP="00DD2A16" w:rsidR="006C6C57" w:rsidRPr="005E4139">
            <w:pPr>
              <w:jc w:val="center"/>
            </w:pPr>
            <w:r w:rsidRPr="005E4139">
              <w:t>Hum na Sutli 159, Hum na Sutli</w:t>
            </w:r>
          </w:p>
        </w:tc>
        <w:tc>
          <w:tcPr>
            <w:tcW w:type="pct" w:w="890"/>
          </w:tcPr>
          <w:p w:rsidRDefault="006C6C57" w:rsidP="006C6C57" w:rsidR="006C6C57" w:rsidRP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74.735,56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C6C57" w:rsidP="00DD2A16" w:rsidR="006C6C57" w:rsidRP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C6C57" w:rsidP="00454AED" w:rsidR="006C6C57">
      <w:pPr>
        <w:ind w:left="7920"/>
      </w:pPr>
    </w:p>
    <w:p w:rsidRDefault="00A25FFB" w:rsidP="00454AED" w:rsidR="006C6C57">
      <w:pPr>
        <w:ind w:left="7920"/>
      </w:pPr>
      <w:r>
        <w:t xml:space="preserve">     </w:t>
      </w:r>
    </w:p>
    <w:p w:rsidRDefault="009029A7" w:rsidP="009029A7" w:rsidR="009029A7" w:rsidRPr="00A25FFB">
      <w:r w:rsidRPr="00A25FFB">
        <w:t>-----------------------------------------------------------------------------------------------------------------</w:t>
      </w: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 xml:space="preserve">UKUPNO I. VIŠI ISPLATNI RED: </w:t>
      </w:r>
      <w:r w:rsidRPr="00A25FFB">
        <w:rPr>
          <w:b/>
        </w:rPr>
        <w:tab/>
      </w:r>
      <w:r w:rsidRPr="00A25FFB">
        <w:rPr>
          <w:b/>
        </w:rPr>
        <w:tab/>
        <w:t xml:space="preserve">  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="006C6C57" w:rsidRPr="006C6C57">
        <w:rPr>
          <w:b/>
        </w:rPr>
        <w:t>178.634,11</w:t>
      </w:r>
    </w:p>
    <w:p w:rsidRDefault="009029A7" w:rsidP="009029A7" w:rsidR="009029A7" w:rsidRPr="00A25FFB">
      <w:pPr>
        <w:rPr>
          <w:b/>
        </w:rPr>
      </w:pPr>
    </w:p>
    <w:p w:rsidRDefault="009029A7" w:rsidP="009029A7" w:rsidR="009029A7">
      <w:pPr>
        <w:spacing w:lineRule="auto" w:line="360"/>
      </w:pPr>
      <w:r w:rsidRPr="00A25FFB">
        <w:rPr>
          <w:b/>
        </w:rPr>
        <w:t>PRIZNATE TRAŽBINE – II. viši isplatni red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  <w:t xml:space="preserve">    </w:t>
      </w:r>
      <w:r w:rsidRPr="00A25FFB">
        <w:rPr>
          <w:b/>
        </w:rPr>
        <w:tab/>
        <w:t xml:space="preserve">    </w:t>
      </w:r>
      <w:r w:rsidR="00A25FFB">
        <w:rPr>
          <w:b/>
        </w:rPr>
        <w:t xml:space="preserve">    </w:t>
      </w:r>
      <w:r w:rsidRPr="00A25FFB">
        <w:rPr>
          <w:b/>
        </w:rPr>
        <w:t xml:space="preserve">  </w:t>
      </w:r>
      <w:r w:rsidRPr="00A25FFB">
        <w:t>iznos / kn</w:t>
      </w:r>
    </w:p>
    <w:p w:rsidRDefault="006C6C57" w:rsidP="009029A7" w:rsidR="006C6C57" w:rsidRPr="00A25FFB">
      <w:pPr>
        <w:spacing w:lineRule="auto" w:line="360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4"/>
        <w:gridCol w:w="2670"/>
        <w:gridCol w:w="1899"/>
        <w:gridCol w:w="2208"/>
        <w:gridCol w:w="1811"/>
      </w:tblGrid>
      <w:tr w:rsidTr="00DD2A16" w:rsidR="006C6C57" w:rsidRPr="000226DD">
        <w:trPr>
          <w:trHeight w:val="1406"/>
          <w:jc w:val="center"/>
        </w:trPr>
        <w:tc>
          <w:tcPr>
            <w:tcW w:type="pct" w:w="50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57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63"/>
          </w:tcPr>
          <w:p w:rsidRDefault="006C6C57" w:rsidP="00DD2A16" w:rsidR="006C6C57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Ulica grada Vukovara 70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600,79</w:t>
            </w:r>
          </w:p>
        </w:tc>
      </w:tr>
      <w:tr w:rsidTr="00DD2A16" w:rsidR="006C6C57">
        <w:trPr>
          <w:trHeight w:val="1552"/>
          <w:jc w:val="center"/>
        </w:trPr>
        <w:tc>
          <w:tcPr>
            <w:tcW w:type="pct" w:w="500"/>
          </w:tcPr>
          <w:p w:rsidRDefault="006C6C57" w:rsidP="00DD2A16" w:rsidR="006C6C5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802"/>
          </w:tcPr>
          <w:p w:rsidRDefault="006C6C57" w:rsidP="00DD2A16" w:rsidR="006C6C5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57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63"/>
          </w:tcPr>
          <w:p w:rsidRDefault="006C6C57" w:rsidP="00DD2A16" w:rsidR="006C6C57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Roberta Frangeša Mihanovića 9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6C6C57" w:rsidP="006C6C57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4.658,58</w:t>
            </w:r>
          </w:p>
        </w:tc>
      </w:tr>
      <w:tr w:rsidTr="00DD2A16" w:rsidR="006C6C57">
        <w:trPr>
          <w:trHeight w:val="1135"/>
          <w:jc w:val="center"/>
        </w:trPr>
        <w:tc>
          <w:tcPr>
            <w:tcW w:type="pct" w:w="500"/>
          </w:tcPr>
          <w:p w:rsidRDefault="006C6C57" w:rsidP="00DD2A16" w:rsidR="006C6C5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3</w:t>
            </w:r>
          </w:p>
        </w:tc>
        <w:tc>
          <w:tcPr>
            <w:tcW w:type="pct" w:w="802"/>
          </w:tcPr>
          <w:p w:rsidRDefault="006C6C57" w:rsidP="00DD2A16" w:rsidR="006C6C5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HRVATSKA AGENCIJA ZA MALO GOSPODARSTVO, INOVACIJE I INVESTICIJE</w:t>
            </w:r>
          </w:p>
        </w:tc>
        <w:tc>
          <w:tcPr>
            <w:tcW w:type="pct" w:w="57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25609559342</w:t>
            </w:r>
          </w:p>
        </w:tc>
        <w:tc>
          <w:tcPr>
            <w:tcW w:type="pct" w:w="663"/>
          </w:tcPr>
          <w:p w:rsidRDefault="006C6C57" w:rsidP="00DD2A16" w:rsidR="006C6C57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Ksaver 208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6C6C57" w:rsidP="006C6C57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375.797,26 </w:t>
            </w:r>
          </w:p>
        </w:tc>
      </w:tr>
      <w:tr w:rsidTr="00DD2A16" w:rsidR="006C6C57">
        <w:trPr>
          <w:trHeight w:val="1214"/>
          <w:jc w:val="center"/>
        </w:trPr>
        <w:tc>
          <w:tcPr>
            <w:tcW w:type="pct" w:w="500"/>
          </w:tcPr>
          <w:p w:rsidRDefault="006C6C57" w:rsidP="00DD2A16" w:rsidR="006C6C5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4</w:t>
            </w:r>
          </w:p>
        </w:tc>
        <w:tc>
          <w:tcPr>
            <w:tcW w:type="pct" w:w="802"/>
          </w:tcPr>
          <w:p w:rsidRDefault="006C6C57" w:rsidP="00DD2A16" w:rsidR="006C6C5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STRAŽAPLASTIKA d.d.</w:t>
            </w:r>
          </w:p>
        </w:tc>
        <w:tc>
          <w:tcPr>
            <w:tcW w:type="pct" w:w="57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68555837387</w:t>
            </w:r>
          </w:p>
        </w:tc>
        <w:tc>
          <w:tcPr>
            <w:tcW w:type="pct" w:w="663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Hum Na Sutli 123</w:t>
            </w:r>
            <w:r>
              <w:rPr>
                <w:rFonts w:hAnsi="Times New Roman" w:ascii="Times New Roman"/>
                <w:sz w:val="24"/>
                <w:szCs w:val="24"/>
              </w:rPr>
              <w:t>, Hum Na Sutli</w:t>
            </w:r>
          </w:p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48.557,50</w:t>
            </w:r>
          </w:p>
        </w:tc>
      </w:tr>
      <w:tr w:rsidTr="00DD2A16" w:rsidR="006C6C57">
        <w:trPr>
          <w:trHeight w:val="1838"/>
          <w:jc w:val="center"/>
        </w:trPr>
        <w:tc>
          <w:tcPr>
            <w:tcW w:type="pct" w:w="500"/>
          </w:tcPr>
          <w:p w:rsidRDefault="006C6C57" w:rsidP="00DD2A16" w:rsidR="006C6C5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5</w:t>
            </w:r>
          </w:p>
        </w:tc>
        <w:tc>
          <w:tcPr>
            <w:tcW w:type="pct" w:w="802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C6C57" w:rsidP="00DD2A16" w:rsidR="006C6C5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pct" w:w="663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Zagreb, Strossmayerov trg 9</w:t>
            </w:r>
          </w:p>
        </w:tc>
        <w:tc>
          <w:tcPr>
            <w:tcW w:type="pct" w:w="544"/>
          </w:tcPr>
          <w:p w:rsidRDefault="006C6C57" w:rsidP="006C6C57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114.670,85 </w:t>
            </w:r>
          </w:p>
        </w:tc>
      </w:tr>
      <w:tr w:rsidTr="00DD2A16" w:rsidR="006C6C57">
        <w:trPr>
          <w:trHeight w:val="1963"/>
          <w:jc w:val="center"/>
        </w:trPr>
        <w:tc>
          <w:tcPr>
            <w:tcW w:type="pct" w:w="500"/>
          </w:tcPr>
          <w:p w:rsidRDefault="006C6C57" w:rsidP="00DD2A16" w:rsidR="006C6C5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6</w:t>
            </w:r>
          </w:p>
        </w:tc>
        <w:tc>
          <w:tcPr>
            <w:tcW w:type="pct" w:w="802"/>
          </w:tcPr>
          <w:p w:rsidRDefault="006C6C57" w:rsidP="00DD2A16" w:rsidR="006C6C5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JEDINSTVO KRAPINA d.o.o.</w:t>
            </w:r>
          </w:p>
        </w:tc>
        <w:tc>
          <w:tcPr>
            <w:tcW w:type="pct" w:w="570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98656691838</w:t>
            </w:r>
          </w:p>
        </w:tc>
        <w:tc>
          <w:tcPr>
            <w:tcW w:type="pct" w:w="663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Krapina, Mihaljekov Jarek 33</w:t>
            </w:r>
          </w:p>
        </w:tc>
        <w:tc>
          <w:tcPr>
            <w:tcW w:type="pct" w:w="544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569.554,23</w:t>
            </w:r>
          </w:p>
        </w:tc>
      </w:tr>
      <w:tr w:rsidTr="006C6C57" w:rsidR="006C6C57" w:rsidRPr="000226DD">
        <w:trPr>
          <w:trHeight w:val="1919"/>
          <w:jc w:val="center"/>
        </w:trPr>
        <w:tc>
          <w:tcPr>
            <w:tcW w:type="pct" w:w="500"/>
          </w:tcPr>
          <w:p w:rsidRDefault="006C6C57" w:rsidP="00DD2A16" w:rsidR="006C6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  <w:p w:rsidRDefault="006C6C57" w:rsidP="00DD2A16" w:rsidR="006C6C57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6C6C57" w:rsidP="00DD2A16" w:rsidR="006C6C57" w:rsidRPr="000226DD">
            <w:pPr>
              <w:jc w:val="center"/>
            </w:pPr>
            <w:r w:rsidRPr="000226DD">
              <w:rPr>
                <w:bCs/>
              </w:rPr>
              <w:t>REPUBLIKA HRVATSKA, MINISTARSTVO FINANCIJA</w:t>
            </w:r>
            <w:r w:rsidRPr="000226DD">
              <w:t xml:space="preserve">, </w:t>
            </w:r>
            <w:r>
              <w:t>Porezna uprava, Područni ured  Krapina</w:t>
            </w:r>
          </w:p>
        </w:tc>
        <w:tc>
          <w:tcPr>
            <w:tcW w:type="pct" w:w="570"/>
          </w:tcPr>
          <w:p w:rsidRDefault="006C6C57" w:rsidP="00DD2A16" w:rsidR="006C6C57" w:rsidRPr="000226DD">
            <w:pPr>
              <w:jc w:val="center"/>
            </w:pPr>
            <w:r w:rsidRPr="000226DD">
              <w:t>18683136487</w:t>
            </w:r>
          </w:p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6C6C57" w:rsidP="00DD2A16" w:rsidR="006C6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C6C57">
              <w:rPr>
                <w:rFonts w:hAnsi="Times New Roman" w:ascii="Times New Roman"/>
                <w:sz w:val="24"/>
                <w:szCs w:val="24"/>
              </w:rPr>
              <w:t>48.699,52</w:t>
            </w:r>
          </w:p>
        </w:tc>
      </w:tr>
    </w:tbl>
    <w:p w:rsidRDefault="009029A7" w:rsidP="009029A7" w:rsidR="009029A7" w:rsidRPr="00A25FFB">
      <w:r w:rsidRPr="00A25FFB">
        <w:t>-----------------------------------------------------------------------------------------------------------------</w:t>
      </w:r>
    </w:p>
    <w:p w:rsidRDefault="009029A7" w:rsidP="00F455CB" w:rsidR="009029A7" w:rsidRPr="00A25FFB">
      <w:pPr>
        <w:rPr>
          <w:b/>
        </w:rPr>
      </w:pPr>
      <w:r w:rsidRPr="00A25FFB">
        <w:rPr>
          <w:b/>
        </w:rPr>
        <w:t xml:space="preserve">UKUPNO II. VIŠI ISPLATNI RED: </w:t>
      </w:r>
      <w:r w:rsidRPr="00A25FFB">
        <w:rPr>
          <w:b/>
        </w:rPr>
        <w:tab/>
      </w:r>
      <w:r w:rsidR="00F455CB" w:rsidRPr="00A25FFB">
        <w:rPr>
          <w:b/>
        </w:rPr>
        <w:tab/>
      </w:r>
      <w:r w:rsidR="006C6C57">
        <w:rPr>
          <w:b/>
        </w:rPr>
        <w:tab/>
      </w:r>
      <w:r w:rsidR="00F455CB" w:rsidRPr="00A25FFB">
        <w:rPr>
          <w:b/>
        </w:rPr>
        <w:tab/>
      </w:r>
      <w:r w:rsidR="00A25FFB">
        <w:rPr>
          <w:b/>
        </w:rPr>
        <w:t xml:space="preserve">           </w:t>
      </w:r>
      <w:r w:rsidR="006C6C57">
        <w:rPr>
          <w:b/>
        </w:rPr>
        <w:t xml:space="preserve">          </w:t>
      </w:r>
      <w:r w:rsidR="00A25FFB">
        <w:rPr>
          <w:b/>
        </w:rPr>
        <w:t xml:space="preserve"> </w:t>
      </w:r>
      <w:r w:rsidR="006C6C57" w:rsidRPr="006C6C57">
        <w:rPr>
          <w:b/>
        </w:rPr>
        <w:t>1</w:t>
      </w:r>
      <w:r w:rsidR="006C6C57">
        <w:rPr>
          <w:b/>
        </w:rPr>
        <w:t>.</w:t>
      </w:r>
      <w:r w:rsidR="006C6C57" w:rsidRPr="006C6C57">
        <w:rPr>
          <w:b/>
        </w:rPr>
        <w:t>162</w:t>
      </w:r>
      <w:r w:rsidR="006C6C57">
        <w:rPr>
          <w:b/>
        </w:rPr>
        <w:t>.</w:t>
      </w:r>
      <w:r w:rsidR="006C6C57" w:rsidRPr="006C6C57">
        <w:rPr>
          <w:b/>
        </w:rPr>
        <w:t>538,73</w:t>
      </w:r>
    </w:p>
    <w:p w:rsidRDefault="00F455CB" w:rsidP="009029A7" w:rsidR="00F455CB" w:rsidRPr="00A25FFB">
      <w:pPr>
        <w:pStyle w:val="Naslov1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Naslov1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Stečajni vjerovnici</w:t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 w:rsidRPr="00A25FFB">
        <w:rPr>
          <w:rFonts w:cs="Times New Roman" w:hAnsi="Times New Roman" w:ascii="Times New Roman"/>
          <w:b w:val="false"/>
        </w:rPr>
        <w:t>iznos / kn</w:t>
      </w:r>
    </w:p>
    <w:p w:rsidRDefault="00F455CB" w:rsidP="00F455CB" w:rsidR="00F455CB" w:rsidRPr="00A25FFB"/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747"/>
      </w:tblGrid>
      <w:tr w:rsidTr="005B6B63" w:rsidR="009029A7" w:rsidRPr="00A25FFB">
        <w:tc>
          <w:tcPr>
            <w:tcW w:type="dxa" w:w="9747"/>
          </w:tcPr>
          <w:p w:rsidRDefault="009029A7" w:rsidP="005B6B63" w:rsidR="009029A7" w:rsidRPr="00A25FFB">
            <w:pPr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PRIZNATE TRAŽBINE UKUPNO:        </w:t>
            </w:r>
            <w:bookmarkStart w:name="OLE_LINK2" w:id="2"/>
            <w:r w:rsidRPr="00A25FFB">
              <w:rPr>
                <w:b/>
                <w:bCs/>
              </w:rPr>
              <w:t xml:space="preserve">                                        </w:t>
            </w:r>
            <w:bookmarkEnd w:id="2"/>
            <w:r w:rsidRPr="00A25FFB">
              <w:rPr>
                <w:b/>
                <w:bCs/>
              </w:rPr>
              <w:t xml:space="preserve">   </w:t>
            </w:r>
            <w:r w:rsidR="005B6B63">
              <w:rPr>
                <w:b/>
                <w:bCs/>
              </w:rPr>
              <w:t xml:space="preserve">           </w:t>
            </w:r>
            <w:r w:rsidR="00A25FFB">
              <w:rPr>
                <w:b/>
                <w:bCs/>
              </w:rPr>
              <w:t xml:space="preserve"> </w:t>
            </w:r>
            <w:r w:rsidR="005B6B63">
              <w:rPr>
                <w:b/>
                <w:bCs/>
              </w:rPr>
              <w:t xml:space="preserve">      </w:t>
            </w:r>
            <w:r w:rsidR="005B6B63" w:rsidRPr="005B6B63">
              <w:rPr>
                <w:b/>
              </w:rPr>
              <w:t>1</w:t>
            </w:r>
            <w:r w:rsidR="005B6B63">
              <w:rPr>
                <w:b/>
              </w:rPr>
              <w:t>.</w:t>
            </w:r>
            <w:r w:rsidR="005B6B63" w:rsidRPr="005B6B63">
              <w:rPr>
                <w:b/>
              </w:rPr>
              <w:t>341</w:t>
            </w:r>
            <w:r w:rsidR="005B6B63">
              <w:rPr>
                <w:b/>
              </w:rPr>
              <w:t>.</w:t>
            </w:r>
            <w:r w:rsidR="005B6B63" w:rsidRPr="005B6B63">
              <w:rPr>
                <w:b/>
              </w:rPr>
              <w:t>172,84</w:t>
            </w:r>
          </w:p>
        </w:tc>
      </w:tr>
    </w:tbl>
    <w:p w:rsidRDefault="005B6B63" w:rsidP="009029A7" w:rsidR="005B6B63">
      <w:pPr>
        <w:spacing w:lineRule="auto" w:line="360"/>
        <w:rPr>
          <w:b/>
        </w:rPr>
      </w:pPr>
    </w:p>
    <w:p w:rsidRDefault="005B6B63" w:rsidP="009029A7" w:rsidR="005B6B63">
      <w:pPr>
        <w:spacing w:lineRule="auto" w:line="360"/>
        <w:rPr>
          <w:b/>
        </w:rPr>
      </w:pPr>
      <w:r>
        <w:rPr>
          <w:b/>
        </w:rPr>
        <w:t>OSPORENE TRAŽBINE – I</w:t>
      </w:r>
      <w:r w:rsidRPr="00A25FFB">
        <w:rPr>
          <w:b/>
        </w:rPr>
        <w:t>.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4"/>
        <w:gridCol w:w="2670"/>
        <w:gridCol w:w="1899"/>
        <w:gridCol w:w="2208"/>
        <w:gridCol w:w="1811"/>
      </w:tblGrid>
      <w:tr w:rsidTr="00DD2A16" w:rsidR="005B6B63" w:rsidRPr="000226DD">
        <w:trPr>
          <w:trHeight w:val="1919"/>
          <w:jc w:val="center"/>
        </w:trPr>
        <w:tc>
          <w:tcPr>
            <w:tcW w:type="pct" w:w="500"/>
          </w:tcPr>
          <w:p w:rsidRDefault="005B6B63" w:rsidP="00DD2A16" w:rsidR="005B6B6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5B6B63" w:rsidP="00DD2A16" w:rsidR="005B6B63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5B6B63" w:rsidP="00DD2A16" w:rsidR="005B6B63" w:rsidRPr="000226DD">
            <w:pPr>
              <w:jc w:val="center"/>
            </w:pPr>
            <w:r w:rsidRPr="000226DD">
              <w:rPr>
                <w:bCs/>
              </w:rPr>
              <w:t>REPUBLIKA HRVATSKA, MINISTARSTVO FINANCIJA</w:t>
            </w:r>
            <w:r w:rsidRPr="000226DD">
              <w:t xml:space="preserve">, </w:t>
            </w:r>
            <w:r>
              <w:t>Porezna uprava, Područni ured  Krapina</w:t>
            </w:r>
          </w:p>
        </w:tc>
        <w:tc>
          <w:tcPr>
            <w:tcW w:type="pct" w:w="570"/>
          </w:tcPr>
          <w:p w:rsidRDefault="005B6B63" w:rsidP="00DD2A16" w:rsidR="005B6B63" w:rsidRPr="000226DD">
            <w:pPr>
              <w:jc w:val="center"/>
            </w:pPr>
            <w:r w:rsidRPr="000226DD">
              <w:t>18683136487</w:t>
            </w:r>
          </w:p>
          <w:p w:rsidRDefault="005B6B63" w:rsidP="00DD2A16" w:rsidR="005B6B63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5B6B63" w:rsidP="00DD2A16" w:rsidR="005B6B63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5B6B63" w:rsidP="00DD2A16" w:rsidR="005B6B63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93157">
              <w:rPr>
                <w:rFonts w:hAnsi="Times New Roman" w:ascii="Times New Roman"/>
                <w:sz w:val="24"/>
                <w:szCs w:val="24"/>
              </w:rPr>
              <w:t>59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493157">
              <w:rPr>
                <w:rFonts w:hAnsi="Times New Roman" w:ascii="Times New Roman"/>
                <w:sz w:val="24"/>
                <w:szCs w:val="24"/>
              </w:rPr>
              <w:t>215,94</w:t>
            </w:r>
          </w:p>
        </w:tc>
      </w:tr>
    </w:tbl>
    <w:p w:rsidRDefault="005B6B63" w:rsidP="009029A7" w:rsidR="005B6B63">
      <w:pPr>
        <w:spacing w:lineRule="auto" w:line="360"/>
        <w:rPr>
          <w:b/>
        </w:rPr>
      </w:pPr>
    </w:p>
    <w:p w:rsidRDefault="009029A7" w:rsidP="009029A7" w:rsidR="005B6B63">
      <w:pPr>
        <w:spacing w:lineRule="auto" w:line="360"/>
        <w:rPr>
          <w:b/>
        </w:rPr>
      </w:pPr>
      <w:r w:rsidRPr="00A25FFB">
        <w:rPr>
          <w:b/>
        </w:rPr>
        <w:t>OSPORENE TRAŽBINE – II.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4"/>
        <w:gridCol w:w="2670"/>
        <w:gridCol w:w="1899"/>
        <w:gridCol w:w="2208"/>
        <w:gridCol w:w="1811"/>
      </w:tblGrid>
      <w:tr w:rsidTr="005B6B63" w:rsidR="005B6B63" w:rsidRPr="000226DD">
        <w:trPr>
          <w:trHeight w:val="421"/>
          <w:jc w:val="center"/>
        </w:trPr>
        <w:tc>
          <w:tcPr>
            <w:tcW w:type="pct" w:w="500"/>
          </w:tcPr>
          <w:p w:rsidRDefault="005B6B63" w:rsidP="005B6B63" w:rsidR="005B6B63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pct" w:w="802"/>
          </w:tcPr>
          <w:p w:rsidRDefault="005B6B63" w:rsidP="00DD2A16" w:rsidR="005B6B63" w:rsidRPr="000226DD">
            <w:pPr>
              <w:jc w:val="center"/>
            </w:pPr>
            <w:r>
              <w:t>-</w:t>
            </w:r>
          </w:p>
        </w:tc>
        <w:tc>
          <w:tcPr>
            <w:tcW w:type="pct" w:w="570"/>
          </w:tcPr>
          <w:p w:rsidRDefault="005B6B63" w:rsidP="00DD2A16" w:rsidR="005B6B63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63"/>
          </w:tcPr>
          <w:p w:rsidRDefault="005B6B63" w:rsidP="00DD2A16" w:rsidR="005B6B63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44"/>
          </w:tcPr>
          <w:p w:rsidRDefault="005B6B63" w:rsidP="00DD2A16" w:rsidR="005B6B63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9029A7" w:rsidP="009029A7" w:rsidR="009029A7" w:rsidRPr="00A25FFB">
      <w:pPr>
        <w:spacing w:lineRule="auto" w:line="360"/>
      </w:pP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  <w:t xml:space="preserve">    </w:t>
      </w:r>
      <w:r w:rsidRPr="00A25FFB">
        <w:rPr>
          <w:b/>
        </w:rPr>
        <w:tab/>
        <w:t xml:space="preserve">      </w:t>
      </w:r>
      <w:r w:rsidR="00A25FFB">
        <w:rPr>
          <w:b/>
        </w:rPr>
        <w:t xml:space="preserve">   </w:t>
      </w:r>
    </w:p>
    <w:p w:rsidRDefault="009029A7" w:rsidP="009029A7" w:rsidR="009029A7">
      <w:pPr>
        <w:pStyle w:val="Naslov1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Stečajni vjerovnici</w:t>
      </w:r>
    </w:p>
    <w:p w:rsidRDefault="00AD7110" w:rsidP="00AD7110" w:rsidR="00AD7110" w:rsidRPr="00AD7110"/>
    <w:tbl>
      <w:tblPr>
        <w:tblW w:type="dxa" w:w="10206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206"/>
      </w:tblGrid>
      <w:tr w:rsidTr="005B6B63" w:rsidR="009029A7" w:rsidRPr="00A25FFB">
        <w:tc>
          <w:tcPr>
            <w:tcW w:type="dxa" w:w="10206"/>
          </w:tcPr>
          <w:p w:rsidRDefault="009029A7" w:rsidP="00A25FFB" w:rsidR="009029A7" w:rsidRPr="00A25FFB">
            <w:pPr>
              <w:ind w:right="-399"/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OSPORENE TRAŽBINE UKUPNO                                                                    </w:t>
            </w:r>
            <w:r w:rsidR="005B6B63">
              <w:rPr>
                <w:b/>
                <w:bCs/>
              </w:rPr>
              <w:t xml:space="preserve">                </w:t>
            </w:r>
            <w:r w:rsidR="005B6B63" w:rsidRPr="005B6B63">
              <w:rPr>
                <w:b/>
              </w:rPr>
              <w:t>59.215,94</w:t>
            </w:r>
          </w:p>
        </w:tc>
      </w:tr>
    </w:tbl>
    <w:p w:rsidRDefault="009029A7" w:rsidP="009029A7" w:rsidR="009029A7"/>
    <w:p w:rsidRDefault="00870A3B" w:rsidP="009029A7" w:rsidR="00870A3B" w:rsidRPr="00A25FFB"/>
    <w:p w:rsidRDefault="009029A7" w:rsidP="009029A7" w:rsidR="009029A7" w:rsidRPr="00A25FFB">
      <w:pPr>
        <w:tabs>
          <w:tab w:pos="4320" w:val="left"/>
        </w:tabs>
        <w:rPr>
          <w:b/>
        </w:rPr>
      </w:pPr>
    </w:p>
    <w:p w:rsidRDefault="009029A7" w:rsidP="009029A7" w:rsidR="009029A7" w:rsidRPr="00A25FFB">
      <w:pPr>
        <w:tabs>
          <w:tab w:pos="4320" w:val="left"/>
        </w:tabs>
        <w:ind w:hanging="705" w:left="708"/>
        <w:rPr>
          <w:b/>
        </w:rPr>
      </w:pPr>
      <w:r w:rsidRPr="00A25FFB">
        <w:rPr>
          <w:b/>
        </w:rPr>
        <w:t>C/</w:t>
      </w:r>
      <w:r w:rsidRPr="00A25FFB">
        <w:rPr>
          <w:b/>
        </w:rPr>
        <w:tab/>
        <w:t>NEPRIJAVLJENE TRAŽBINE STEČAJNIH VJEROVNIKA</w:t>
      </w:r>
    </w:p>
    <w:p w:rsidRDefault="009029A7" w:rsidP="009029A7" w:rsidR="009029A7" w:rsidRPr="00A25FFB"/>
    <w:tbl>
      <w:tblPr>
        <w:tblW w:type="dxa" w:w="10206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206"/>
      </w:tblGrid>
      <w:tr w:rsidTr="005B6B63" w:rsidR="009029A7" w:rsidRPr="00A25FFB">
        <w:trPr>
          <w:trHeight w:val="330"/>
        </w:trPr>
        <w:tc>
          <w:tcPr>
            <w:tcW w:type="dxa" w:w="10206"/>
          </w:tcPr>
          <w:p w:rsidRDefault="009029A7" w:rsidP="005B6B63" w:rsidR="009029A7" w:rsidRPr="00A25FFB">
            <w:pPr>
              <w:ind w:right="-385"/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NEPRIJAVLJENE TRAŽBINE UKUPNO                                                   </w:t>
            </w:r>
            <w:r w:rsidR="00F455CB" w:rsidRPr="00A25FFB">
              <w:rPr>
                <w:b/>
                <w:bCs/>
              </w:rPr>
              <w:t xml:space="preserve">         </w:t>
            </w:r>
            <w:r w:rsidRPr="00A25FFB">
              <w:rPr>
                <w:b/>
                <w:bCs/>
              </w:rPr>
              <w:t xml:space="preserve"> </w:t>
            </w:r>
            <w:r w:rsidR="005B6B63">
              <w:rPr>
                <w:b/>
                <w:bCs/>
              </w:rPr>
              <w:t xml:space="preserve">                     </w:t>
            </w:r>
            <w:r w:rsidR="00F455CB" w:rsidRPr="00A25FFB">
              <w:rPr>
                <w:b/>
                <w:bCs/>
              </w:rPr>
              <w:t>0,00</w:t>
            </w:r>
          </w:p>
        </w:tc>
      </w:tr>
    </w:tbl>
    <w:p w:rsidRDefault="009029A7" w:rsidP="009029A7" w:rsidR="009029A7"/>
    <w:p w:rsidRDefault="00870A3B" w:rsidP="009029A7" w:rsidR="00870A3B"/>
    <w:p w:rsidRDefault="00870A3B" w:rsidP="009029A7" w:rsidR="00870A3B" w:rsidRPr="00A25FFB"/>
    <w:p w:rsidRDefault="00870A3B" w:rsidP="009029A7" w:rsidR="009029A7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D/</w:t>
      </w:r>
      <w:r>
        <w:rPr>
          <w:rFonts w:cs="Times New Roman" w:hAnsi="Times New Roman" w:ascii="Times New Roman"/>
        </w:rPr>
        <w:tab/>
      </w:r>
      <w:r w:rsidRPr="00A25FFB">
        <w:rPr>
          <w:rFonts w:cs="Times New Roman" w:hAnsi="Times New Roman" w:ascii="Times New Roman"/>
        </w:rPr>
        <w:t>PRIJAVLJENE I NEPRIJAVLJENE TRAŽBINE</w:t>
      </w:r>
    </w:p>
    <w:p w:rsidRDefault="00870A3B" w:rsidP="00870A3B" w:rsidR="00870A3B" w:rsidRPr="00870A3B"/>
    <w:tbl>
      <w:tblPr>
        <w:tblW w:type="dxa" w:w="10206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206"/>
      </w:tblGrid>
      <w:tr w:rsidTr="005B6B63" w:rsidR="009029A7" w:rsidRPr="00A25FFB">
        <w:trPr>
          <w:trHeight w:val="300"/>
        </w:trPr>
        <w:tc>
          <w:tcPr>
            <w:tcW w:type="dxa" w:w="10206"/>
          </w:tcPr>
          <w:p w:rsidRDefault="009029A7" w:rsidP="00A25FFB" w:rsidR="009029A7" w:rsidRPr="00A25FFB">
            <w:pPr>
              <w:ind w:right="-385"/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VJEROVNICI SVEUKUPNO                                                                    </w:t>
            </w:r>
            <w:r w:rsidR="00A25FFB">
              <w:rPr>
                <w:b/>
                <w:bCs/>
              </w:rPr>
              <w:t xml:space="preserve">              </w:t>
            </w:r>
            <w:r w:rsidR="005B6B63">
              <w:rPr>
                <w:b/>
                <w:bCs/>
              </w:rPr>
              <w:t xml:space="preserve">         </w:t>
            </w:r>
            <w:r w:rsidRPr="00A25FFB">
              <w:rPr>
                <w:b/>
                <w:bCs/>
              </w:rPr>
              <w:t xml:space="preserve"> </w:t>
            </w:r>
            <w:r w:rsidR="005B6B63" w:rsidRPr="005B6B63">
              <w:rPr>
                <w:b/>
              </w:rPr>
              <w:t>1</w:t>
            </w:r>
            <w:r w:rsidR="005B6B63">
              <w:rPr>
                <w:b/>
              </w:rPr>
              <w:t>.</w:t>
            </w:r>
            <w:r w:rsidR="005B6B63" w:rsidRPr="005B6B63">
              <w:rPr>
                <w:b/>
              </w:rPr>
              <w:t>341</w:t>
            </w:r>
            <w:r w:rsidR="005B6B63">
              <w:rPr>
                <w:b/>
              </w:rPr>
              <w:t>.</w:t>
            </w:r>
            <w:r w:rsidR="005B6B63" w:rsidRPr="005B6B63">
              <w:rPr>
                <w:b/>
              </w:rPr>
              <w:t>172,84</w:t>
            </w:r>
            <w:r w:rsidR="005B6B63">
              <w:rPr>
                <w:b/>
              </w:rPr>
              <w:t xml:space="preserve">  </w:t>
            </w:r>
          </w:p>
        </w:tc>
      </w:tr>
    </w:tbl>
    <w:p w:rsidRDefault="009029A7" w:rsidP="009029A7" w:rsidR="009029A7" w:rsidRPr="00A25FFB"/>
    <w:p w:rsidRDefault="009029A7" w:rsidP="009029A7" w:rsidR="009029A7" w:rsidRPr="00A25FFB">
      <w:pPr>
        <w:pStyle w:val="Naslov2"/>
        <w:rPr>
          <w:rFonts w:cs="Times New Roman" w:hAnsi="Times New Roman" w:ascii="Times New Roman"/>
          <w:sz w:val="24"/>
          <w:szCs w:val="24"/>
        </w:rPr>
      </w:pPr>
    </w:p>
    <w:p w:rsidRDefault="00870A3B" w:rsidP="009029A7" w:rsidR="009029A7" w:rsidRPr="00A25FFB">
      <w:pPr>
        <w:rPr>
          <w:b/>
        </w:rPr>
      </w:pPr>
      <w:r>
        <w:rPr>
          <w:b/>
        </w:rPr>
        <w:t>E</w:t>
      </w:r>
      <w:r w:rsidR="009029A7" w:rsidRPr="00A25FFB">
        <w:rPr>
          <w:b/>
        </w:rPr>
        <w:t xml:space="preserve">/ </w:t>
      </w:r>
      <w:r w:rsidR="009029A7" w:rsidRPr="00A25FFB">
        <w:rPr>
          <w:b/>
        </w:rPr>
        <w:tab/>
        <w:t>MOGUĆNOST ZA PRIJEBOJ</w:t>
      </w:r>
    </w:p>
    <w:p w:rsidRDefault="009029A7" w:rsidP="009029A7" w:rsidR="009029A7" w:rsidRPr="00A25FFB">
      <w:pPr>
        <w:rPr>
          <w:b/>
        </w:rPr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Nema</w:t>
      </w: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D7110" w:rsidP="009029A7" w:rsidR="00AD7110">
      <w:pPr>
        <w:ind w:firstLine="708" w:left="4956"/>
      </w:pPr>
    </w:p>
    <w:p w:rsidRDefault="00AD7110" w:rsidP="009029A7" w:rsidR="00AD7110">
      <w:pPr>
        <w:ind w:firstLine="708" w:left="4956"/>
      </w:pPr>
    </w:p>
    <w:p w:rsidRDefault="00AD7110" w:rsidP="00AD7110" w:rsidR="00AD7110" w:rsidRPr="00A25FFB">
      <w:pPr>
        <w:ind w:firstLine="708" w:left="4956"/>
      </w:pPr>
      <w:r w:rsidRPr="00A25FFB">
        <w:t>Stečajni upravitelj</w:t>
      </w:r>
    </w:p>
    <w:p w:rsidRDefault="00AD7110" w:rsidP="00AD7110" w:rsidR="00AD7110">
      <w:pPr>
        <w:ind w:firstLine="708" w:left="4956"/>
      </w:pPr>
      <w:r w:rsidRPr="00A25FFB">
        <w:t>Ivan Kapor</w:t>
      </w:r>
    </w:p>
    <w:p w:rsidRDefault="00AD7110" w:rsidP="00AD7110" w:rsidR="00AD7110">
      <w:pPr>
        <w:ind w:firstLine="708" w:left="4956"/>
      </w:pPr>
    </w:p>
    <w:p w:rsidRDefault="00AD7110" w:rsidP="00AD7110" w:rsidR="00AD7110" w:rsidRPr="00A25FFB">
      <w:pPr>
        <w:ind w:firstLine="708" w:left="4956"/>
      </w:pPr>
    </w:p>
    <w:p w:rsidRDefault="00AD7110" w:rsidP="00AD7110" w:rsidR="00AD7110" w:rsidRPr="00A25FFB">
      <w:pPr>
        <w:rPr>
          <w:b/>
          <w:bCs/>
        </w:rPr>
      </w:pPr>
    </w:p>
    <w:p w:rsidRDefault="00AD7110" w:rsidP="003E022D" w:rsidR="003E022D" w:rsidRPr="00A25FFB">
      <w:pPr>
        <w:rPr>
          <w:b/>
          <w:lang w:eastAsia="en-US"/>
        </w:rPr>
      </w:pPr>
      <w:r>
        <w:t>U Zagrebu, 28.03.2018. godine</w:t>
      </w: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CF555F" w:rsidP="00CF555F" w:rsidR="00CF555F" w:rsidRPr="00CF555F">
      <w:pPr>
        <w:rPr>
          <w:b/>
        </w:rPr>
      </w:pPr>
      <w:r w:rsidRPr="00CF555F">
        <w:rPr>
          <w:b/>
        </w:rPr>
        <w:t>BRIMI d.o.o. u stečaju</w:t>
      </w:r>
    </w:p>
    <w:p w:rsidRDefault="00CF555F" w:rsidP="00CF555F" w:rsidR="00CF555F" w:rsidRPr="00CF555F">
      <w:pPr>
        <w:rPr>
          <w:b/>
        </w:rPr>
      </w:pPr>
      <w:r w:rsidRPr="00CF555F">
        <w:rPr>
          <w:b/>
        </w:rPr>
        <w:t>Prišlin 94, Hum Na Sutli</w:t>
      </w:r>
    </w:p>
    <w:p w:rsidRDefault="00CF555F" w:rsidP="00CF555F" w:rsidR="00A25FFB" w:rsidRPr="00A25FFB">
      <w:pPr>
        <w:rPr>
          <w:b/>
          <w:lang w:eastAsia="en-US"/>
        </w:rPr>
      </w:pPr>
      <w:r w:rsidRPr="00CF555F">
        <w:rPr>
          <w:b/>
        </w:rPr>
        <w:t>OIB: 05829261434</w:t>
      </w:r>
    </w:p>
    <w:p w:rsidRDefault="00A25FFB" w:rsidP="00A25FFB" w:rsidR="00A25FFB" w:rsidRPr="00A25FFB">
      <w:pPr>
        <w:rPr>
          <w:b/>
          <w:lang w:eastAsia="en-US"/>
        </w:rPr>
      </w:pPr>
    </w:p>
    <w:p w:rsidRDefault="00A25FFB" w:rsidP="00A25FFB" w:rsidR="00A25FFB" w:rsidRPr="00A25FFB">
      <w:pPr>
        <w:rPr>
          <w:b/>
        </w:rPr>
      </w:pP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</w:p>
    <w:p w:rsidRDefault="0067571A" w:rsidP="0067571A" w:rsidR="0067571A" w:rsidRPr="00A25FFB">
      <w:pPr>
        <w:ind w:firstLine="720" w:left="4320"/>
        <w:rPr>
          <w:b/>
        </w:rPr>
      </w:pPr>
      <w:r w:rsidRPr="00A25FFB">
        <w:rPr>
          <w:b/>
        </w:rPr>
        <w:t>TRGOVAČKI SUD U ZAGREBU</w:t>
      </w:r>
    </w:p>
    <w:p w:rsidRDefault="0067571A" w:rsidP="0067571A" w:rsidR="0067571A" w:rsidRPr="00A25FFB">
      <w:pPr>
        <w:rPr>
          <w:b/>
        </w:rPr>
      </w:pPr>
    </w:p>
    <w:p w:rsidRDefault="0067571A" w:rsidP="0067571A" w:rsidR="0067571A">
      <w:pPr>
        <w:ind w:firstLine="720" w:left="4320"/>
        <w:rPr>
          <w:b/>
          <w:u w:val="single"/>
        </w:rPr>
      </w:pPr>
      <w:r w:rsidRPr="00A25FFB">
        <w:rPr>
          <w:b/>
          <w:u w:val="single"/>
        </w:rPr>
        <w:t xml:space="preserve">Posl. br. </w:t>
      </w:r>
      <w:r w:rsidRPr="00CF555F">
        <w:rPr>
          <w:b/>
          <w:u w:val="single"/>
        </w:rPr>
        <w:t>72. St-3712/2016</w:t>
      </w:r>
    </w:p>
    <w:p w:rsidRDefault="00A25FFB" w:rsidP="00A25FFB" w:rsidR="00A25FFB">
      <w:pPr>
        <w:ind w:firstLine="720" w:left="4320"/>
        <w:rPr>
          <w:b/>
          <w:u w:val="single"/>
        </w:rPr>
      </w:pPr>
    </w:p>
    <w:p w:rsidRDefault="00A25FFB" w:rsidP="00A25FFB" w:rsidR="00A25FFB" w:rsidRPr="00A25FFB">
      <w:pPr>
        <w:ind w:firstLine="720" w:left="4320"/>
        <w:rPr>
          <w:u w:val="single"/>
        </w:rPr>
      </w:pPr>
    </w:p>
    <w:p w:rsidRDefault="009029A7" w:rsidP="009029A7" w:rsidR="009029A7" w:rsidRPr="00A25FFB"/>
    <w:p w:rsidRDefault="009029A7" w:rsidP="009029A7" w:rsidR="009029A7" w:rsidRPr="00A25FFB">
      <w:pPr>
        <w:pStyle w:val="Naslov2"/>
        <w:rPr>
          <w:rFonts w:cs="Times New Roman" w:hAnsi="Times New Roman" w:ascii="Times New Roman"/>
          <w:sz w:val="24"/>
          <w:szCs w:val="24"/>
        </w:rPr>
      </w:pPr>
      <w:r w:rsidRPr="00A25FFB">
        <w:rPr>
          <w:rFonts w:cs="Times New Roman" w:hAnsi="Times New Roman" w:ascii="Times New Roman"/>
          <w:sz w:val="24"/>
          <w:szCs w:val="24"/>
        </w:rPr>
        <w:t xml:space="preserve">PREGLED IMOVINE I OBVEZA  </w:t>
      </w:r>
    </w:p>
    <w:p w:rsidRDefault="009029A7" w:rsidP="00A8753F" w:rsidR="009029A7" w:rsidRPr="00A25FFB">
      <w:pPr>
        <w:jc w:val="center"/>
        <w:rPr>
          <w:b/>
        </w:rPr>
      </w:pPr>
      <w:r w:rsidRPr="00A25FFB">
        <w:t>(čl. 223 SZ-a)</w:t>
      </w:r>
    </w:p>
    <w:p w:rsidRDefault="009029A7" w:rsidP="009029A7" w:rsidR="009029A7" w:rsidRPr="00A25FFB">
      <w:pPr>
        <w:jc w:val="both"/>
        <w:rPr>
          <w:lang w:eastAsia="en-US"/>
        </w:rPr>
      </w:pPr>
    </w:p>
    <w:p w:rsidRDefault="009029A7" w:rsidP="009029A7" w:rsidR="009029A7" w:rsidRPr="00A25FFB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896"/>
        <w:gridCol w:w="2390"/>
      </w:tblGrid>
      <w:tr w:rsidTr="00454AED" w:rsidR="009029A7" w:rsidRPr="00A25FFB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AD7110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 xml:space="preserve">IMOVINA STEČAJNOG DUŽNIKA 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u kunama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63" w:rsidP="00454AED" w:rsidR="009029A7" w:rsidRPr="00A25F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63" w:rsidP="00454AED" w:rsidR="009029A7" w:rsidRPr="00A25FFB">
            <w:pPr>
              <w:jc w:val="right"/>
              <w:rPr>
                <w:color w:val="000000"/>
              </w:rPr>
            </w:pPr>
            <w:r w:rsidRPr="00BD2B1F">
              <w:t>302</w:t>
            </w:r>
            <w:r>
              <w:t>.</w:t>
            </w:r>
            <w:r w:rsidRPr="00BD2B1F">
              <w:t>500</w:t>
            </w:r>
            <w:r>
              <w:t>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D7110">
            <w:pPr>
              <w:rPr>
                <w:b/>
                <w:color w:val="000000"/>
              </w:rPr>
            </w:pPr>
            <w:r w:rsidRPr="00AD7110">
              <w:rPr>
                <w:b/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D7110" w:rsidP="00454AED" w:rsidR="009029A7" w:rsidRPr="00AD7110">
            <w:pPr>
              <w:jc w:val="right"/>
              <w:rPr>
                <w:b/>
                <w:color w:val="000000"/>
              </w:rPr>
            </w:pPr>
            <w:r w:rsidRPr="00AD7110">
              <w:rPr>
                <w:b/>
              </w:rPr>
              <w:t>302.500,00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center"/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u kunama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5B6B63">
            <w:pPr>
              <w:jc w:val="right"/>
              <w:rPr>
                <w:color w:val="000000"/>
              </w:rPr>
            </w:pPr>
            <w:r w:rsidRPr="005B6B63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63" w:rsidP="00454AED" w:rsidR="009029A7" w:rsidRPr="005B6B63">
            <w:pPr>
              <w:jc w:val="right"/>
              <w:rPr>
                <w:color w:val="000000"/>
              </w:rPr>
            </w:pPr>
            <w:r w:rsidRPr="005B6B63">
              <w:rPr>
                <w:bCs/>
                <w:color w:val="000000"/>
              </w:rPr>
              <w:t>36.645,00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63" w:rsidP="00454AED" w:rsidR="009029A7" w:rsidRPr="005B6B63">
            <w:pPr>
              <w:jc w:val="right"/>
              <w:rPr>
                <w:color w:val="000000"/>
              </w:rPr>
            </w:pPr>
            <w:r w:rsidRPr="005B6B63">
              <w:rPr>
                <w:color w:val="000000"/>
              </w:rPr>
              <w:t>178.634,11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D7110" w:rsidP="00454AED" w:rsidR="009029A7" w:rsidRPr="00A25FFB">
            <w:pPr>
              <w:jc w:val="right"/>
              <w:rPr>
                <w:color w:val="000000"/>
              </w:rPr>
            </w:pPr>
            <w:r w:rsidRPr="00AD7110">
              <w:rPr>
                <w:color w:val="000000"/>
              </w:rPr>
              <w:t>1.162.538,73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D7110">
            <w:pPr>
              <w:rPr>
                <w:b/>
                <w:color w:val="000000"/>
              </w:rPr>
            </w:pPr>
            <w:r w:rsidRPr="00AD7110">
              <w:rPr>
                <w:b/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D7110" w:rsidP="00454AED" w:rsidR="009029A7" w:rsidRPr="00AD7110">
            <w:pPr>
              <w:jc w:val="right"/>
              <w:rPr>
                <w:b/>
                <w:color w:val="000000"/>
              </w:rPr>
            </w:pPr>
            <w:r w:rsidRPr="00AD7110">
              <w:rPr>
                <w:b/>
                <w:color w:val="000000"/>
              </w:rPr>
              <w:t>1.377.817,84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center"/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D7110" w:rsidP="00454AED" w:rsidR="009029A7" w:rsidRPr="00AD7110">
            <w:pPr>
              <w:jc w:val="right"/>
              <w:rPr>
                <w:b/>
                <w:color w:val="000000"/>
              </w:rPr>
            </w:pPr>
            <w:r w:rsidRPr="00AD7110">
              <w:rPr>
                <w:b/>
                <w:color w:val="000000"/>
              </w:rPr>
              <w:t>-1.075.317,84</w:t>
            </w:r>
          </w:p>
        </w:tc>
      </w:tr>
    </w:tbl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ind w:firstLine="708" w:left="4956"/>
      </w:pPr>
      <w:r w:rsidRPr="00A25FFB">
        <w:t>Stečajni upravitelj</w:t>
      </w:r>
    </w:p>
    <w:p w:rsidRDefault="009722EA" w:rsidP="009029A7" w:rsidR="009029A7">
      <w:pPr>
        <w:ind w:firstLine="708" w:left="4956"/>
      </w:pPr>
      <w:r w:rsidRPr="00A25FFB">
        <w:t>Ivan Kapor</w:t>
      </w:r>
    </w:p>
    <w:p w:rsidRDefault="00AD7110" w:rsidP="009029A7" w:rsidR="00AD7110">
      <w:pPr>
        <w:ind w:firstLine="708" w:left="4956"/>
      </w:pPr>
    </w:p>
    <w:p w:rsidRDefault="00AD7110" w:rsidP="009029A7" w:rsidR="00AD7110" w:rsidRPr="00A25FFB">
      <w:pPr>
        <w:ind w:firstLine="708" w:left="4956"/>
      </w:pPr>
    </w:p>
    <w:p w:rsidRDefault="009029A7" w:rsidP="009029A7" w:rsidR="009029A7" w:rsidRPr="00A25FFB">
      <w:pPr>
        <w:rPr>
          <w:b/>
          <w:bCs/>
        </w:rPr>
      </w:pPr>
    </w:p>
    <w:p w:rsidRDefault="00AD7110" w:rsidR="00AF4B4C" w:rsidRPr="00A25FFB">
      <w:r>
        <w:t>U Zagrebu, 28.03.2018. godine</w:t>
      </w:r>
    </w:p>
    <w:sectPr w:rsidSect="00454AED" w:rsidR="00AF4B4C" w:rsidRPr="00A25FFB">
      <w:foot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A16" w:rsidR="00DD2A16">
      <w:r>
        <w:separator/>
      </w:r>
    </w:p>
  </w:endnote>
  <w:endnote w:id="0" w:type="continuationSeparator">
    <w:p w:rsidRDefault="00DD2A16" w:rsidR="00DD2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33" w:rsidR="00134B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7069">
      <w:rPr>
        <w:noProof/>
      </w:rPr>
      <w:t>1</w:t>
    </w:r>
    <w:r>
      <w:fldChar w:fldCharType="end"/>
    </w:r>
  </w:p>
  <w:p w:rsidRDefault="00134B33" w:rsidR="00134B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A16" w:rsidR="00DD2A16">
      <w:r>
        <w:separator/>
      </w:r>
    </w:p>
  </w:footnote>
  <w:footnote w:id="0" w:type="continuationSeparator">
    <w:p w:rsidRDefault="00DD2A16" w:rsidR="00DD2A1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9A7"/>
    <w:rsid w:val="000D0CB6"/>
    <w:rsid w:val="00134B33"/>
    <w:rsid w:val="003D44A4"/>
    <w:rsid w:val="003E022D"/>
    <w:rsid w:val="00454AED"/>
    <w:rsid w:val="004C75D1"/>
    <w:rsid w:val="005B6B63"/>
    <w:rsid w:val="0067571A"/>
    <w:rsid w:val="006C6C57"/>
    <w:rsid w:val="00870A3B"/>
    <w:rsid w:val="009029A7"/>
    <w:rsid w:val="00920B73"/>
    <w:rsid w:val="00924CA5"/>
    <w:rsid w:val="009722EA"/>
    <w:rsid w:val="00A25FFB"/>
    <w:rsid w:val="00A8753F"/>
    <w:rsid w:val="00A9719D"/>
    <w:rsid w:val="00AD7110"/>
    <w:rsid w:val="00AD7D1A"/>
    <w:rsid w:val="00AF4B4C"/>
    <w:rsid w:val="00CD07DF"/>
    <w:rsid w:val="00CD7069"/>
    <w:rsid w:val="00CF555F"/>
    <w:rsid w:val="00D52883"/>
    <w:rsid w:val="00DD2A16"/>
    <w:rsid w:val="00F07F2B"/>
    <w:rsid w:val="00F4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9A7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029A7"/>
    <w:rPr>
      <w:rFonts w:cs="Arial" w:eastAsia="Times New Roman" w:hAnsi="Arial" w:ascii="Arial"/>
      <w:b/>
      <w:bCs/>
      <w:sz w:val="24"/>
      <w:szCs w:val="24"/>
      <w:lang w:eastAsia="hr-HR" w:val="hr-HR"/>
    </w:rPr>
  </w:style>
  <w:style w:customStyle="true" w:styleId="Naslov2Char" w:type="character">
    <w:name w:val="Naslov 2 Char"/>
    <w:link w:val="Naslov2"/>
    <w:rsid w:val="009029A7"/>
    <w:rPr>
      <w:rFonts w:cs="Arial" w:eastAsia="Times New Roman" w:hAnsi="Arial" w:asci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029A7"/>
    <w:rPr>
      <w:rFonts w:cs="Arial" w:eastAsia="Times New Roman" w:hAnsi="Arial" w:asci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029A7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odytext28pt" w:type="character">
    <w:name w:val="Body text (2) + 8 pt"/>
    <w:rsid w:val="009029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753F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CF555F"/>
    <w:rPr>
      <w:rFonts w:eastAsia="SimSun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CF555F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D44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D44A4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0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0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0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0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9A7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029A7"/>
    <w:rPr>
      <w:rFonts w:ascii="Arial" w:cs="Arial" w:eastAsia="Times New Roman" w:hAnsi="Arial"/>
      <w:b/>
      <w:bCs/>
      <w:sz w:val="24"/>
      <w:szCs w:val="24"/>
      <w:lang w:eastAsia="hr-HR" w:val="hr-HR"/>
    </w:rPr>
  </w:style>
  <w:style w:customStyle="1" w:styleId="Naslov2Char" w:type="character">
    <w:name w:val="Naslov 2 Char"/>
    <w:link w:val="Naslov2"/>
    <w:rsid w:val="009029A7"/>
    <w:rPr>
      <w:rFonts w:ascii="Arial" w:cs="Arial" w:eastAsia="Times New Roman" w:hAns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029A7"/>
    <w:rPr>
      <w:rFonts w:ascii="Arial" w:cs="Arial" w:eastAsia="Times New Roman" w:hAns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029A7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odytext28pt" w:type="character">
    <w:name w:val="Body text (2) + 8 pt"/>
    <w:rsid w:val="009029A7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753F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CF555F"/>
    <w:rPr>
      <w:rFonts w:eastAsia="SimSun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CF555F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D44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D44A4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0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0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0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0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430A3-CBC9-4AC3-A439-2F27A9BEB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489</properties:Words>
  <properties:Characters>3181</properties:Characters>
  <properties:Lines>334</properties:Lines>
  <properties:Paragraphs>189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2018-03-30T06:17:00Z</dcterms:created>
  <dc:creator>Ivan</dc:creator>
  <cp:lastModifiedBy>Jadranka Zelić</cp:lastModifiedBy>
  <cp:lastPrinted>2018-03-29T12:25:00Z</cp:lastPrinted>
  <dcterms:modified xmlns:xsi="http://www.w3.org/2001/XMLSchema-instance" xsi:type="dcterms:W3CDTF">2018-03-30T07:51:00Z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(Popis_221_222_223_-_BRIMI  30.3.2016..docx)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