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5fb7" w14:paraId="45f5fb7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  <w:t>3 St-</w:t>
      </w:r>
      <w:r w:rsidR="00DA13D4">
        <w:rPr>
          <w:rFonts w:hAnsi="Times New Roman" w:ascii="Times New Roman"/>
        </w:rPr>
        <w:t>850/2013-68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DA13D4" w:rsidR="00DA13D4" w:rsidRPr="00DA13D4">
      <w:pPr>
        <w:ind w:firstLine="720"/>
        <w:jc w:val="both"/>
        <w:rPr>
          <w:rFonts w:eastAsia="Times New Roman" w:hAnsi="Times New Roman" w:ascii="Times New Roman"/>
        </w:rPr>
      </w:pPr>
      <w:r w:rsidRPr="00E9739E">
        <w:rPr>
          <w:rFonts w:hAnsi="Times New Roman" w:ascii="Times New Roman"/>
        </w:rPr>
        <w:tab/>
      </w:r>
      <w:r w:rsidR="00DA13D4" w:rsidRPr="00DA13D4">
        <w:rPr>
          <w:rFonts w:eastAsia="Times New Roman" w:hAnsi="Times New Roman" w:ascii="Times New Roman"/>
        </w:rPr>
        <w:t xml:space="preserve">Trgovački sud u Zagrebu, Stalna služba u Karlovcu, po sucu Vesni Fundurulić Perišin, kao stečajnom sucu u stečajnom postupku nad dužnikom B.V. INVEST d.o.o. za građenje, projektiranje i nadzor u stečaju, Zagreb, Samoborska cesta 244, OIB: 03514390359, </w:t>
      </w:r>
    </w:p>
    <w:p w:rsidRDefault="00206854" w:rsidP="00206854" w:rsidR="003C2D98">
      <w:pPr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DA13D4">
        <w:rPr>
          <w:rFonts w:hAnsi="Times New Roman" w:ascii="Times New Roman"/>
        </w:rPr>
        <w:t>8</w:t>
      </w:r>
      <w:r w:rsidRPr="00206854">
        <w:rPr>
          <w:rFonts w:hAnsi="Times New Roman" w:ascii="Times New Roman"/>
        </w:rPr>
        <w:t>. ožujka 2019.,</w:t>
      </w:r>
    </w:p>
    <w:p w:rsidRDefault="00206854" w:rsidP="00206854" w:rsidR="00206854" w:rsidRPr="003C2D98">
      <w:pPr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 i j e š i o    j 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206854" w:rsidR="00206854" w:rsidRPr="00206854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I.Određuje se prodaja</w:t>
      </w:r>
      <w:r w:rsidR="00691300">
        <w:rPr>
          <w:rFonts w:hAnsi="Times New Roman" w:ascii="Times New Roman"/>
        </w:rPr>
        <w:t xml:space="preserve"> u stečajnom postupka nekretnine</w:t>
      </w:r>
      <w:r w:rsidRPr="003C2D98">
        <w:rPr>
          <w:rFonts w:hAnsi="Times New Roman" w:ascii="Times New Roman"/>
        </w:rPr>
        <w:t xml:space="preserve"> u vlasništvu stečajnog dužnika </w:t>
      </w:r>
      <w:r w:rsidR="00DA13D4" w:rsidRPr="00DA13D4">
        <w:rPr>
          <w:rFonts w:hAnsi="Times New Roman" w:ascii="Times New Roman"/>
        </w:rPr>
        <w:t>B.V. INVEST d.o.o. za građenje, projektiranje i nadzor u stečaju, Zagreb, Samoborska cesta 244, OIB: 03514390359</w:t>
      </w:r>
      <w:r w:rsidRPr="003C2D98">
        <w:rPr>
          <w:rFonts w:hAnsi="Times New Roman" w:ascii="Times New Roman"/>
        </w:rPr>
        <w:t xml:space="preserve">, </w:t>
      </w:r>
      <w:r w:rsidR="00206854" w:rsidRPr="00206854">
        <w:rPr>
          <w:rFonts w:hAnsi="Times New Roman" w:ascii="Times New Roman"/>
        </w:rPr>
        <w:t>uz odgovarajuću primjenu pravila ovršnog postupka o ovrsi na nekretnini, upisane u zemljišnim knjigama Općinskog građanskog suda u Zagrebu, Zemljišnoknjižni odjel Zagreb, k.o.</w:t>
      </w:r>
      <w:r w:rsidR="00206854">
        <w:rPr>
          <w:rFonts w:hAnsi="Times New Roman" w:ascii="Times New Roman"/>
        </w:rPr>
        <w:t xml:space="preserve"> </w:t>
      </w:r>
      <w:r w:rsidR="004B2CAD">
        <w:rPr>
          <w:rFonts w:hAnsi="Times New Roman" w:ascii="Times New Roman"/>
        </w:rPr>
        <w:t>335592</w:t>
      </w:r>
      <w:r w:rsidR="00206854" w:rsidRPr="00206854">
        <w:rPr>
          <w:rFonts w:hAnsi="Times New Roman" w:ascii="Times New Roman"/>
        </w:rPr>
        <w:t xml:space="preserve">, </w:t>
      </w:r>
      <w:r w:rsidR="004B2CAD">
        <w:rPr>
          <w:rFonts w:hAnsi="Times New Roman" w:ascii="Times New Roman"/>
        </w:rPr>
        <w:t>Stenjevec</w:t>
      </w:r>
      <w:r w:rsidR="00206854" w:rsidRPr="00206854">
        <w:rPr>
          <w:rFonts w:hAnsi="Times New Roman" w:ascii="Times New Roman"/>
        </w:rPr>
        <w:t xml:space="preserve">, zk. ul. </w:t>
      </w:r>
      <w:r w:rsidR="004B2CAD">
        <w:rPr>
          <w:rFonts w:hAnsi="Times New Roman" w:ascii="Times New Roman"/>
        </w:rPr>
        <w:t>1961</w:t>
      </w:r>
      <w:r w:rsidR="00206854" w:rsidRPr="00206854">
        <w:rPr>
          <w:rFonts w:hAnsi="Times New Roman" w:ascii="Times New Roman"/>
        </w:rPr>
        <w:t>, kč.br.</w:t>
      </w:r>
      <w:r w:rsidR="004B2CAD">
        <w:rPr>
          <w:rFonts w:hAnsi="Times New Roman" w:ascii="Times New Roman"/>
        </w:rPr>
        <w:t>433/9</w:t>
      </w:r>
      <w:r w:rsidR="00206854" w:rsidRPr="00206854">
        <w:rPr>
          <w:rFonts w:hAnsi="Times New Roman" w:ascii="Times New Roman"/>
        </w:rPr>
        <w:t>,</w:t>
      </w:r>
      <w:r w:rsidR="00206854" w:rsidRPr="00206854">
        <w:t xml:space="preserve"> </w:t>
      </w:r>
      <w:r w:rsidR="004B2CAD">
        <w:rPr>
          <w:rFonts w:hAnsi="Times New Roman" w:ascii="Times New Roman"/>
        </w:rPr>
        <w:t>PUT</w:t>
      </w:r>
      <w:r w:rsidR="00206854" w:rsidRPr="00206854">
        <w:rPr>
          <w:rFonts w:hAnsi="Times New Roman" w:ascii="Times New Roman"/>
        </w:rPr>
        <w:t xml:space="preserve"> , ukupne površine  </w:t>
      </w:r>
      <w:r w:rsidR="00F40CED">
        <w:rPr>
          <w:rFonts w:hAnsi="Times New Roman" w:ascii="Times New Roman"/>
        </w:rPr>
        <w:t xml:space="preserve">545 </w:t>
      </w:r>
      <w:r w:rsidR="00206854" w:rsidRPr="00206854">
        <w:rPr>
          <w:rFonts w:hAnsi="Times New Roman" w:ascii="Times New Roman"/>
        </w:rPr>
        <w:t>m2 i to:</w:t>
      </w:r>
    </w:p>
    <w:p w:rsidRDefault="00206854" w:rsidP="00206854" w:rsidR="00206854" w:rsidRPr="00206854">
      <w:pPr>
        <w:pStyle w:val="Tijeloteksta"/>
        <w:ind w:firstLine="720"/>
        <w:rPr>
          <w:rFonts w:hAnsi="Times New Roman" w:ascii="Times New Roman"/>
        </w:rPr>
      </w:pPr>
    </w:p>
    <w:p w:rsidRDefault="00F40CED" w:rsidP="00206854" w:rsidR="00206854" w:rsidRPr="00206854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206854" w:rsidRPr="00206854">
        <w:rPr>
          <w:rFonts w:hAnsi="Times New Roman" w:ascii="Times New Roman"/>
        </w:rPr>
        <w:t xml:space="preserve">. Suvlasnički dio: </w:t>
      </w:r>
      <w:r>
        <w:rPr>
          <w:rFonts w:hAnsi="Times New Roman" w:ascii="Times New Roman"/>
        </w:rPr>
        <w:t>1/2</w:t>
      </w:r>
      <w:r w:rsidR="00206854" w:rsidRPr="00206854">
        <w:rPr>
          <w:rFonts w:hAnsi="Times New Roman" w:ascii="Times New Roman"/>
        </w:rPr>
        <w:t xml:space="preserve">   </w:t>
      </w:r>
    </w:p>
    <w:p w:rsidRDefault="00206854" w:rsidP="00206854" w:rsidR="00206854" w:rsidRPr="003C2D98">
      <w:pPr>
        <w:pStyle w:val="Tijeloteksta"/>
        <w:ind w:firstLine="720"/>
        <w:rPr>
          <w:rFonts w:hAnsi="Times New Roman" w:ascii="Times New Roman"/>
        </w:rPr>
      </w:pPr>
      <w:r w:rsidRPr="00206854">
        <w:rPr>
          <w:rFonts w:hAnsi="Times New Roman" w:ascii="Times New Roman"/>
        </w:rPr>
        <w:t xml:space="preserve">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  <w:t>II.</w:t>
      </w:r>
      <w:r w:rsidRPr="003C2D98">
        <w:rPr>
          <w:rFonts w:hAnsi="Times New Roman" w:ascii="Times New Roman"/>
        </w:rPr>
        <w:t>Zaključkom o prodaji utvrdit će se vrijednost nekretnina, način i uvjeti prodaje nekretnine iz točke I.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</w:t>
      </w:r>
    </w:p>
    <w:p w:rsidRDefault="003C2D98" w:rsidP="003C2D98" w:rsidR="00206854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III.</w:t>
      </w:r>
      <w:r w:rsidRPr="003C2D98">
        <w:rPr>
          <w:rFonts w:hAnsi="Times New Roman" w:ascii="Times New Roman"/>
        </w:rPr>
        <w:t xml:space="preserve">Određuje se upis zabilježbe ovog rješenja o prodaji nekretnine stečajnog dužnika iz točke I. ovog rješenja u zemljišnim knjigama </w:t>
      </w:r>
      <w:r w:rsidR="00206854" w:rsidRPr="00206854">
        <w:rPr>
          <w:rFonts w:hAnsi="Times New Roman" w:ascii="Times New Roman"/>
        </w:rPr>
        <w:t>Općinskog građanskog suda u Zagrebu, Zemljišnoknjižni odjel Zagreb</w:t>
      </w:r>
      <w:r w:rsidR="00206854">
        <w:rPr>
          <w:rFonts w:hAnsi="Times New Roman" w:ascii="Times New Roman"/>
        </w:rPr>
        <w:t>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         </w:t>
      </w: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Obrazloženje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Rješenjem ovog suda poslovni broj St-</w:t>
      </w:r>
      <w:r w:rsidR="004B2CAD">
        <w:rPr>
          <w:rFonts w:hAnsi="Times New Roman" w:ascii="Times New Roman"/>
        </w:rPr>
        <w:t>850/2013-15</w:t>
      </w:r>
      <w:r w:rsidRPr="003C2D98">
        <w:rPr>
          <w:rFonts w:hAnsi="Times New Roman" w:ascii="Times New Roman"/>
        </w:rPr>
        <w:t xml:space="preserve"> od </w:t>
      </w:r>
      <w:r w:rsidR="004B2CAD">
        <w:rPr>
          <w:rFonts w:hAnsi="Times New Roman" w:ascii="Times New Roman"/>
        </w:rPr>
        <w:t>23. rujna</w:t>
      </w:r>
      <w:r w:rsidR="00206854">
        <w:rPr>
          <w:rFonts w:hAnsi="Times New Roman" w:ascii="Times New Roman"/>
        </w:rPr>
        <w:t xml:space="preserve"> </w:t>
      </w:r>
      <w:r w:rsidR="004B2CAD">
        <w:rPr>
          <w:rFonts w:hAnsi="Times New Roman" w:ascii="Times New Roman"/>
        </w:rPr>
        <w:t>2014</w:t>
      </w:r>
      <w:r w:rsidRPr="003C2D98">
        <w:rPr>
          <w:rFonts w:hAnsi="Times New Roman" w:ascii="Times New Roman"/>
        </w:rPr>
        <w:t xml:space="preserve">. otvoren je stečajni postupak nad gore navedenim stečajnim  dužnikom, a u imovinu koja </w:t>
      </w:r>
      <w:r w:rsidR="00691300">
        <w:rPr>
          <w:rFonts w:hAnsi="Times New Roman" w:ascii="Times New Roman"/>
        </w:rPr>
        <w:t>čini stečajnu masu ulazi i nekretnina navedena</w:t>
      </w:r>
      <w:r w:rsidRPr="003C2D98">
        <w:rPr>
          <w:rFonts w:hAnsi="Times New Roman" w:ascii="Times New Roman"/>
        </w:rPr>
        <w:t xml:space="preserve"> u izreci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Stečajni upravitelj podnio je </w:t>
      </w:r>
      <w:r w:rsidR="00F40CED">
        <w:rPr>
          <w:rFonts w:hAnsi="Times New Roman" w:ascii="Times New Roman"/>
        </w:rPr>
        <w:t>18</w:t>
      </w:r>
      <w:r w:rsidR="00206854">
        <w:rPr>
          <w:rFonts w:hAnsi="Times New Roman" w:ascii="Times New Roman"/>
        </w:rPr>
        <w:t>. ožujka</w:t>
      </w:r>
      <w:r w:rsidR="00691300">
        <w:rPr>
          <w:rFonts w:hAnsi="Times New Roman" w:ascii="Times New Roman"/>
        </w:rPr>
        <w:t xml:space="preserve"> </w:t>
      </w:r>
      <w:r w:rsidR="00A34A9E">
        <w:rPr>
          <w:rFonts w:hAnsi="Times New Roman" w:ascii="Times New Roman"/>
        </w:rPr>
        <w:t>2019.</w:t>
      </w:r>
      <w:r w:rsidRPr="003C2D98">
        <w:rPr>
          <w:rFonts w:hAnsi="Times New Roman" w:ascii="Times New Roman"/>
        </w:rPr>
        <w:t xml:space="preserve"> sudu podnesak</w:t>
      </w:r>
      <w:r w:rsidR="00B80BF8">
        <w:rPr>
          <w:rFonts w:hAnsi="Times New Roman" w:ascii="Times New Roman"/>
        </w:rPr>
        <w:t xml:space="preserve"> kojim stavlja p</w:t>
      </w:r>
      <w:r w:rsidR="00691300">
        <w:rPr>
          <w:rFonts w:hAnsi="Times New Roman" w:ascii="Times New Roman"/>
        </w:rPr>
        <w:t>rijedlog za unovčenje nekretnine stečajnog dužnika navedene</w:t>
      </w:r>
      <w:r w:rsidR="00B80BF8">
        <w:rPr>
          <w:rFonts w:hAnsi="Times New Roman" w:ascii="Times New Roman"/>
        </w:rPr>
        <w:t xml:space="preserve"> u izreci. </w:t>
      </w:r>
    </w:p>
    <w:p w:rsidRDefault="003C2D98" w:rsidP="003C2D98" w:rsidR="003C2D98">
      <w:pPr>
        <w:pStyle w:val="Tijeloteksta"/>
        <w:rPr>
          <w:rFonts w:hAnsi="Times New Roman" w:ascii="Times New Roman"/>
        </w:rPr>
      </w:pPr>
    </w:p>
    <w:p w:rsidRDefault="00F40CED" w:rsidP="003C2D98" w:rsidR="00F40CED" w:rsidRPr="003C2D98">
      <w:pPr>
        <w:pStyle w:val="Tijeloteksta"/>
        <w:rPr>
          <w:rFonts w:hAnsi="Times New Roman" w:ascii="Times New Roman"/>
        </w:rPr>
      </w:pPr>
    </w:p>
    <w:p w:rsidRDefault="00691300" w:rsidP="00F40CED" w:rsidR="00206854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Navedena  nekretnina</w:t>
      </w:r>
      <w:r w:rsidR="003C2D98"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opterećena</w:t>
      </w:r>
      <w:r w:rsidR="003C2D98" w:rsidRPr="003C2D98">
        <w:rPr>
          <w:rFonts w:hAnsi="Times New Roman" w:ascii="Times New Roman"/>
        </w:rPr>
        <w:t xml:space="preserve"> </w:t>
      </w:r>
      <w:r w:rsidR="00F40CED">
        <w:rPr>
          <w:rFonts w:hAnsi="Times New Roman" w:ascii="Times New Roman"/>
        </w:rPr>
        <w:t>je</w:t>
      </w:r>
      <w:r w:rsidR="003C2D98" w:rsidRPr="003C2D98">
        <w:rPr>
          <w:rFonts w:hAnsi="Times New Roman" w:ascii="Times New Roman"/>
        </w:rPr>
        <w:t xml:space="preserve"> razlučnim pravom za korist vjerovnika </w:t>
      </w:r>
      <w:r w:rsidR="00F40CED">
        <w:rPr>
          <w:rFonts w:hAnsi="Times New Roman" w:ascii="Times New Roman"/>
        </w:rPr>
        <w:t>Klemen V</w:t>
      </w:r>
      <w:r w:rsidR="00F40CED" w:rsidRPr="00F40CED">
        <w:rPr>
          <w:rFonts w:hAnsi="Times New Roman" w:ascii="Times New Roman"/>
        </w:rPr>
        <w:t>ilima, JMBG: 2404966330091</w:t>
      </w:r>
      <w:r w:rsidR="00F40CED">
        <w:rPr>
          <w:rFonts w:hAnsi="Times New Roman" w:ascii="Times New Roman"/>
        </w:rPr>
        <w:t>, Kišpatićeva br. 45, Zagreb, Rimac Vlaić K</w:t>
      </w:r>
      <w:r w:rsidR="00F40CED" w:rsidRPr="00F40CED">
        <w:rPr>
          <w:rFonts w:hAnsi="Times New Roman" w:ascii="Times New Roman"/>
        </w:rPr>
        <w:t>aroline, JMBG: 1704968335104,</w:t>
      </w:r>
      <w:r w:rsidR="00F40CED">
        <w:rPr>
          <w:rFonts w:hAnsi="Times New Roman" w:ascii="Times New Roman"/>
        </w:rPr>
        <w:t xml:space="preserve"> Ljubijska br. 85, Z</w:t>
      </w:r>
      <w:r w:rsidR="00F40CED" w:rsidRPr="00F40CED">
        <w:rPr>
          <w:rFonts w:hAnsi="Times New Roman" w:ascii="Times New Roman"/>
        </w:rPr>
        <w:t>agreb</w:t>
      </w:r>
      <w:r w:rsidR="00F40CED">
        <w:rPr>
          <w:rFonts w:hAnsi="Times New Roman" w:ascii="Times New Roman"/>
        </w:rPr>
        <w:t xml:space="preserve"> i </w:t>
      </w:r>
      <w:r w:rsidR="00E34B96">
        <w:rPr>
          <w:rFonts w:hAnsi="Times New Roman" w:ascii="Times New Roman"/>
        </w:rPr>
        <w:t>Republika H</w:t>
      </w:r>
      <w:r w:rsidR="00F40CED">
        <w:rPr>
          <w:rFonts w:hAnsi="Times New Roman" w:ascii="Times New Roman"/>
        </w:rPr>
        <w:t>rvatska, OIB: 52634238587</w:t>
      </w:r>
      <w:r w:rsidR="00E34B96">
        <w:rPr>
          <w:rFonts w:hAnsi="Times New Roman" w:ascii="Times New Roman"/>
        </w:rPr>
        <w:t>.</w:t>
      </w:r>
    </w:p>
    <w:p w:rsidRDefault="00206854" w:rsidP="00206854" w:rsidR="00206854">
      <w:pPr>
        <w:pStyle w:val="Tijeloteksta"/>
        <w:ind w:firstLine="720"/>
        <w:rPr>
          <w:rFonts w:hAnsi="Times New Roman" w:ascii="Times New Roman"/>
        </w:rPr>
      </w:pPr>
    </w:p>
    <w:p w:rsidRDefault="003C2D98" w:rsidP="00206854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Sukladno odredbi čl. 247. st. 1. i 2. Stečajnog zakona ("Narodne novine" broj 71/15 – dalje SZ) odlučeno je kao u izreci rješenja.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</w:r>
      <w:r w:rsidRPr="003C2D98">
        <w:rPr>
          <w:rFonts w:hAnsi="Times New Roman" w:ascii="Times New Roman"/>
        </w:rPr>
        <w:tab/>
      </w:r>
    </w:p>
    <w:p w:rsidRDefault="003C2D98" w:rsidP="006776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Zaključkom o prodaji odredit će se vrijednost nekretnine, način prodaje i uvjeti prodaje na temelju odredbe čl. 247. st. 3. SZ-a.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</w:t>
      </w:r>
    </w:p>
    <w:p w:rsidRDefault="003C2D98" w:rsidP="00B80BF8" w:rsid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U Karlovcu </w:t>
      </w:r>
      <w:r w:rsidR="00E34B96">
        <w:rPr>
          <w:rFonts w:hAnsi="Times New Roman" w:ascii="Times New Roman"/>
        </w:rPr>
        <w:t>2</w:t>
      </w:r>
      <w:r w:rsidR="00F40CED">
        <w:rPr>
          <w:rFonts w:hAnsi="Times New Roman" w:ascii="Times New Roman"/>
        </w:rPr>
        <w:t>8</w:t>
      </w:r>
      <w:r w:rsidR="001C1D3E">
        <w:rPr>
          <w:rFonts w:hAnsi="Times New Roman" w:ascii="Times New Roman"/>
        </w:rPr>
        <w:t>. ožujka 2019</w:t>
      </w:r>
      <w:r w:rsidRPr="003C2D98">
        <w:rPr>
          <w:rFonts w:hAnsi="Times New Roman" w:ascii="Times New Roman"/>
        </w:rPr>
        <w:t>.</w:t>
      </w:r>
    </w:p>
    <w:p w:rsidRDefault="00940489" w:rsidP="00B80BF8" w:rsidR="00940489" w:rsidRPr="003C2D98">
      <w:pPr>
        <w:pStyle w:val="Tijeloteksta"/>
        <w:jc w:val="center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80BF8" w:rsidR="003C2D98" w:rsidRP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SUDAC:</w:t>
      </w:r>
    </w:p>
    <w:p w:rsidRDefault="003C2D98" w:rsidP="00B80BF8" w:rsid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Vesna Fundurulić Perišin</w:t>
      </w:r>
      <w:r w:rsidR="00CB4B48">
        <w:rPr>
          <w:rFonts w:hAnsi="Times New Roman" w:ascii="Times New Roman"/>
        </w:rPr>
        <w:t>, v.r.</w:t>
      </w:r>
    </w:p>
    <w:p w:rsidRDefault="00CB4B48" w:rsidP="00B80BF8" w:rsidR="00CB4B48">
      <w:pPr>
        <w:pStyle w:val="Tijeloteksta"/>
        <w:jc w:val="right"/>
        <w:rPr>
          <w:rFonts w:hAnsi="Times New Roman" w:ascii="Times New Roman"/>
        </w:rPr>
      </w:pPr>
    </w:p>
    <w:p w:rsidRDefault="00CB4B48" w:rsidP="00C339BE" w:rsidR="00CB4B4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CB4B48" w:rsidP="00B80BF8" w:rsidR="00CB4B48" w:rsidRPr="003C2D98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3C2D98" w:rsidP="003C2D98" w:rsidR="003C2D98">
      <w:pPr>
        <w:pStyle w:val="Tijeloteksta"/>
        <w:rPr>
          <w:rFonts w:hAnsi="Times New Roman" w:ascii="Times New Roman"/>
        </w:rPr>
      </w:pPr>
    </w:p>
    <w:p w:rsidRDefault="00940489" w:rsidP="003C2D98" w:rsidR="00940489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UPUTA O PRAVNOM LIJEKU:</w:t>
      </w:r>
    </w:p>
    <w:p w:rsidRDefault="003C2D98" w:rsidP="00792419" w:rsidR="00940489">
      <w:pPr>
        <w:pStyle w:val="Tijeloteksta"/>
        <w:ind w:firstLine="720"/>
        <w:jc w:val="left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Protiv ovog rješenja pravo na žalbu ima stečajni upravitelj i razlučni vjerovnici. Rok </w:t>
      </w:r>
    </w:p>
    <w:p w:rsidRDefault="003C2D98" w:rsidP="00792419" w:rsidR="00940489">
      <w:pPr>
        <w:pStyle w:val="Tijeloteksta"/>
        <w:jc w:val="left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za žalbu iznosi 8 dana računajući od dana dostave pisanog otpravka. Žalba se podnosi </w:t>
      </w:r>
    </w:p>
    <w:p w:rsidRDefault="003C2D98" w:rsidP="00792419" w:rsidR="003C2D98" w:rsidRPr="003C2D98">
      <w:pPr>
        <w:pStyle w:val="Tijeloteksta"/>
        <w:jc w:val="lef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Visokom trgovačkom sudu Republike Hrvatske putem ovog suda u tri primjerka.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CB4B48" w:rsidR="00463152" w:rsidRPr="00E9739E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</w:t>
      </w:r>
      <w:r w:rsidR="00855039">
        <w:rPr>
          <w:rFonts w:hAnsi="Times New Roman" w:ascii="Times New Roman"/>
        </w:rPr>
        <w:t xml:space="preserve">   </w:t>
      </w:r>
      <w:r w:rsidRPr="003C2D98">
        <w:rPr>
          <w:rFonts w:hAnsi="Times New Roman" w:ascii="Times New Roman"/>
        </w:rPr>
        <w:t xml:space="preserve">  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4B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13D4" w:rsidP="00DA13D4" w:rsidR="0014159D" w:rsidRPr="00860790">
    <w:pPr>
      <w:pStyle w:val="Zaglavlje"/>
      <w:jc w:val="right"/>
      <w:rPr>
        <w:rFonts w:hAnsi="Times New Roman" w:ascii="Times New Roman"/>
      </w:rPr>
    </w:pPr>
    <w:r w:rsidRPr="00DA13D4">
      <w:rPr>
        <w:rFonts w:hAnsi="Times New Roman" w:ascii="Times New Roman"/>
      </w:rPr>
      <w:t>3 St-850/2013-68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366CDA"/>
    <w:multiLevelType w:val="hybridMultilevel"/>
    <w:tmpl w:val="D9341A5A"/>
    <w:lvl w:tplc="4802DE0A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E696B"/>
    <w:multiLevelType w:val="hybridMultilevel"/>
    <w:tmpl w:val="860E3DD6"/>
    <w:lvl w:tplc="49989D72" w:ilvl="0">
      <w:start w:val="3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3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4"/>
  </w:num>
  <w:num w:numId="5">
    <w:abstractNumId w:val="1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428A8"/>
    <w:rsid w:val="0006161A"/>
    <w:rsid w:val="0008012E"/>
    <w:rsid w:val="000B68FC"/>
    <w:rsid w:val="000D1654"/>
    <w:rsid w:val="00121B3D"/>
    <w:rsid w:val="0014159D"/>
    <w:rsid w:val="00156568"/>
    <w:rsid w:val="00163764"/>
    <w:rsid w:val="0019361B"/>
    <w:rsid w:val="001B4292"/>
    <w:rsid w:val="001C1D3E"/>
    <w:rsid w:val="001C21EC"/>
    <w:rsid w:val="00200EA5"/>
    <w:rsid w:val="00206854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937B0"/>
    <w:rsid w:val="003A2EE3"/>
    <w:rsid w:val="003B321C"/>
    <w:rsid w:val="003C2D98"/>
    <w:rsid w:val="003C7482"/>
    <w:rsid w:val="003D4958"/>
    <w:rsid w:val="00411D03"/>
    <w:rsid w:val="0042644E"/>
    <w:rsid w:val="00430122"/>
    <w:rsid w:val="00463152"/>
    <w:rsid w:val="0047193E"/>
    <w:rsid w:val="00474553"/>
    <w:rsid w:val="004B2CAD"/>
    <w:rsid w:val="004F7F1E"/>
    <w:rsid w:val="005218ED"/>
    <w:rsid w:val="005267BE"/>
    <w:rsid w:val="0055245D"/>
    <w:rsid w:val="005C20C4"/>
    <w:rsid w:val="00654B7C"/>
    <w:rsid w:val="00661669"/>
    <w:rsid w:val="00670E6F"/>
    <w:rsid w:val="00677698"/>
    <w:rsid w:val="00691300"/>
    <w:rsid w:val="006D0620"/>
    <w:rsid w:val="006E0E70"/>
    <w:rsid w:val="00706549"/>
    <w:rsid w:val="00731BB0"/>
    <w:rsid w:val="00737877"/>
    <w:rsid w:val="0074286D"/>
    <w:rsid w:val="00753DDE"/>
    <w:rsid w:val="00784BE4"/>
    <w:rsid w:val="00785709"/>
    <w:rsid w:val="00792419"/>
    <w:rsid w:val="007B07CF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33A2A"/>
    <w:rsid w:val="00940489"/>
    <w:rsid w:val="009468C7"/>
    <w:rsid w:val="00963E0E"/>
    <w:rsid w:val="009A3D56"/>
    <w:rsid w:val="009C5761"/>
    <w:rsid w:val="009E4EC9"/>
    <w:rsid w:val="00A31829"/>
    <w:rsid w:val="00A34A9E"/>
    <w:rsid w:val="00A35547"/>
    <w:rsid w:val="00A4609D"/>
    <w:rsid w:val="00A515FE"/>
    <w:rsid w:val="00A524B0"/>
    <w:rsid w:val="00A919C9"/>
    <w:rsid w:val="00A97B2F"/>
    <w:rsid w:val="00AE042E"/>
    <w:rsid w:val="00AE0BEB"/>
    <w:rsid w:val="00AE602C"/>
    <w:rsid w:val="00B12B83"/>
    <w:rsid w:val="00B1608B"/>
    <w:rsid w:val="00B3688B"/>
    <w:rsid w:val="00B466E2"/>
    <w:rsid w:val="00B80BF8"/>
    <w:rsid w:val="00B84FC9"/>
    <w:rsid w:val="00B84FCF"/>
    <w:rsid w:val="00BC3C90"/>
    <w:rsid w:val="00BF4125"/>
    <w:rsid w:val="00C05E3A"/>
    <w:rsid w:val="00C3507A"/>
    <w:rsid w:val="00C82731"/>
    <w:rsid w:val="00CB4B48"/>
    <w:rsid w:val="00CD553F"/>
    <w:rsid w:val="00D06119"/>
    <w:rsid w:val="00D172B8"/>
    <w:rsid w:val="00D26E9F"/>
    <w:rsid w:val="00D91D7C"/>
    <w:rsid w:val="00D93B27"/>
    <w:rsid w:val="00DA13D4"/>
    <w:rsid w:val="00DB7369"/>
    <w:rsid w:val="00DE4935"/>
    <w:rsid w:val="00E00454"/>
    <w:rsid w:val="00E159B6"/>
    <w:rsid w:val="00E22C2E"/>
    <w:rsid w:val="00E34B96"/>
    <w:rsid w:val="00E775AF"/>
    <w:rsid w:val="00E9739E"/>
    <w:rsid w:val="00EA6929"/>
    <w:rsid w:val="00ED74E5"/>
    <w:rsid w:val="00EE6604"/>
    <w:rsid w:val="00F305F6"/>
    <w:rsid w:val="00F40C0D"/>
    <w:rsid w:val="00F40CED"/>
    <w:rsid w:val="00F82B00"/>
    <w:rsid w:val="00FA30F4"/>
    <w:rsid w:val="00FA7BC4"/>
    <w:rsid w:val="00FC1B13"/>
    <w:rsid w:val="00FC45C3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4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B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CB4B48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4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B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CB4B48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3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St-850/2013</izvorni_sadrzaj>
    <derivirana_varijabla naziv="DomainObject.Predmet.OznakaBroj_1">St-850/2013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B.V.INVEST d.o.o. za građenje, projektiranje i nadzor</izvorni_sadrzaj>
    <derivirana_varijabla naziv="DomainObject.Predmet.ProtustrankaFormated_1">  B.V.INVEST d.o.o. za građenje, projektiranje i nadzor</derivirana_varijabla>
  </DomainObject.Predmet.ProtustrankaFormated>
  <DomainObject.Predmet.ProtustrankaFormatedOIB>
    <izvorni_sadrzaj>  B.V.INVEST d.o.o. za građenje, projektiranje i nadzor, OIB 03514390359</izvorni_sadrzaj>
    <derivirana_varijabla naziv="DomainObject.Predmet.ProtustrankaFormatedOIB_1">  B.V.INVEST d.o.o. za građenje, projektiranje i nadzor, OIB 03514390359</derivirana_varijabla>
  </DomainObject.Predmet.ProtustrankaFormatedOIB>
  <DomainObject.Predmet.ProtustrankaFormatedWithAdress>
    <izvorni_sadrzaj> B.V.INVEST d.o.o. za građenje, projektiranje i nadzor, Samoborska cesta 244, 10000 Zagreb</izvorni_sadrzaj>
    <derivirana_varijabla naziv="DomainObject.Predmet.ProtustrankaFormatedWithAdress_1"> B.V.INVEST d.o.o. za građenje, projektiranje i nadzor, Samoborska cesta 244, 10000 Zagreb</derivirana_varijabla>
  </DomainObject.Predmet.ProtustrankaFormatedWithAdress>
  <DomainObject.Predmet.ProtustrankaFormatedWithAdressOIB>
    <izvorni_sadrzaj> B.V.INVEST d.o.o. za građenje, projektiranje i nadzor, OIB 03514390359, Samoborska cesta 244, 10000 Zagreb</izvorni_sadrzaj>
    <derivirana_varijabla naziv="DomainObject.Predmet.ProtustrankaFormatedWithAdressOIB_1"> B.V.INVEST d.o.o. za građenje, projektiranje i nadzor, OIB 03514390359, Samoborska cesta 244, 10000 Zagreb</derivirana_varijabla>
  </DomainObject.Predmet.ProtustrankaFormatedWithAdressOIB>
  <DomainObject.Predmet.ProtustrankaWithAdress>
    <izvorni_sadrzaj>B.V.INVEST d.o.o. za građenje, projektiranje i nadzor Samoborska cesta 244, 10000 Zagreb</izvorni_sadrzaj>
    <derivirana_varijabla naziv="DomainObject.Predmet.ProtustrankaWithAdress_1">B.V.INVEST d.o.o. za građenje, projektiranje i nadzor Samoborska cesta 244, 10000 Zagreb</derivirana_varijabla>
  </DomainObject.Predmet.ProtustrankaWithAdress>
  <DomainObject.Predmet.ProtustrankaWithAdressOIB>
    <izvorni_sadrzaj>B.V.INVEST d.o.o. za građenje, projektiranje i nadzor, OIB 03514390359, Samoborska cesta 244, 10000 Zagreb</izvorni_sadrzaj>
    <derivirana_varijabla naziv="DomainObject.Predmet.ProtustrankaWithAdressOIB_1">B.V.INVEST d.o.o. za građenje, projektiranje i nadzor, OIB 03514390359, Samoborska cesta 244, 10000 Zagreb</derivirana_varijabla>
  </DomainObject.Predmet.ProtustrankaWithAdressOIB>
  <DomainObject.Predmet.ProtustrankaNazivFormated>
    <izvorni_sadrzaj>B.V.INVEST d.o.o. za građenje, projektiranje i nadzor</izvorni_sadrzaj>
    <derivirana_varijabla naziv="DomainObject.Predmet.ProtustrankaNazivFormated_1">B.V.INVEST d.o.o. za građenje, projektiranje i nadzor</derivirana_varijabla>
  </DomainObject.Predmet.ProtustrankaNazivFormated>
  <DomainObject.Predmet.ProtustrankaNazivFormatedOIB>
    <izvorni_sadrzaj>B.V.INVEST d.o.o. za građenje, projektiranje i nadzor, OIB 03514390359</izvorni_sadrzaj>
    <derivirana_varijabla naziv="DomainObject.Predmet.ProtustrankaNazivFormatedOIB_1">B.V.INVEST d.o.o. za građenje, projektiranje i nadzor, OIB 03514390359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ZAGREBAČKI HOLDING d.o.o.; VODOOPSKRBA I ODVODNJA d.o.o.; B.I.INVEST d.o.o.</izvorni_sadrzaj>
    <derivirana_varijabla naziv="DomainObject.Predmet.StrankaFormated_1">  FINA ZAGREB; ZAGREBAČKI HOLDING d.o.o.; VODOOPSKRBA I ODVODNJA d.o.o.; B.I.INVEST d.o.o.</derivirana_varijabla>
  </DomainObject.Predmet.StrankaFormated>
  <DomainObject.Predmet.StrankaFormatedOIB>
    <izvorni_sadrzaj>  FINA ZAGREB, OIB 85821130368; ZAGREBAČKI HOLDING d.o.o., OIB 85584865987; VODOOPSKRBA I ODVODNJA d.o.o., OIB 85584865987; B.I.INVEST d.o.o., OIB 03514390359</izvorni_sadrzaj>
    <derivirana_varijabla naziv="DomainObject.Predmet.StrankaFormatedOIB_1">  FINA ZAGREB, OIB 85821130368; ZAGREBAČKI HOLDING d.o.o., OIB 85584865987; VODOOPSKRBA I ODVODNJA d.o.o., OIB 85584865987; B.I.INVEST d.o.o., OIB 03514390359</derivirana_varijabla>
  </DomainObject.Predmet.StrankaFormatedOIB>
  <DomainObject.Predmet.StrankaFormatedWithAdress>
    <izvorni_sadrzaj> FINA ZAGREB, Albrechtova 42, 10000 Zagreb; ZAGREBAČKI HOLDING d.o.o.; VODOOPSKRBA I ODVODNJA d.o.o.; B.I.INVEST d.o.o.</izvorni_sadrzaj>
    <derivirana_varijabla naziv="DomainObject.Predmet.StrankaFormatedWithAdress_1"> FINA ZAGREB, Albrechtova 42, 10000 Zagreb; ZAGREBAČKI HOLDING d.o.o.; VODOOPSKRBA I ODVODNJA d.o.o.; B.I.INVEST d.o.o.</derivirana_varijabla>
  </DomainObject.Predmet.StrankaFormatedWithAdress>
  <DomainObject.Predmet.StrankaFormatedWithAdressOIB>
    <izvorni_sadrzaj> FINA ZAGREB, OIB 85821130368, Albrechtova 42, 10000 Zagreb; ZAGREBAČKI HOLDING d.o.o., OIB 85584865987; VODOOPSKRBA I ODVODNJA d.o.o., OIB 85584865987; B.I.INVEST d.o.o., OIB 03514390359</izvorni_sadrzaj>
    <derivirana_varijabla naziv="DomainObject.Predmet.StrankaFormatedWithAdressOIB_1"> FINA ZAGREB, OIB 85821130368, Albrechtova 42, 10000 Zagreb; ZAGREBAČKI HOLDING d.o.o., OIB 85584865987; VODOOPSKRBA I ODVODNJA d.o.o., OIB 85584865987; B.I.INVEST d.o.o., OIB 03514390359</derivirana_varijabla>
  </DomainObject.Predmet.StrankaFormatedWithAdressOIB>
  <DomainObject.Predmet.StrankaWithAdress>
    <izvorni_sadrzaj>FINA ZAGREB Albrechtova 42,10000 Zagreb,ZAGREBAČKI HOLDING d.o.o. ,VODOOPSKRBA I ODVODNJA d.o.o. ,B.I.INVEST d.o.o. </izvorni_sadrzaj>
    <derivirana_varijabla naziv="DomainObject.Predmet.StrankaWithAdress_1">FINA ZAGREB Albrechtova 42,10000 Zagreb,ZAGREBAČKI HOLDING d.o.o. ,VODOOPSKRBA I ODVODNJA d.o.o. ,B.I.INVEST d.o.o. </derivirana_varijabla>
  </DomainObject.Predmet.StrankaWithAdress>
  <DomainObject.Predmet.StrankaWithAdressOIB>
    <izvorni_sadrzaj>FINA ZAGREB, OIB 85821130368, Albrechtova 42,10000 Zagreb,ZAGREBAČKI HOLDING d.o.o., OIB 85584865987,VODOOPSKRBA I ODVODNJA d.o.o., OIB 85584865987,B.I.INVEST d.o.o., OIB 03514390359</izvorni_sadrzaj>
    <derivirana_varijabla naziv="DomainObject.Predmet.StrankaWithAdressOIB_1">FINA ZAGREB, OIB 85821130368, Albrechtova 42,10000 Zagreb,ZAGREBAČKI HOLDING d.o.o., OIB 85584865987,VODOOPSKRBA I ODVODNJA d.o.o., OIB 85584865987,B.I.INVEST d.o.o., OIB 03514390359</derivirana_varijabla>
  </DomainObject.Predmet.StrankaWithAdressOIB>
  <DomainObject.Predmet.StrankaNazivFormated>
    <izvorni_sadrzaj>FINA ZAGREB,ZAGREBAČKI HOLDING d.o.o.,VODOOPSKRBA I ODVODNJA d.o.o.,B.I.INVEST d.o.o.</izvorni_sadrzaj>
    <derivirana_varijabla naziv="DomainObject.Predmet.StrankaNazivFormated_1">FINA ZAGREB,ZAGREBAČKI HOLDING d.o.o.,VODOOPSKRBA I ODVODNJA d.o.o.,B.I.INVEST d.o.o.</derivirana_varijabla>
  </DomainObject.Predmet.StrankaNazivFormated>
  <DomainObject.Predmet.StrankaNazivFormatedOIB>
    <izvorni_sadrzaj>FINA ZAGREB, OIB 85821130368,ZAGREBAČKI HOLDING d.o.o., OIB 85584865987,VODOOPSKRBA I ODVODNJA d.o.o., OIB 85584865987,B.I.INVEST d.o.o., OIB 03514390359</izvorni_sadrzaj>
    <derivirana_varijabla naziv="DomainObject.Predmet.StrankaNazivFormatedOIB_1">FINA ZAGREB, OIB 85821130368,ZAGREBAČKI HOLDING d.o.o., OIB 85584865987,VODOOPSKRBA I ODVODNJA d.o.o., OIB 85584865987,B.I.INVEST d.o.o., OIB 03514390359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ZAGREBAČKI HOLDING d.o.o.</item>
      <item>VODOOPSKRBA I ODVODNJA d.o.o.</item>
      <item>B.I.INVEST d.o.o.</item>
    </izvorni_sadrzaj>
    <derivirana_varijabla naziv="DomainObject.Predmet.StrankaListFormated_1">
      <item>FINA ZAGREB</item>
      <item>ZAGREBAČKI HOLDING d.o.o.</item>
      <item>VODOOPSKRBA I ODVODNJA d.o.o.</item>
      <item>B.I.INVEST d.o.o.</item>
    </derivirana_varijabla>
  </DomainObject.Predmet.StrankaListFormated>
  <DomainObject.Predmet.StrankaListFormatedOIB>
    <izvorni_sadrzaj>
      <item>FINA ZAGREB, OIB 85821130368</item>
      <item>ZAGREBAČKI HOLDING d.o.o., OIB 85584865987</item>
      <item>VODOOPSKRBA I ODVODNJA d.o.o., OIB 85584865987</item>
      <item>B.I.INVEST d.o.o., OIB 03514390359</item>
    </izvorni_sadrzaj>
    <derivirana_varijabla naziv="DomainObject.Predmet.StrankaListFormatedOIB_1">
      <item>FINA ZAGREB, OIB 85821130368</item>
      <item>ZAGREBAČKI HOLDING d.o.o., OIB 85584865987</item>
      <item>VODOOPSKRBA I ODVODNJA d.o.o., OIB 85584865987</item>
      <item>B.I.INVEST d.o.o., OIB 03514390359</item>
    </derivirana_varijabla>
  </DomainObject.Predmet.StrankaListFormatedOIB>
  <DomainObject.Predmet.StrankaListFormatedWithAdress>
    <izvorni_sadrzaj>
      <item>FINA ZAGREB, Albrechtova 42, 10000 Zagreb</item>
      <item>ZAGREBAČKI HOLDING d.o.o.</item>
      <item>VODOOPSKRBA I ODVODNJA d.o.o.</item>
      <item>B.I.INVEST d.o.o.</item>
    </izvorni_sadrzaj>
    <derivirana_varijabla naziv="DomainObject.Predmet.StrankaListFormatedWithAdress_1">
      <item>FINA ZAGREB, Albrechtova 42, 10000 Zagreb</item>
      <item>ZAGREBAČKI HOLDING d.o.o.</item>
      <item>VODOOPSKRBA I ODVODNJA d.o.o.</item>
      <item>B.I.INVEST d.o.o.</item>
    </derivirana_varijabla>
  </DomainObject.Predmet.StrankaListFormatedWithAdress>
  <DomainObject.Predmet.StrankaListFormatedWithAdressOIB>
    <izvorni_sadrzaj>
      <item>FINA ZAGREB, OIB 85821130368, Albrechtova 42, 10000 Zagreb</item>
      <item>ZAGREBAČKI HOLDING d.o.o., OIB 85584865987</item>
      <item>VODOOPSKRBA I ODVODNJA d.o.o., OIB 85584865987</item>
      <item>B.I.INVEST d.o.o., OIB 03514390359</item>
    </izvorni_sadrzaj>
    <derivirana_varijabla naziv="DomainObject.Predmet.StrankaListFormatedWithAdressOIB_1">
      <item>FINA ZAGREB, OIB 85821130368, Albrechtova 42, 10000 Zagreb</item>
      <item>ZAGREBAČKI HOLDING d.o.o., OIB 85584865987</item>
      <item>VODOOPSKRBA I ODVODNJA d.o.o., OIB 85584865987</item>
      <item>B.I.INVEST d.o.o., OIB 03514390359</item>
    </derivirana_varijabla>
  </DomainObject.Predmet.StrankaListFormatedWithAdressOIB>
  <DomainObject.Predmet.StrankaListNazivFormated>
    <izvorni_sadrzaj>
      <item>FINA ZAGREB</item>
      <item>ZAGREBAČKI HOLDING d.o.o.</item>
      <item>VODOOPSKRBA I ODVODNJA d.o.o.</item>
      <item>B.I.INVEST d.o.o.</item>
    </izvorni_sadrzaj>
    <derivirana_varijabla naziv="DomainObject.Predmet.StrankaListNazivFormated_1">
      <item>FINA ZAGREB</item>
      <item>ZAGREBAČKI HOLDING d.o.o.</item>
      <item>VODOOPSKRBA I ODVODNJA d.o.o.</item>
      <item>B.I.INVEST d.o.o.</item>
    </derivirana_varijabla>
  </DomainObject.Predmet.StrankaListNazivFormated>
  <DomainObject.Predmet.StrankaListNazivFormatedOIB>
    <izvorni_sadrzaj>
      <item>FINA ZAGREB, OIB 85821130368</item>
      <item>ZAGREBAČKI HOLDING d.o.o., OIB 85584865987</item>
      <item>VODOOPSKRBA I ODVODNJA d.o.o., OIB 85584865987</item>
      <item>B.I.INVEST d.o.o., OIB 03514390359</item>
    </izvorni_sadrzaj>
    <derivirana_varijabla naziv="DomainObject.Predmet.StrankaListNazivFormatedOIB_1">
      <item>FINA ZAGREB, OIB 85821130368</item>
      <item>ZAGREBAČKI HOLDING d.o.o., OIB 85584865987</item>
      <item>VODOOPSKRBA I ODVODNJA d.o.o., OIB 85584865987</item>
      <item>B.I.INVEST d.o.o., OIB 03514390359</item>
    </derivirana_varijabla>
  </DomainObject.Predmet.StrankaListNazivFormatedOIB>
  <DomainObject.Predmet.ProtuStrankaListFormated>
    <izvorni_sadrzaj>
      <item>B.V.INVEST d.o.o. za građenje, projektiranje i nadzor</item>
    </izvorni_sadrzaj>
    <derivirana_varijabla naziv="DomainObject.Predmet.ProtuStrankaListFormated_1">
      <item>B.V.INVEST d.o.o. za građenje, projektiranje i nadzor</item>
    </derivirana_varijabla>
  </DomainObject.Predmet.ProtuStrankaListFormated>
  <DomainObject.Predmet.ProtuStrankaListFormatedOIB>
    <izvorni_sadrzaj>
      <item>B.V.INVEST d.o.o. za građenje, projektiranje i nadzor, OIB 03514390359</item>
    </izvorni_sadrzaj>
    <derivirana_varijabla naziv="DomainObject.Predmet.ProtuStrankaListFormatedOIB_1">
      <item>B.V.INVEST d.o.o. za građenje, projektiranje i nadzor, OIB 03514390359</item>
    </derivirana_varijabla>
  </DomainObject.Predmet.ProtuStrankaListFormatedOIB>
  <DomainObject.Predmet.ProtuStrankaListFormatedWithAdress>
    <izvorni_sadrzaj>
      <item>B.V.INVEST d.o.o. za građenje, projektiranje i nadzor, Samoborska cesta 244, 10000 Zagreb</item>
    </izvorni_sadrzaj>
    <derivirana_varijabla naziv="DomainObject.Predmet.ProtuStrankaListFormatedWithAdress_1">
      <item>B.V.INVEST d.o.o. za građenje, projektiranje i nadzor, Samoborska cesta 244, 10000 Zagreb</item>
    </derivirana_varijabla>
  </DomainObject.Predmet.ProtuStrankaListFormatedWithAdress>
  <DomainObject.Predmet.ProtuStrankaListFormatedWithAdressOIB>
    <izvorni_sadrzaj>
      <item>B.V.INVEST d.o.o. za građenje, projektiranje i nadzor, OIB 03514390359, Samoborska cesta 244, 10000 Zagreb</item>
    </izvorni_sadrzaj>
    <derivirana_varijabla naziv="DomainObject.Predmet.ProtuStrankaListFormatedWithAdressOIB_1">
      <item>B.V.INVEST d.o.o. za građenje, projektiranje i nadzor, OIB 03514390359, Samoborska cesta 244, 10000 Zagreb</item>
    </derivirana_varijabla>
  </DomainObject.Predmet.ProtuStrankaListFormatedWithAdressOIB>
  <DomainObject.Predmet.ProtuStrankaListNazivFormated>
    <izvorni_sadrzaj>
      <item>B.V.INVEST d.o.o. za građenje, projektiranje i nadzor</item>
    </izvorni_sadrzaj>
    <derivirana_varijabla naziv="DomainObject.Predmet.ProtuStrankaListNazivFormated_1">
      <item>B.V.INVEST d.o.o. za građenje, projektiranje i nadzor</item>
    </derivirana_varijabla>
  </DomainObject.Predmet.ProtuStrankaListNazivFormated>
  <DomainObject.Predmet.ProtuStrankaListNazivFormatedOIB>
    <izvorni_sadrzaj>
      <item>B.V.INVEST d.o.o. za građenje, projektiranje i nadzor, OIB 03514390359</item>
    </izvorni_sadrzaj>
    <derivirana_varijabla naziv="DomainObject.Predmet.ProtuStrankaListNazivFormatedOIB_1">
      <item>B.V.INVEST d.o.o. za građenje, projektiranje i nadzor, OIB 03514390359</item>
    </derivirana_varijabla>
  </DomainObject.Predmet.ProtuStrankaListNazivFormatedOIB>
  <DomainObject.Predmet.OstaliListFormated>
    <izvorni_sadrzaj>
      <item>Vlado Blagus</item>
      <item>Jurica Tončić</item>
      <item>ŽUPANIJSKO DRŽAVNO ODVJETNIŠTVO  KARLOVAC</item>
    </izvorni_sadrzaj>
    <derivirana_varijabla naziv="DomainObject.Predmet.OstaliListFormated_1">
      <item>Vlado Blagus</item>
      <item>Jurica Tončić</item>
      <item>ŽUPANIJSKO DRŽAVNO ODVJETNIŠTVO  KARLOVAC</item>
    </derivirana_varijabla>
  </DomainObject.Predmet.OstaliListFormated>
  <DomainObject.Predmet.OstaliListFormatedOIB>
    <izvorni_sadrzaj>
      <item>Vlado Blagus, OIB 07711297970</item>
      <item>Jurica Tončić, OIB 44669013271</item>
      <item>ŽUPANIJSKO DRŽAVNO ODVJETNIŠTVO  KARLOVAC</item>
    </izvorni_sadrzaj>
    <derivirana_varijabla naziv="DomainObject.Predmet.OstaliListFormatedOIB_1">
      <item>Vlado Blagus, OIB 07711297970</item>
      <item>Jurica Tončić, OIB 44669013271</item>
      <item>ŽUPANIJSKO DRŽAVNO ODVJETNIŠTVO  KARLOVAC</item>
    </derivirana_varijabla>
  </DomainObject.Predmet.OstaliListFormatedOIB>
  <DomainObject.Predmet.OstaliListFormatedWithAdress>
    <izvorni_sadrzaj>
      <item>Vlado Blagus, Hrastik 19/a, 10000 Zagreb</item>
      <item>Jurica Tončić, I.Đorđića 19, 10000 Zagreb</item>
      <item>ŽUPANIJSKO DRŽAVNO ODVJETNIŠTVO  KARLOVAC</item>
    </izvorni_sadrzaj>
    <derivirana_varijabla naziv="DomainObject.Predmet.OstaliListFormatedWithAdress_1">
      <item>Vlado Blagus, Hrastik 19/a, 10000 Zagreb</item>
      <item>Jurica Tončić, I.Đorđića 19, 10000 Zagreb</item>
      <item>ŽUPANIJSKO DRŽAVNO ODVJETNIŠTVO  KARLOVAC</item>
    </derivirana_varijabla>
  </DomainObject.Predmet.OstaliListFormatedWithAdress>
  <DomainObject.Predmet.OstaliListFormatedWithAdressOIB>
    <izvorni_sadrzaj>
      <item>Vlado Blagus, OIB 07711297970, Hrastik 19/a, 10000 Zagreb</item>
      <item>Jurica Tončić, OIB 44669013271, I.Đorđića 19, 10000 Zagreb</item>
      <item>ŽUPANIJSKO DRŽAVNO ODVJETNIŠTVO  KARLOVAC</item>
    </izvorni_sadrzaj>
    <derivirana_varijabla naziv="DomainObject.Predmet.OstaliListFormatedWithAdressOIB_1">
      <item>Vlado Blagus, OIB 07711297970, Hrastik 19/a, 10000 Zagreb</item>
      <item>Jurica Tončić, OIB 44669013271, I.Đorđića 19, 10000 Zagreb</item>
      <item>ŽUPANIJSKO DRŽAVNO ODVJETNIŠTVO  KARLOVAC</item>
    </derivirana_varijabla>
  </DomainObject.Predmet.OstaliListFormatedWithAdressOIB>
  <DomainObject.Predmet.OstaliListNazivFormated>
    <izvorni_sadrzaj>
      <item>Vlado Blagus</item>
      <item>Jurica Tončić</item>
      <item>ŽUPANIJSKO DRŽAVNO ODVJETNIŠTVO  KARLOVAC</item>
    </izvorni_sadrzaj>
    <derivirana_varijabla naziv="DomainObject.Predmet.OstaliListNazivFormated_1">
      <item>Vlado Blagus</item>
      <item>Jurica Tončić</item>
      <item>ŽUPANIJSKO DRŽAVNO ODVJETNIŠTVO  KARLOVAC</item>
    </derivirana_varijabla>
  </DomainObject.Predmet.OstaliListNazivFormated>
  <DomainObject.Predmet.OstaliListNazivFormatedOIB>
    <izvorni_sadrzaj>
      <item>Vlado Blagus, OIB 07711297970</item>
      <item>Jurica Tončić, OIB 44669013271</item>
      <item>ŽUPANIJSKO DRŽAVNO ODVJETNIŠTVO  KARLOVAC</item>
    </izvorni_sadrzaj>
    <derivirana_varijabla naziv="DomainObject.Predmet.OstaliListNazivFormatedOIB_1">
      <item>Vlado Blagus, OIB 07711297970</item>
      <item>Jurica Tončić, OIB 44669013271</item>
      <item>ŽUPANIJSKO DRŽAVNO ODVJETNIŠTVO 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B.V.INVEST d.o.o. za građenje, projektiranje i nadzor</izvorni_sadrzaj>
    <derivirana_varijabla naziv="DomainObject.Predmet.ProtustrankaIDrugi_1">B.V.INVEST d.o.o. za građenje, projektiranje i nadzor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B.V.INVEST d.o.o. za građenje, projektiranje i nadzor, OIB 03514390359, Samoborska cesta 244, 10000 Zagreb</izvorni_sadrzaj>
    <derivirana_varijabla naziv="DomainObject.Predmet.ProtustrankaIDrugiAdressOIB_1">B.V.INVEST d.o.o. za građenje, projektiranje i nadzor, OIB 03514390359, Samoborska cesta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B.V.INVEST d.o.o. za građenje, projektiranje i nadzor</item>
      <item>FINA ZAGREB</item>
      <item>Vlado Blagus</item>
      <item>Jurica Tončić</item>
      <item>ZAGREBAČKI HOLDING d.o.o.</item>
      <item>VODOOPSKRBA I ODVODNJA d.o.o.</item>
      <item>B.I.INVEST d.o.o.</item>
      <item>ŽUPANIJSKO DRŽAVNO ODVJETNIŠTVO  KARLOVAC</item>
    </izvorni_sadrzaj>
    <derivirana_varijabla naziv="DomainObject.Predmet.SudioniciListNaziv_1">
      <item>B.V.INVEST d.o.o. za građenje, projektiranje i nadzor</item>
      <item>FINA ZAGREB</item>
      <item>Vlado Blagus</item>
      <item>Jurica Tončić</item>
      <item>ZAGREBAČKI HOLDING d.o.o.</item>
      <item>VODOOPSKRBA I ODVODNJA d.o.o.</item>
      <item>B.I.INVEST d.o.o.</item>
      <item>ŽUPANIJSKO DRŽAVNO ODVJETNIŠTVO  KARLOVAC</item>
    </derivirana_varijabla>
  </DomainObject.Predmet.SudioniciListNaziv>
  <DomainObject.Predmet.SudioniciListAdressOIB>
    <izvorni_sadrzaj>
      <item>B.V.INVEST d.o.o. za građenje, projektiranje i nadzor, OIB 03514390359, Samoborska cesta 244,10000 Zagreb</item>
      <item>FINA ZAGREB, OIB 85821130368, Albrechtova 42,10000 Zagreb</item>
      <item>Vlado Blagus, OIB 07711297970, Hrastik 19/a,10000 Zagreb</item>
      <item>Jurica Tončić, OIB 44669013271, I.Đorđića 19,10000 Zagreb</item>
      <item>ZAGREBAČKI HOLDING d.o.o., OIB 85584865987</item>
      <item>VODOOPSKRBA I ODVODNJA d.o.o., OIB 85584865987</item>
      <item>B.I.INVEST d.o.o., OIB 03514390359</item>
      <item>ŽUPANIJSKO DRŽAVNO ODVJETNIŠTVO  KARLOVAC</item>
    </izvorni_sadrzaj>
    <derivirana_varijabla naziv="DomainObject.Predmet.SudioniciListAdressOIB_1">
      <item>B.V.INVEST d.o.o. za građenje, projektiranje i nadzor, OIB 03514390359, Samoborska cesta 244,10000 Zagreb</item>
      <item>FINA ZAGREB, OIB 85821130368, Albrechtova 42,10000 Zagreb</item>
      <item>Vlado Blagus, OIB 07711297970, Hrastik 19/a,10000 Zagreb</item>
      <item>Jurica Tončić, OIB 44669013271, I.Đorđića 19,10000 Zagreb</item>
      <item>ZAGREBAČKI HOLDING d.o.o., OIB 85584865987</item>
      <item>VODOOPSKRBA I ODVODNJA d.o.o., OIB 85584865987</item>
      <item>B.I.INVEST d.o.o., OIB 03514390359</item>
      <item>ŽUPANIJSKO DRŽAVNO ODVJETNIŠTVO 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03514390359</item>
      <item>, OIB 85821130368</item>
      <item>, OIB 07711297970</item>
      <item>, OIB 44669013271</item>
      <item>, OIB 85584865987</item>
      <item>, OIB 85584865987</item>
      <item>, OIB 03514390359</item>
      <item>, OIB null</item>
    </izvorni_sadrzaj>
    <derivirana_varijabla naziv="DomainObject.Predmet.SudioniciListNazivOIB_1">
      <item>, OIB 03514390359</item>
      <item>, OIB 85821130368</item>
      <item>, OIB 07711297970</item>
      <item>, OIB 44669013271</item>
      <item>, OIB 85584865987</item>
      <item>, OIB 85584865987</item>
      <item>, OIB 03514390359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prosinca 2017.</izvorni_sadrzaj>
    <derivirana_varijabla naziv="DomainObject.Predmet.DatumZadnjeOdrzaneSudskeRadnje_1">22. prosinca 2017.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St-850/2013-64</izvorni_sadrzaj>
    <derivirana_varijabla naziv="DomainObject.PredzadnjaOdlukaIzPredmeta.Oznaka_1">St-850/2013-64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0F63FC-2F7C-450C-9AC5-DFA2B79A4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392</properties:Words>
  <properties:Characters>2167</properties:Characters>
  <properties:Lines>76</properties:Lines>
  <properties:Paragraphs>28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2019-03-28T13:24:00Z</dcterms:created>
  <dc:creator>x</dc:creator>
  <cp:lastModifiedBy>Gordana Cvitković</cp:lastModifiedBy>
  <cp:lastPrinted>2019-03-28T13:53:00Z</cp:lastPrinted>
  <dcterms:modified xmlns:xsi="http://www.w3.org/2001/XMLSchema-instance" xsi:type="dcterms:W3CDTF">2019-03-28T13:53:00Z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(St-850-2013-rješenje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