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8876" w14:paraId="612887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0717FF">
        <w:rPr>
          <w:b/>
        </w:rPr>
        <w:t xml:space="preserve"> 416/16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D3246E" w:rsidRPr="0097630A">
        <w:t xml:space="preserve"> </w:t>
      </w:r>
      <w:r w:rsidR="00067859">
        <w:t>MILENIUM CAR RENTAL d.o.o., Dubrovnik, I. Vojnovića 4, OIB: 20493163617</w:t>
      </w:r>
      <w:r w:rsidR="007A4979">
        <w:t xml:space="preserve">, </w:t>
      </w:r>
      <w:r w:rsidR="00714900" w:rsidRPr="0097630A">
        <w:t xml:space="preserve">dana </w:t>
      </w:r>
      <w:r w:rsidR="00067859">
        <w:t xml:space="preserve">25. travnja </w:t>
      </w:r>
      <w:r w:rsidR="007A4979">
        <w:t>2016</w:t>
      </w:r>
      <w:r w:rsidR="00466C99" w:rsidRPr="0097630A">
        <w:t>. godine</w:t>
      </w:r>
    </w:p>
    <w:p w:rsidRDefault="003E7BC1" w:rsidP="007A4979" w:rsidR="00714900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067859">
        <w:t>MILENIUM CAR RENTAL d.o.o., Dubrovnik, I. Vojnovića 4, OIB: 20493163617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0717FF">
        <w:t xml:space="preserve"> Dinka Trumbić</w:t>
      </w:r>
      <w:r w:rsidR="00E22608" w:rsidRPr="0097630A">
        <w:t>,</w:t>
      </w:r>
      <w:r w:rsidR="00AD5A2A">
        <w:t xml:space="preserve"> </w:t>
      </w:r>
      <w:r w:rsidR="000717FF">
        <w:t xml:space="preserve">Lovretska </w:t>
      </w:r>
      <w:r w:rsidR="00AD5A2A">
        <w:t>10</w:t>
      </w:r>
      <w:r w:rsidR="00200E7B">
        <w:t xml:space="preserve"> </w:t>
      </w:r>
      <w:r w:rsidR="00AD5A2A">
        <w:t>.</w:t>
      </w:r>
      <w:r w:rsidR="00200E7B">
        <w:t>,</w:t>
      </w:r>
      <w:r w:rsidR="00AD5A2A">
        <w:t>Split</w:t>
      </w:r>
      <w:r w:rsidR="00163350">
        <w:t xml:space="preserve">, OIB: </w:t>
      </w:r>
      <w:r w:rsidR="000717FF">
        <w:t>43468134790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067859">
        <w:t>MILENIUM CAR RENTAL d.o.o., Dubrovnik, I. Vojnovića 4, OIB: 20493163617</w:t>
      </w:r>
      <w:r w:rsidR="00824DEA" w:rsidRPr="0097630A">
        <w:t xml:space="preserve">, </w:t>
      </w:r>
      <w:r w:rsidR="00714900" w:rsidRPr="0097630A">
        <w:t>temeljem odr</w:t>
      </w:r>
      <w:r w:rsidR="00D63555">
        <w:t>edbe čl.132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717FF">
        <w:t>11</w:t>
      </w:r>
      <w:r w:rsidR="003E7BC1" w:rsidRPr="0097630A">
        <w:t>.</w:t>
      </w:r>
      <w:r w:rsidR="006108BC" w:rsidRPr="0097630A">
        <w:t xml:space="preserve"> </w:t>
      </w:r>
      <w:r w:rsidR="000717FF">
        <w:t>ožujka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0717FF">
        <w:t>156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7A4979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 </w:t>
      </w:r>
      <w:r>
        <w:t>podatke o imovini dužnika</w:t>
      </w:r>
      <w:r w:rsidR="000E5D0D">
        <w:t>. M</w:t>
      </w:r>
      <w:r w:rsidR="00714900" w:rsidRPr="0097630A">
        <w:t>eđutim</w:t>
      </w:r>
      <w:r w:rsidR="000E5D0D">
        <w:t xml:space="preserve"> iz </w:t>
      </w:r>
      <w:r w:rsidR="000E5D0D">
        <w:lastRenderedPageBreak/>
        <w:t xml:space="preserve">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362A0">
        <w:t>01</w:t>
      </w:r>
      <w:r w:rsidR="00987A3F" w:rsidRPr="0097630A">
        <w:t xml:space="preserve">. </w:t>
      </w:r>
      <w:r w:rsidR="005362A0">
        <w:t>ožujka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717FF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717FF">
        <w:t>3</w:t>
      </w:r>
      <w:r w:rsidR="005362A0">
        <w:t>1</w:t>
      </w:r>
      <w:r w:rsidR="00987A3F" w:rsidRPr="0097630A">
        <w:t>.</w:t>
      </w:r>
      <w:r w:rsidR="005362A0">
        <w:t xml:space="preserve"> ožujka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067859" w:rsidP="00130A4B" w:rsidR="002216B1" w:rsidRPr="0097630A">
      <w:pPr>
        <w:jc w:val="center"/>
        <w:rPr>
          <w:b/>
        </w:rPr>
      </w:pPr>
      <w:r>
        <w:rPr>
          <w:b/>
        </w:rPr>
        <w:t xml:space="preserve">U Dubrovniku, 25. travnja </w:t>
      </w:r>
      <w:r w:rsidR="007A4979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216B1" w:rsidP="002216B1" w:rsidR="002216B1" w:rsidRP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5D7E5D" w:rsidP="005D7E5D" w:rsidR="005D7E5D" w:rsidRPr="00CC5CA5">
      <w:r w:rsidRPr="00CC5CA5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C5CA5">
          <w:t>11. st</w:t>
        </w:r>
      </w:smartTag>
      <w:r w:rsidRPr="00CC5CA5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C5CA5">
          <w:t>4. OZ</w:t>
        </w:r>
      </w:smartTag>
      <w:r w:rsidRPr="00CC5CA5">
        <w:t>).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</w:p>
    <w:p w:rsidRDefault="00554503" w:rsidP="00554503" w:rsidR="00554503">
      <w:pPr>
        <w:numPr>
          <w:ilvl w:val="0"/>
          <w:numId w:val="1"/>
        </w:numPr>
        <w:jc w:val="both"/>
      </w:pPr>
      <w:r w:rsidRPr="0097630A">
        <w:t>FINA,</w:t>
      </w:r>
    </w:p>
    <w:p w:rsidRDefault="000717FF" w:rsidP="00554503" w:rsidR="000717FF">
      <w:pPr>
        <w:numPr>
          <w:ilvl w:val="0"/>
          <w:numId w:val="1"/>
        </w:numPr>
        <w:jc w:val="both"/>
      </w:pPr>
      <w:r>
        <w:t>GUO ŽDO</w:t>
      </w:r>
    </w:p>
    <w:p w:rsidRDefault="000E5D0D" w:rsidP="00554503" w:rsidR="000E5D0D" w:rsidRPr="0097630A">
      <w:pPr>
        <w:numPr>
          <w:ilvl w:val="0"/>
          <w:numId w:val="1"/>
        </w:numPr>
        <w:jc w:val="both"/>
      </w:pPr>
      <w:r>
        <w:t>e-oglasn</w:t>
      </w:r>
      <w:r w:rsidR="00067859">
        <w:t>a ploča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sectPr w:rsidSect="00824DEA" w:rsidR="00554503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R="00824D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2FB">
          <w:rPr>
            <w:noProof/>
          </w:rPr>
          <w:t>2</w:t>
        </w:r>
        <w:r>
          <w:fldChar w:fldCharType="end"/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67859"/>
    <w:rsid w:val="000717FF"/>
    <w:rsid w:val="000D45C7"/>
    <w:rsid w:val="000E5D0D"/>
    <w:rsid w:val="00130A4B"/>
    <w:rsid w:val="001376F4"/>
    <w:rsid w:val="00142A63"/>
    <w:rsid w:val="00163350"/>
    <w:rsid w:val="00165EA1"/>
    <w:rsid w:val="001A206E"/>
    <w:rsid w:val="00200E7B"/>
    <w:rsid w:val="002216B1"/>
    <w:rsid w:val="002C38A7"/>
    <w:rsid w:val="00312926"/>
    <w:rsid w:val="003D446D"/>
    <w:rsid w:val="003E7BC1"/>
    <w:rsid w:val="00411DA3"/>
    <w:rsid w:val="0041725C"/>
    <w:rsid w:val="00457C10"/>
    <w:rsid w:val="00466C99"/>
    <w:rsid w:val="00511383"/>
    <w:rsid w:val="0051349D"/>
    <w:rsid w:val="005302FB"/>
    <w:rsid w:val="005362A0"/>
    <w:rsid w:val="00554503"/>
    <w:rsid w:val="0055714E"/>
    <w:rsid w:val="00593887"/>
    <w:rsid w:val="005D7E5D"/>
    <w:rsid w:val="006108BC"/>
    <w:rsid w:val="00684FCC"/>
    <w:rsid w:val="006B5A25"/>
    <w:rsid w:val="00714900"/>
    <w:rsid w:val="007334B1"/>
    <w:rsid w:val="007A4979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6EA4"/>
    <w:rsid w:val="00A95917"/>
    <w:rsid w:val="00AB5815"/>
    <w:rsid w:val="00AD5A2A"/>
    <w:rsid w:val="00B1663A"/>
    <w:rsid w:val="00B21086"/>
    <w:rsid w:val="00B469E7"/>
    <w:rsid w:val="00B5054E"/>
    <w:rsid w:val="00D3246E"/>
    <w:rsid w:val="00D331D9"/>
    <w:rsid w:val="00D63555"/>
    <w:rsid w:val="00D8499A"/>
    <w:rsid w:val="00DA1343"/>
    <w:rsid w:val="00DB1EB4"/>
    <w:rsid w:val="00E22608"/>
    <w:rsid w:val="00E33DE4"/>
    <w:rsid w:val="00E371D7"/>
    <w:rsid w:val="00E649D3"/>
    <w:rsid w:val="00E6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2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2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2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2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2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2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2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2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MILENIUM CAR RENTAL d.o.o. za iznajmljivanje automobila, prijevoz i turizam</izvorni_sadrzaj>
    <derivirana_varijabla naziv="DomainObject.Predmet.ProtustrankaFormated_1">  MILENIUM CAR RENTAL d.o.o. za iznajmljivanje automobila, prijevoz i turizam</derivirana_varijabla>
  </DomainObject.Predmet.ProtustrankaFormated>
  <DomainObject.Predmet.ProtustrankaFormatedOIB>
    <izvorni_sadrzaj>  MILENIUM CAR RENTAL d.o.o. za iznajmljivanje automobila, prijevoz i turizam, OIB 20493163617</izvorni_sadrzaj>
    <derivirana_varijabla naziv="DomainObject.Predmet.ProtustrankaFormatedOIB_1">  MILENIUM CAR RENTAL d.o.o. za iznajmljivanje automobila, prijevoz i turizam, OIB 20493163617</derivirana_varijabla>
  </DomainObject.Predmet.ProtustrankaFormatedOIB>
  <DomainObject.Predmet.ProtustrankaFormatedWithAdress>
    <izvorni_sadrzaj> MILENIUM CAR RENTAL d.o.o. za iznajmljivanje automobila, prijevoz i turizam, Iva Vojnovića 4, 20000 Dubrovnik</izvorni_sadrzaj>
    <derivirana_varijabla naziv="DomainObject.Predmet.ProtustrankaFormatedWithAdress_1"> MILENIUM CAR RENTAL d.o.o. za iznajmljivanje automobila, prijevoz i turizam, Iva Vojnovića 4, 20000 Dubrovnik</derivirana_varijabla>
  </DomainObject.Predmet.ProtustrankaFormatedWithAdress>
  <DomainObject.Predmet.ProtustrankaFormatedWithAdressOIB>
    <izvorni_sadrzaj> MILENIUM CAR RENTAL d.o.o. za iznajmljivanje automobila, prijevoz i turizam, OIB 20493163617, Iva Vojnovića 4, 20000 Dubrovnik</izvorni_sadrzaj>
    <derivirana_varijabla naziv="DomainObject.Predmet.ProtustrankaFormatedWithAdressOIB_1"> MILENIUM CAR RENTAL d.o.o. za iznajmljivanje automobila, prijevoz i turizam, OIB 20493163617, Iva Vojnovića 4, 20000 Dubrovnik</derivirana_varijabla>
  </DomainObject.Predmet.ProtustrankaFormatedWithAdressOIB>
  <DomainObject.Predmet.ProtustrankaWithAdress>
    <izvorni_sadrzaj>MILENIUM CAR RENTAL d.o.o. za iznajmljivanje automobila, prijevoz i turizam Iva Vojnovića 4, 20000 Dubrovnik</izvorni_sadrzaj>
    <derivirana_varijabla naziv="DomainObject.Predmet.ProtustrankaWithAdress_1">MILENIUM CAR RENTAL d.o.o. za iznajmljivanje automobila, prijevoz i turizam Iva Vojnovića 4, 20000 Dubrovnik</derivirana_varijabla>
  </DomainObject.Predmet.ProtustrankaWithAdress>
  <DomainObject.Predmet.ProtustrankaWithAdressOIB>
    <izvorni_sadrzaj>MILENIUM CAR RENTAL d.o.o. za iznajmljivanje automobila, prijevoz i turizam, OIB 20493163617, Iva Vojnovića 4, 20000 Dubrovnik</izvorni_sadrzaj>
    <derivirana_varijabla naziv="DomainObject.Predmet.ProtustrankaWithAdressOIB_1">MILENIUM CAR RENTAL d.o.o. za iznajmljivanje automobila, prijevoz i turizam, OIB 20493163617, Iva Vojnovića 4, 20000 Dubrovnik</derivirana_varijabla>
  </DomainObject.Predmet.ProtustrankaWithAdressOIB>
  <DomainObject.Predmet.ProtustrankaNazivFormated>
    <izvorni_sadrzaj>MILENIUM CAR RENTAL d.o.o. za iznajmljivanje automobila, prijevoz i turizam</izvorni_sadrzaj>
    <derivirana_varijabla naziv="DomainObject.Predmet.ProtustrankaNazivFormated_1">MILENIUM CAR RENTAL d.o.o. za iznajmljivanje automobila, prijevoz i turizam</derivirana_varijabla>
  </DomainObject.Predmet.ProtustrankaNazivFormated>
  <DomainObject.Predmet.ProtustrankaNazivFormatedOIB>
    <izvorni_sadrzaj>MILENIUM CAR RENTAL d.o.o. za iznajmljivanje automobila, prijevoz i turizam, OIB 20493163617</izvorni_sadrzaj>
    <derivirana_varijabla naziv="DomainObject.Predmet.ProtustrankaNazivFormatedOIB_1">MILENIUM CAR RENTAL d.o.o. za iznajmljivanje automobila, prijevoz i turizam, OIB 20493163617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138156.53</izvorni_sadrzaj>
    <derivirana_varijabla naziv="DomainObject.Predmet.TrenutnaVrijednost_1">138156.53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MILENIUM CAR RENTAL d.o.o. za iznajmljivanje automobila, prijevoz i turizam</item>
    </izvorni_sadrzaj>
    <derivirana_varijabla naziv="DomainObject.Predmet.ProtuStrankaListFormated_1">
      <item>MILENIUM CAR RENTAL d.o.o. za iznajmljivanje automobila, prijevoz i turizam</item>
    </derivirana_varijabla>
  </DomainObject.Predmet.ProtuStrankaListFormated>
  <DomainObject.Predmet.ProtuStrankaListFormatedOIB>
    <izvorni_sadrzaj>
      <item>MILENIUM CAR RENTAL d.o.o. za iznajmljivanje automobila, prijevoz i turizam, OIB 20493163617</item>
    </izvorni_sadrzaj>
    <derivirana_varijabla naziv="DomainObject.Predmet.ProtuStrankaListFormatedOIB_1">
      <item>MILENIUM CAR RENTAL d.o.o. za iznajmljivanje automobila, prijevoz i turizam, OIB 20493163617</item>
    </derivirana_varijabla>
  </DomainObject.Predmet.ProtuStrankaListFormatedOIB>
  <DomainObject.Predmet.ProtuStrankaListFormatedWithAdress>
    <izvorni_sadrzaj>
      <item>MILENIUM CAR RENTAL d.o.o. za iznajmljivanje automobila, prijevoz i turizam, Iva Vojnovića 4, 20000 Dubrovnik</item>
    </izvorni_sadrzaj>
    <derivirana_varijabla naziv="DomainObject.Predmet.ProtuStrankaListFormatedWithAdress_1">
      <item>MILENIUM CAR RENTAL d.o.o. za iznajmljivanje automobila, prijevoz i turizam, Iva Vojnovića 4, 20000 Dubrovnik</item>
    </derivirana_varijabla>
  </DomainObject.Predmet.ProtuStrankaListFormatedWithAdress>
  <DomainObject.Predmet.ProtuStrankaListFormatedWithAdressOIB>
    <izvorni_sadrzaj>
      <item>MILENIUM CAR RENTAL d.o.o. za iznajmljivanje automobila, prijevoz i turizam, OIB 20493163617, Iva Vojnovića 4, 20000 Dubrovnik</item>
    </izvorni_sadrzaj>
    <derivirana_varijabla naziv="DomainObject.Predmet.ProtuStrankaListFormatedWithAdressOIB_1">
      <item>MILENIUM CAR RENTAL d.o.o. za iznajmljivanje automobila, prijevoz i turizam, OIB 20493163617, Iva Vojnovića 4, 20000 Dubrovnik</item>
    </derivirana_varijabla>
  </DomainObject.Predmet.ProtuStrankaListFormatedWithAdressOIB>
  <DomainObject.Predmet.ProtuStrankaListNazivFormated>
    <izvorni_sadrzaj>
      <item>MILENIUM CAR RENTAL d.o.o. za iznajmljivanje automobila, prijevoz i turizam</item>
    </izvorni_sadrzaj>
    <derivirana_varijabla naziv="DomainObject.Predmet.ProtuStrankaListNazivFormated_1">
      <item>MILENIUM CAR RENTAL d.o.o. za iznajmljivanje automobila, prijevoz i turizam</item>
    </derivirana_varijabla>
  </DomainObject.Predmet.ProtuStrankaListNazivFormated>
  <DomainObject.Predmet.ProtuStrankaListNazivFormatedOIB>
    <izvorni_sadrzaj>
      <item>MILENIUM CAR RENTAL d.o.o. za iznajmljivanje automobila, prijevoz i turizam, OIB 20493163617</item>
    </izvorni_sadrzaj>
    <derivirana_varijabla naziv="DomainObject.Predmet.ProtuStrankaListNazivFormatedOIB_1">
      <item>MILENIUM CAR RENTAL d.o.o. za iznajmljivanje automobila, prijevoz i turizam, OIB 20493163617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MILENIUM CAR RENTAL d.o.o. za iznajmljivanje automobila, prijevoz i turizam</izvorni_sadrzaj>
    <derivirana_varijabla naziv="DomainObject.Predmet.ProtustrankaIDrugi_1">MILENIUM CAR RENTAL d.o.o. za iznajmljivanje automobila, prijevoz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MILENIUM CAR RENTAL d.o.o. za iznajmljivanje automobila, prijevoz i turizam, OIB 20493163617, Iva Vojnovića 4, 20000 Dubrovnik</izvorni_sadrzaj>
    <derivirana_varijabla naziv="DomainObject.Predmet.ProtustrankaIDrugiAdressOIB_1">MILENIUM CAR RENTAL d.o.o. za iznajmljivanje automobila, prijevoz i turizam, OIB 20493163617, Iva Vojnovića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MILENIUM CAR RENTAL d.o.o. za iznajmljivanje automobila, prijevoz i turizam</item>
    </izvorni_sadrzaj>
    <derivirana_varijabla naziv="DomainObject.Predmet.SudioniciListNaziv_1">
      <item>FINA, RC Split, Podružnica Dubrovnik</item>
      <item>MILENIUM CAR RENTAL d.o.o. za iznajmljivanje automobila, prijevoz i turizam</item>
    </derivirana_varijabla>
  </DomainObject.Predmet.SudioniciListNaziv>
  <DomainObject.Predmet.SudioniciListAdressOIB>
    <izvorni_sadrzaj>
      <item>FINA, RC Split, Podružnica Dubrovnik, OIB 85821130368, Vukovarska 2,20000 Dubrovnik</item>
      <item>MILENIUM CAR RENTAL d.o.o. za iznajmljivanje automobila, prijevoz i turizam, OIB 20493163617, Iva Vojnovića 4,20000 Dubrovnik</item>
    </izvorni_sadrzaj>
    <derivirana_varijabla naziv="DomainObject.Predmet.SudioniciListAdressOIB_1">
      <item>FINA, RC Split, Podružnica Dubrovnik, OIB 85821130368, Vukovarska 2,20000 Dubrovnik</item>
      <item>MILENIUM CAR RENTAL d.o.o. za iznajmljivanje automobila, prijevoz i turizam, OIB 20493163617, Iva Vojnovića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20493163617</item>
    </izvorni_sadrzaj>
    <derivirana_varijabla naziv="DomainObject.Predmet.SudioniciListNazivOIB_1">
      <item>, OIB 85821130368</item>
      <item>, OIB 20493163617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3394</properties:Characters>
  <properties:Lines>96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2016-04-25T12:06:00Z</dcterms:created>
  <dc:creator>stanka grcic</dc:creator>
  <cp:lastModifiedBy>Mara Marčinko</cp:lastModifiedBy>
  <cp:lastPrinted>2016-04-25T12:13:00Z</cp:lastPrinted>
  <dcterms:modified xmlns:xsi="http://www.w3.org/2001/XMLSchema-instance" xsi:type="dcterms:W3CDTF">2016-04-25T12:21:00Z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