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1536" w14:paraId="bf51536" w:rsidRDefault="006C318A" w:rsidP="00882873" w:rsidR="00882873">
      <w:pPr>
        <w:pStyle w:val="Tijeloteksta"/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190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107</w:t>
      </w:r>
      <w:proofErr w:type="spellEnd"/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430547" w:rsidR="00E5722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882873" w:rsidP="00882873" w:rsidR="00882873">
      <w:pPr>
        <w:pStyle w:val="Tijeloteksta"/>
      </w:pPr>
    </w:p>
    <w:p w:rsidRDefault="00603150" w:rsidP="00882873" w:rsidR="00603150">
      <w:pPr>
        <w:pStyle w:val="Tijeloteksta"/>
      </w:pPr>
    </w:p>
    <w:p w:rsidRDefault="00603150" w:rsidP="00882873" w:rsidR="00603150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882873" w:rsidR="00882873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5722E" w:rsidP="00522D49" w:rsidR="00E5722E">
      <w:pPr>
        <w:pStyle w:val="Tijeloteksta"/>
        <w:rPr>
          <w:b/>
          <w:bCs/>
        </w:rPr>
      </w:pPr>
    </w:p>
    <w:p w:rsidRDefault="002F4FC2" w:rsidP="00882873" w:rsidR="002F4FC2">
      <w:pPr>
        <w:pStyle w:val="Tijeloteksta"/>
        <w:rPr>
          <w:b/>
          <w:bCs/>
        </w:rPr>
      </w:pPr>
    </w:p>
    <w:p w:rsidRDefault="00882873" w:rsidP="00882873" w:rsidR="00882873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</w:t>
      </w:r>
      <w:proofErr w:type="spellStart"/>
      <w:r>
        <w:t>16</w:t>
      </w:r>
      <w:proofErr w:type="spellEnd"/>
      <w:r>
        <w:t xml:space="preserve">/a,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030048295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36348263271</w:t>
      </w:r>
      <w:proofErr w:type="spellEnd"/>
      <w:r>
        <w:t xml:space="preserve">, dana </w:t>
      </w:r>
      <w:r w:rsidR="00A66AFA">
        <w:t xml:space="preserve">7. srpnja </w:t>
      </w:r>
      <w:proofErr w:type="spellStart"/>
      <w:r w:rsidR="00A66AFA">
        <w:t>2017</w:t>
      </w:r>
      <w:proofErr w:type="spellEnd"/>
      <w:r w:rsidR="00A66AFA">
        <w:t xml:space="preserve">.     </w:t>
      </w:r>
      <w:r>
        <w:t xml:space="preserve">           </w:t>
      </w:r>
    </w:p>
    <w:p w:rsidRDefault="006E2E0D" w:rsidP="00430547" w:rsidR="002F4FC2">
      <w:pPr>
        <w:ind w:firstLine="708"/>
        <w:jc w:val="both"/>
      </w:pPr>
      <w:r>
        <w:t xml:space="preserve">          </w:t>
      </w:r>
    </w:p>
    <w:p w:rsidRDefault="00E5722E" w:rsidP="00D63FFA" w:rsidR="00E5722E">
      <w:pPr>
        <w:ind w:firstLine="708"/>
        <w:jc w:val="both"/>
      </w:pPr>
    </w:p>
    <w:p w:rsidRDefault="00603150" w:rsidP="00D63FFA" w:rsidR="00603150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>
      <w:pPr>
        <w:jc w:val="both"/>
      </w:pPr>
    </w:p>
    <w:p w:rsidRDefault="00603150" w:rsidP="00A2646D" w:rsidR="00603150">
      <w:pPr>
        <w:jc w:val="both"/>
      </w:pPr>
    </w:p>
    <w:p w:rsidRDefault="002F4FC2" w:rsidP="00A2646D" w:rsidR="002F4FC2" w:rsidRPr="00AE7D8E">
      <w:pPr>
        <w:jc w:val="both"/>
      </w:pPr>
    </w:p>
    <w:p w:rsidRDefault="00F35A55" w:rsidP="00430547" w:rsidR="00244BF6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272C5B">
        <w:t xml:space="preserve">Igoru Mihaljević vlasnik </w:t>
      </w:r>
      <w:proofErr w:type="spellStart"/>
      <w:r w:rsidR="00272C5B">
        <w:t>Maki</w:t>
      </w:r>
      <w:proofErr w:type="spellEnd"/>
      <w:r w:rsidR="00272C5B">
        <w:t xml:space="preserve"> Ugostiteljski obrt Osijek, Zeleno polje 9, </w:t>
      </w:r>
      <w:proofErr w:type="spellStart"/>
      <w:r w:rsidR="00272C5B">
        <w:t>OIB</w:t>
      </w:r>
      <w:proofErr w:type="spellEnd"/>
      <w:r w:rsidR="00272C5B">
        <w:t xml:space="preserve"> </w:t>
      </w:r>
      <w:proofErr w:type="spellStart"/>
      <w:r w:rsidR="00272C5B">
        <w:t>69683871489</w:t>
      </w:r>
      <w:proofErr w:type="spellEnd"/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TIMONT d.o.o. za građevinsko – instalaterske radove, u stečaju, Osijek, Livadska </w:t>
      </w:r>
      <w:proofErr w:type="spellStart"/>
      <w:r w:rsidR="00882873">
        <w:t>16</w:t>
      </w:r>
      <w:proofErr w:type="spellEnd"/>
      <w:r w:rsidR="00882873">
        <w:t xml:space="preserve">/a, </w:t>
      </w:r>
      <w:proofErr w:type="spellStart"/>
      <w:r w:rsidR="00882873">
        <w:t>MBS</w:t>
      </w:r>
      <w:proofErr w:type="spellEnd"/>
      <w:r w:rsidR="00882873">
        <w:t xml:space="preserve"> </w:t>
      </w:r>
      <w:proofErr w:type="spellStart"/>
      <w:r w:rsidR="00882873">
        <w:t>030048295</w:t>
      </w:r>
      <w:proofErr w:type="spellEnd"/>
      <w:r w:rsidR="00882873">
        <w:t xml:space="preserve">, </w:t>
      </w:r>
      <w:proofErr w:type="spellStart"/>
      <w:r w:rsidR="00882873">
        <w:t>OIB</w:t>
      </w:r>
      <w:proofErr w:type="spellEnd"/>
      <w:r w:rsidR="00882873">
        <w:t xml:space="preserve"> </w:t>
      </w:r>
      <w:proofErr w:type="spellStart"/>
      <w:r w:rsidR="00882873">
        <w:t>36348263271</w:t>
      </w:r>
      <w:proofErr w:type="spellEnd"/>
      <w:r w:rsidR="00AE7D8E">
        <w:t xml:space="preserve">, </w:t>
      </w:r>
      <w:r w:rsidR="00AE43E1">
        <w:t>i to:</w:t>
      </w:r>
    </w:p>
    <w:p w:rsidRDefault="00E363A9" w:rsidP="00E363A9" w:rsidR="00E363A9">
      <w:pPr>
        <w:pStyle w:val="Odlomakpopisa"/>
        <w:numPr>
          <w:ilvl w:val="0"/>
          <w:numId w:val="14"/>
        </w:numPr>
      </w:pPr>
      <w:r>
        <w:t xml:space="preserve">Suvlasnički dio: </w:t>
      </w:r>
      <w:proofErr w:type="spellStart"/>
      <w:r>
        <w:t>672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(E-1) nekretnine na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8724</w:t>
      </w:r>
      <w:proofErr w:type="spellEnd"/>
      <w:r>
        <w:t xml:space="preserve">/4 u naravi zgrada mješovite uporabe broj </w:t>
      </w:r>
      <w:proofErr w:type="spellStart"/>
      <w:r>
        <w:t>59</w:t>
      </w:r>
      <w:proofErr w:type="spellEnd"/>
      <w:r>
        <w:t xml:space="preserve"> i dvorište Ul. Matije Gupca, sa </w:t>
      </w:r>
      <w:proofErr w:type="spellStart"/>
      <w:r>
        <w:t>1094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upisano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589</w:t>
      </w:r>
      <w:proofErr w:type="spellEnd"/>
      <w:r>
        <w:t xml:space="preserve"> ETAŽNO VLASNIŠTVO u određenim omjerima, k.o. Osijek, što u naravi čini : </w:t>
      </w:r>
    </w:p>
    <w:p w:rsidRDefault="00E363A9" w:rsidP="00E363A9" w:rsidR="00E363A9" w:rsidRPr="00685C12">
      <w:pPr>
        <w:pStyle w:val="Odlomakpopisa"/>
        <w:numPr>
          <w:ilvl w:val="0"/>
          <w:numId w:val="12"/>
        </w:numPr>
        <w:ind w:left="1425"/>
      </w:pPr>
      <w:r>
        <w:t xml:space="preserve">poslovni prostor A - nalazi se u prizemlju i galeriji, u </w:t>
      </w:r>
      <w:proofErr w:type="spellStart"/>
      <w:r>
        <w:t>roh</w:t>
      </w:r>
      <w:proofErr w:type="spellEnd"/>
      <w:r>
        <w:t>-</w:t>
      </w:r>
      <w:proofErr w:type="spellStart"/>
      <w:r>
        <w:t>bau</w:t>
      </w:r>
      <w:proofErr w:type="spellEnd"/>
      <w:r>
        <w:t xml:space="preserve"> izvedbi, ukupne površine </w:t>
      </w:r>
      <w:proofErr w:type="spellStart"/>
      <w:r>
        <w:t>166</w:t>
      </w:r>
      <w:proofErr w:type="spellEnd"/>
      <w:r>
        <w:t>,</w:t>
      </w:r>
      <w:proofErr w:type="spellStart"/>
      <w:r>
        <w:t>40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4323C4" w:rsidP="00244BF6" w:rsidR="004323C4" w:rsidRPr="00244BF6">
      <w:pPr>
        <w:pStyle w:val="Odlomakpopisa"/>
        <w:ind w:left="1425"/>
        <w:rPr>
          <w:b/>
          <w:bCs/>
        </w:rPr>
      </w:pPr>
      <w:r w:rsidRPr="004323C4">
        <w:rPr>
          <w:b/>
          <w:bCs/>
        </w:rPr>
        <w:t xml:space="preserve">za </w:t>
      </w:r>
      <w:proofErr w:type="spellStart"/>
      <w:r w:rsidRPr="004323C4">
        <w:rPr>
          <w:b/>
          <w:bCs/>
        </w:rPr>
        <w:t>kupovninu</w:t>
      </w:r>
      <w:proofErr w:type="spellEnd"/>
      <w:r w:rsidRPr="004323C4">
        <w:rPr>
          <w:b/>
          <w:bCs/>
        </w:rPr>
        <w:t xml:space="preserve"> u iznosu od  </w:t>
      </w:r>
      <w:proofErr w:type="spellStart"/>
      <w:r w:rsidR="00E363A9">
        <w:rPr>
          <w:b/>
          <w:bCs/>
        </w:rPr>
        <w:t>342.096</w:t>
      </w:r>
      <w:proofErr w:type="spellEnd"/>
      <w:r w:rsidR="00E363A9">
        <w:rPr>
          <w:b/>
          <w:bCs/>
        </w:rPr>
        <w:t>,</w:t>
      </w:r>
      <w:proofErr w:type="spellStart"/>
      <w:r w:rsidR="00E363A9">
        <w:rPr>
          <w:b/>
          <w:bCs/>
        </w:rPr>
        <w:t>09</w:t>
      </w:r>
      <w:proofErr w:type="spellEnd"/>
      <w:r w:rsidR="00244BF6">
        <w:t xml:space="preserve">  </w:t>
      </w:r>
      <w:r w:rsidRPr="00244BF6">
        <w:rPr>
          <w:b/>
          <w:bCs/>
        </w:rPr>
        <w:t xml:space="preserve">kn.  </w:t>
      </w:r>
    </w:p>
    <w:p w:rsidRDefault="00E5722E" w:rsidP="00522D49" w:rsidR="00E5722E" w:rsidRPr="00D63FFA">
      <w:pPr>
        <w:pStyle w:val="Tijeloteksta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4323C4">
        <w:t xml:space="preserve"> </w:t>
      </w:r>
      <w:r w:rsidR="00E363A9">
        <w:t xml:space="preserve">Igor Mihaljević vlasnik </w:t>
      </w:r>
      <w:proofErr w:type="spellStart"/>
      <w:r w:rsidR="00E363A9">
        <w:t>Maki</w:t>
      </w:r>
      <w:proofErr w:type="spellEnd"/>
      <w:r w:rsidR="00E363A9">
        <w:t xml:space="preserve"> Ugostiteljski obrt Osijek, Zeleno polje 9, </w:t>
      </w:r>
      <w:proofErr w:type="spellStart"/>
      <w:r w:rsidR="00E363A9">
        <w:t>OIB</w:t>
      </w:r>
      <w:proofErr w:type="spellEnd"/>
      <w:r w:rsidR="00E363A9">
        <w:t xml:space="preserve"> </w:t>
      </w:r>
      <w:proofErr w:type="spellStart"/>
      <w:r w:rsidR="00E363A9">
        <w:t>69683871489</w:t>
      </w:r>
      <w:proofErr w:type="spellEnd"/>
      <w:r w:rsidR="00244BF6">
        <w:t xml:space="preserve">, </w:t>
      </w:r>
      <w:r w:rsidR="00AE43E1">
        <w:t xml:space="preserve">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4323C4">
        <w:t>, za nekretninu navedenu u točki I 1.</w:t>
      </w:r>
      <w:r w:rsidR="00AE7D8E">
        <w:t xml:space="preserve"> u iznosu od </w:t>
      </w:r>
      <w:proofErr w:type="spellStart"/>
      <w:r w:rsidR="00DA6676">
        <w:t>307.986</w:t>
      </w:r>
      <w:proofErr w:type="spellEnd"/>
      <w:r w:rsidR="00DA6676">
        <w:t>,</w:t>
      </w:r>
      <w:proofErr w:type="spellStart"/>
      <w:r w:rsidR="00552E70">
        <w:t>48</w:t>
      </w:r>
      <w:proofErr w:type="spellEnd"/>
      <w:r w:rsidR="00552E70">
        <w:t xml:space="preserve"> kn, na </w:t>
      </w:r>
      <w:r w:rsidR="00AE43E1">
        <w:t xml:space="preserve">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4323C4">
        <w:t>190</w:t>
      </w:r>
      <w:proofErr w:type="spellEnd"/>
      <w:r w:rsidR="004323C4">
        <w:t>-</w:t>
      </w:r>
      <w:proofErr w:type="spellStart"/>
      <w:r w:rsidR="004323C4">
        <w:t>2015</w:t>
      </w:r>
      <w:proofErr w:type="spellEnd"/>
      <w:r w:rsidR="006E2E0D">
        <w:t xml:space="preserve"> </w:t>
      </w:r>
      <w:r w:rsidR="00AE43E1">
        <w:t>kod Hrvatske poštanske banke.</w:t>
      </w:r>
    </w:p>
    <w:p w:rsidRDefault="00E5722E" w:rsidP="00522D49" w:rsidR="00E5722E">
      <w:pPr>
        <w:pStyle w:val="Tijeloteksta"/>
      </w:pPr>
    </w:p>
    <w:p w:rsidRDefault="00F35A55" w:rsidP="00430547" w:rsidR="00430547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E6122B" w:rsidP="00E5722E" w:rsidR="00E6122B">
      <w:pPr>
        <w:pStyle w:val="Tijeloteksta"/>
        <w:jc w:val="center"/>
      </w:pPr>
    </w:p>
    <w:p w:rsidRDefault="00F35A55" w:rsidP="00522D49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522D49">
        <w:t>ješenja.</w:t>
      </w:r>
    </w:p>
    <w:p w:rsidRDefault="00603150" w:rsidP="00522D49" w:rsidR="00603150">
      <w:pPr>
        <w:pStyle w:val="Tijeloteksta"/>
        <w:ind w:left="1065"/>
      </w:pPr>
    </w:p>
    <w:p w:rsidRDefault="00603150" w:rsidP="00522D49" w:rsidR="00603150">
      <w:pPr>
        <w:pStyle w:val="Tijeloteksta"/>
        <w:ind w:left="1065"/>
      </w:pPr>
    </w:p>
    <w:p w:rsidRDefault="00603150" w:rsidP="00603150" w:rsidR="00603150">
      <w:pPr>
        <w:pStyle w:val="Tijeloteksta"/>
        <w:ind w:left="1065"/>
        <w:jc w:val="center"/>
      </w:pPr>
      <w:r>
        <w:lastRenderedPageBreak/>
        <w:t>2</w:t>
      </w:r>
    </w:p>
    <w:p w:rsidRDefault="00603150" w:rsidP="00603150" w:rsidR="00603150">
      <w:pPr>
        <w:pStyle w:val="Tijeloteksta"/>
        <w:ind w:left="1065"/>
        <w:jc w:val="center"/>
      </w:pPr>
    </w:p>
    <w:p w:rsidRDefault="00603150" w:rsidP="00603150" w:rsidR="00603150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190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107</w:t>
      </w:r>
      <w:proofErr w:type="spellEnd"/>
    </w:p>
    <w:p w:rsidRDefault="00603150" w:rsidP="00603150" w:rsidR="00603150">
      <w:pPr>
        <w:pStyle w:val="Tijeloteksta"/>
        <w:ind w:left="1065"/>
        <w:jc w:val="center"/>
      </w:pPr>
    </w:p>
    <w:p w:rsidRDefault="00603150" w:rsidP="00603150" w:rsidR="00603150">
      <w:pPr>
        <w:pStyle w:val="Tijeloteksta"/>
        <w:ind w:left="1065"/>
        <w:jc w:val="center"/>
      </w:pPr>
    </w:p>
    <w:p w:rsidRDefault="00603150" w:rsidP="00603150" w:rsidR="00603150">
      <w:pPr>
        <w:pStyle w:val="Tijeloteksta"/>
        <w:ind w:left="1065"/>
        <w:jc w:val="center"/>
      </w:pPr>
    </w:p>
    <w:p w:rsidRDefault="00522D49" w:rsidP="00522D49" w:rsidR="00522D49" w:rsidRPr="00522D49">
      <w:pPr>
        <w:pStyle w:val="Tijeloteksta"/>
        <w:ind w:left="1065"/>
      </w:pPr>
    </w:p>
    <w:p w:rsidRDefault="00F35A55" w:rsidP="00E6122B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603150" w:rsidP="00F35A55" w:rsidR="00603150">
      <w:pPr>
        <w:pStyle w:val="Tijeloteksta"/>
        <w:ind w:left="1065"/>
      </w:pPr>
    </w:p>
    <w:p w:rsidRDefault="00F35A55" w:rsidP="00603150" w:rsidR="00603150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A2646D" w:rsidP="00AE7D8E" w:rsidR="00A2646D">
      <w:pPr>
        <w:pStyle w:val="Tijeloteksta"/>
      </w:pPr>
    </w:p>
    <w:p w:rsidRDefault="00603150" w:rsidP="00AE7D8E" w:rsidR="00603150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AE7D8E" w:rsidP="006E2E0D" w:rsidR="00AE7D8E">
      <w:pPr>
        <w:pStyle w:val="Tijeloteksta"/>
      </w:pPr>
    </w:p>
    <w:p w:rsidRDefault="00603150" w:rsidP="006E2E0D" w:rsidR="00603150">
      <w:pPr>
        <w:pStyle w:val="Tijeloteksta"/>
      </w:pPr>
    </w:p>
    <w:p w:rsidRDefault="00A2646D" w:rsidP="00522D49" w:rsidR="00E5722E" w:rsidRPr="00522D49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Nalaže se zemljišno- knjižnom </w:t>
      </w:r>
      <w:r w:rsidR="00AE7D8E">
        <w:t>odjelu Općinskog suda u Osijeku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430547" w:rsidP="00737C36" w:rsidR="00430547">
      <w:pPr>
        <w:rPr>
          <w:b/>
          <w:bCs/>
        </w:rPr>
      </w:pPr>
    </w:p>
    <w:p w:rsidRDefault="00603150" w:rsidP="00737C36" w:rsidR="00603150">
      <w:pPr>
        <w:rPr>
          <w:b/>
          <w:bCs/>
        </w:rPr>
      </w:pPr>
    </w:p>
    <w:p w:rsidRDefault="00603150" w:rsidP="00737C36" w:rsidR="00603150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E5722E" w:rsidP="00B217D9" w:rsidR="00E5722E">
      <w:pPr>
        <w:rPr>
          <w:b/>
          <w:bCs/>
        </w:rPr>
      </w:pPr>
    </w:p>
    <w:p w:rsidRDefault="00603150" w:rsidP="00B217D9" w:rsidR="00603150">
      <w:pPr>
        <w:rPr>
          <w:b/>
          <w:bCs/>
        </w:rPr>
      </w:pPr>
    </w:p>
    <w:p w:rsidRDefault="00603150" w:rsidP="00B217D9" w:rsidR="00603150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proofErr w:type="spellStart"/>
      <w:r>
        <w:t>164</w:t>
      </w:r>
      <w:proofErr w:type="spellEnd"/>
      <w:r>
        <w:t>. Stečajnog zakona</w:t>
      </w:r>
      <w:r w:rsidR="00605981">
        <w:t xml:space="preserve"> (Narodne novine broj  </w:t>
      </w:r>
      <w:proofErr w:type="spellStart"/>
      <w:r w:rsidR="00605981">
        <w:t>44</w:t>
      </w:r>
      <w:proofErr w:type="spellEnd"/>
      <w:r w:rsidR="00605981">
        <w:t>/</w:t>
      </w:r>
      <w:proofErr w:type="spellStart"/>
      <w:r w:rsidR="00605981">
        <w:t>96</w:t>
      </w:r>
      <w:proofErr w:type="spellEnd"/>
      <w:r w:rsidR="00605981">
        <w:t xml:space="preserve">, </w:t>
      </w:r>
      <w:proofErr w:type="spellStart"/>
      <w:r w:rsidR="00605981">
        <w:t>29</w:t>
      </w:r>
      <w:proofErr w:type="spellEnd"/>
      <w:r w:rsidR="00605981">
        <w:t>/</w:t>
      </w:r>
      <w:proofErr w:type="spellStart"/>
      <w:r w:rsidR="00605981">
        <w:t>99</w:t>
      </w:r>
      <w:proofErr w:type="spellEnd"/>
      <w:r w:rsidR="00605981">
        <w:t xml:space="preserve">, </w:t>
      </w:r>
      <w:proofErr w:type="spellStart"/>
      <w:r w:rsidR="00605981">
        <w:t>129</w:t>
      </w:r>
      <w:proofErr w:type="spellEnd"/>
      <w:r w:rsidR="00605981">
        <w:t>/</w:t>
      </w:r>
      <w:proofErr w:type="spellStart"/>
      <w:r w:rsidR="00605981">
        <w:t>00</w:t>
      </w:r>
      <w:proofErr w:type="spellEnd"/>
      <w:r w:rsidR="00605981">
        <w:t xml:space="preserve">, </w:t>
      </w:r>
      <w:proofErr w:type="spellStart"/>
      <w:r w:rsidR="00605981">
        <w:t>123</w:t>
      </w:r>
      <w:proofErr w:type="spellEnd"/>
      <w:r w:rsidR="00605981">
        <w:t>/</w:t>
      </w:r>
      <w:proofErr w:type="spellStart"/>
      <w:r w:rsidR="00605981">
        <w:t>03</w:t>
      </w:r>
      <w:proofErr w:type="spellEnd"/>
      <w:r w:rsidR="00605981">
        <w:t xml:space="preserve">, </w:t>
      </w:r>
      <w:proofErr w:type="spellStart"/>
      <w:r w:rsidR="00605981">
        <w:t>82</w:t>
      </w:r>
      <w:proofErr w:type="spellEnd"/>
      <w:r w:rsidR="00605981">
        <w:t>/</w:t>
      </w:r>
      <w:proofErr w:type="spellStart"/>
      <w:r w:rsidR="00605981">
        <w:t>06</w:t>
      </w:r>
      <w:proofErr w:type="spellEnd"/>
      <w:r w:rsidR="00605981">
        <w:t xml:space="preserve">, </w:t>
      </w:r>
      <w:proofErr w:type="spellStart"/>
      <w:r w:rsidR="00605981">
        <w:t>116</w:t>
      </w:r>
      <w:proofErr w:type="spellEnd"/>
      <w:r w:rsidR="00605981">
        <w:t>/</w:t>
      </w:r>
      <w:proofErr w:type="spellStart"/>
      <w:r w:rsidR="00605981">
        <w:t>10</w:t>
      </w:r>
      <w:proofErr w:type="spellEnd"/>
      <w:r w:rsidR="00605981">
        <w:t xml:space="preserve">, </w:t>
      </w:r>
      <w:proofErr w:type="spellStart"/>
      <w:r w:rsidR="00605981">
        <w:t>25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, </w:t>
      </w:r>
      <w:proofErr w:type="spellStart"/>
      <w:r w:rsidR="00605981">
        <w:t>133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 u vezi s člankom </w:t>
      </w:r>
      <w:proofErr w:type="spellStart"/>
      <w:r w:rsidR="00605981">
        <w:t>441</w:t>
      </w:r>
      <w:proofErr w:type="spellEnd"/>
      <w:r w:rsidR="00605981">
        <w:t xml:space="preserve">. Stečajnog zakona Narodne novine </w:t>
      </w:r>
      <w:proofErr w:type="spellStart"/>
      <w:r w:rsidR="00605981">
        <w:t>71</w:t>
      </w:r>
      <w:proofErr w:type="spellEnd"/>
      <w:r w:rsidR="00605981">
        <w:t>/</w:t>
      </w:r>
      <w:proofErr w:type="spellStart"/>
      <w:r w:rsidR="00605981">
        <w:t>15</w:t>
      </w:r>
      <w:proofErr w:type="spellEnd"/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E5722E">
      <w:pPr>
        <w:jc w:val="both"/>
        <w:rPr>
          <w:bCs/>
        </w:rPr>
      </w:pPr>
      <w:r>
        <w:tab/>
        <w:t xml:space="preserve">Na usmenoj  javnoj dražbi, radi prodaje nekretnina stečajnog dužnika, održanoj u prostorijama ovog suda dana </w:t>
      </w:r>
      <w:r w:rsidR="002F4FC2">
        <w:t xml:space="preserve">6. srpnja </w:t>
      </w:r>
      <w:proofErr w:type="spellStart"/>
      <w:r w:rsidR="002F4FC2">
        <w:t>2017</w:t>
      </w:r>
      <w:proofErr w:type="spellEnd"/>
      <w:r w:rsidR="002F4FC2">
        <w:t>.</w:t>
      </w:r>
      <w:r w:rsidR="00605981">
        <w:t xml:space="preserve"> godine, sudjelova</w:t>
      </w:r>
      <w:r w:rsidR="009E6867">
        <w:t>li su kao ponuditelji za nekretnine navedene u točki I 1. zaključka o prodaji St-</w:t>
      </w:r>
      <w:proofErr w:type="spellStart"/>
      <w:r w:rsidR="009E6867">
        <w:t>190</w:t>
      </w:r>
      <w:proofErr w:type="spellEnd"/>
      <w:r w:rsidR="009E6867">
        <w:t>/</w:t>
      </w:r>
      <w:proofErr w:type="spellStart"/>
      <w:r w:rsidR="009E6867">
        <w:t>15</w:t>
      </w:r>
      <w:proofErr w:type="spellEnd"/>
      <w:r w:rsidR="009E6867">
        <w:t>-</w:t>
      </w:r>
      <w:proofErr w:type="spellStart"/>
      <w:r w:rsidR="008B518C">
        <w:t>97</w:t>
      </w:r>
      <w:proofErr w:type="spellEnd"/>
      <w:r w:rsidR="008B518C">
        <w:t xml:space="preserve"> od 2. lipnja </w:t>
      </w:r>
      <w:proofErr w:type="spellStart"/>
      <w:r w:rsidR="008B518C">
        <w:t>2017</w:t>
      </w:r>
      <w:proofErr w:type="spellEnd"/>
      <w:r w:rsidR="008B518C">
        <w:t>. godine: I</w:t>
      </w:r>
      <w:r w:rsidR="00552E70">
        <w:t xml:space="preserve">gor Mihaljević vlasnik </w:t>
      </w:r>
      <w:proofErr w:type="spellStart"/>
      <w:r w:rsidR="00552E70">
        <w:t>Maki</w:t>
      </w:r>
      <w:proofErr w:type="spellEnd"/>
      <w:r w:rsidR="00552E70">
        <w:t xml:space="preserve"> Ugostiteljski obrt Osijek</w:t>
      </w:r>
      <w:r w:rsidR="008B518C">
        <w:t xml:space="preserve"> i Domagoj </w:t>
      </w:r>
      <w:proofErr w:type="spellStart"/>
      <w:r w:rsidR="008B518C">
        <w:t>Škobić</w:t>
      </w:r>
      <w:proofErr w:type="spellEnd"/>
      <w:r w:rsidR="008B518C">
        <w:t xml:space="preserve"> vlasnik  Poljoprivredni obrt </w:t>
      </w:r>
      <w:proofErr w:type="spellStart"/>
      <w:r w:rsidR="008B518C">
        <w:t>Škobić</w:t>
      </w:r>
      <w:proofErr w:type="spellEnd"/>
      <w:r w:rsidR="008B518C">
        <w:t xml:space="preserve">, Aljmaš, Rudina </w:t>
      </w:r>
      <w:proofErr w:type="spellStart"/>
      <w:r w:rsidR="008B518C">
        <w:t>Balinac</w:t>
      </w:r>
      <w:proofErr w:type="spellEnd"/>
      <w:r w:rsidR="008B518C">
        <w:t xml:space="preserve"> </w:t>
      </w:r>
      <w:proofErr w:type="spellStart"/>
      <w:r w:rsidR="008B518C">
        <w:t>33</w:t>
      </w:r>
      <w:proofErr w:type="spellEnd"/>
      <w:r w:rsidR="008B518C">
        <w:t xml:space="preserve">. Najpovoljniju ponudu dao je ponuditelj </w:t>
      </w:r>
      <w:r w:rsidR="001A4D18">
        <w:t xml:space="preserve">Igor Mihaljević vlasnik </w:t>
      </w:r>
      <w:proofErr w:type="spellStart"/>
      <w:r w:rsidR="001A4D18">
        <w:t>Maki</w:t>
      </w:r>
      <w:proofErr w:type="spellEnd"/>
      <w:r w:rsidR="001A4D18">
        <w:t xml:space="preserve"> Ugostiteljski obrt Osijek, budući je istakao ponudu u iznosu od </w:t>
      </w:r>
      <w:r w:rsidR="00EA0702">
        <w:t xml:space="preserve"> </w:t>
      </w:r>
      <w:proofErr w:type="spellStart"/>
      <w:r w:rsidR="00552E70">
        <w:t>342.096</w:t>
      </w:r>
      <w:proofErr w:type="spellEnd"/>
      <w:r w:rsidR="00552E70">
        <w:t>,</w:t>
      </w:r>
      <w:proofErr w:type="spellStart"/>
      <w:r w:rsidR="00552E70">
        <w:t>09</w:t>
      </w:r>
      <w:proofErr w:type="spellEnd"/>
      <w:r w:rsidR="00EA0702">
        <w:t xml:space="preserve"> kn</w:t>
      </w:r>
      <w:r w:rsidR="00A91C43">
        <w:t xml:space="preserve">. </w:t>
      </w:r>
      <w:r w:rsidR="001A4D18">
        <w:t xml:space="preserve">Tu činjenicu, kao i činjenicu da je ponuditelj Igor Mihaljević vlasnik </w:t>
      </w:r>
      <w:proofErr w:type="spellStart"/>
      <w:r w:rsidR="001A4D18">
        <w:t>Maki</w:t>
      </w:r>
      <w:proofErr w:type="spellEnd"/>
      <w:r w:rsidR="001A4D18">
        <w:t xml:space="preserve"> Ugostiteljski obrt Osijek ispunio uvjete da mu se dosude nekretnine u vlasništvu stečajnog dužnika, nakon zaključenja dražbe utvrdio je stečajni sudac, te je uz primjenu </w:t>
      </w:r>
      <w:r w:rsidR="00A91C43">
        <w:rPr>
          <w:bCs/>
        </w:rPr>
        <w:t xml:space="preserve">odredbe članka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</w:p>
    <w:p w:rsidRDefault="00430547" w:rsidP="00D63FFA" w:rsidR="00430547">
      <w:pPr>
        <w:jc w:val="both"/>
        <w:rPr>
          <w:bCs/>
        </w:rPr>
      </w:pPr>
    </w:p>
    <w:p w:rsidRDefault="00603150" w:rsidP="00D63FFA" w:rsidR="00603150">
      <w:pPr>
        <w:jc w:val="both"/>
        <w:rPr>
          <w:bCs/>
        </w:rPr>
      </w:pPr>
    </w:p>
    <w:p w:rsidRDefault="00603150" w:rsidP="00D63FFA" w:rsidR="00603150">
      <w:pPr>
        <w:jc w:val="both"/>
        <w:rPr>
          <w:bCs/>
        </w:rPr>
      </w:pPr>
    </w:p>
    <w:p w:rsidRDefault="00603150" w:rsidP="00D63FFA" w:rsidR="00603150">
      <w:pPr>
        <w:jc w:val="both"/>
        <w:rPr>
          <w:bCs/>
        </w:rPr>
      </w:pPr>
    </w:p>
    <w:p w:rsidRDefault="00603150" w:rsidP="00D63FFA" w:rsidR="00603150">
      <w:pPr>
        <w:jc w:val="both"/>
        <w:rPr>
          <w:bCs/>
        </w:rPr>
      </w:pPr>
    </w:p>
    <w:p w:rsidRDefault="00603150" w:rsidP="00603150" w:rsidR="00603150">
      <w:pPr>
        <w:jc w:val="center"/>
        <w:rPr>
          <w:bCs/>
        </w:rPr>
      </w:pPr>
      <w:r>
        <w:rPr>
          <w:bCs/>
        </w:rPr>
        <w:t>3</w:t>
      </w:r>
    </w:p>
    <w:p w:rsidRDefault="00603150" w:rsidP="00603150" w:rsidR="00603150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190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107</w:t>
      </w:r>
      <w:proofErr w:type="spellEnd"/>
    </w:p>
    <w:p w:rsidRDefault="00603150" w:rsidP="00603150" w:rsidR="00603150">
      <w:pPr>
        <w:jc w:val="center"/>
        <w:rPr>
          <w:bCs/>
        </w:rPr>
      </w:pPr>
    </w:p>
    <w:p w:rsidRDefault="00603150" w:rsidP="00D63FFA" w:rsidR="00603150">
      <w:pPr>
        <w:jc w:val="both"/>
        <w:rPr>
          <w:bCs/>
        </w:rPr>
      </w:pPr>
    </w:p>
    <w:p w:rsidRDefault="00603150" w:rsidP="00D63FFA" w:rsidR="00603150">
      <w:pPr>
        <w:jc w:val="both"/>
        <w:rPr>
          <w:bCs/>
        </w:rPr>
      </w:pPr>
    </w:p>
    <w:p w:rsidRDefault="00603150" w:rsidP="00D63FFA" w:rsidR="00603150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 w:rsidRPr="00D63FFA">
      <w:pPr>
        <w:jc w:val="both"/>
        <w:rPr>
          <w:bCs/>
        </w:rPr>
      </w:pPr>
    </w:p>
    <w:p w:rsidRDefault="00A91C43" w:rsidP="003B7C17" w:rsidR="00E5722E">
      <w:pPr>
        <w:jc w:val="center"/>
      </w:pPr>
      <w:r>
        <w:t xml:space="preserve">U Osijeku </w:t>
      </w:r>
      <w:r w:rsidR="002F4FC2">
        <w:t xml:space="preserve">6. srpanj </w:t>
      </w:r>
      <w:proofErr w:type="spellStart"/>
      <w:r w:rsidR="002F4FC2">
        <w:t>2017</w:t>
      </w:r>
      <w:proofErr w:type="spellEnd"/>
      <w:r w:rsidR="002F4FC2">
        <w:t xml:space="preserve">. </w:t>
      </w:r>
      <w:r w:rsidR="00E5722E">
        <w:t xml:space="preserve"> </w:t>
      </w:r>
    </w:p>
    <w:p w:rsidRDefault="0070012E" w:rsidP="0070012E" w:rsidR="0070012E">
      <w:r>
        <w:t>Zapisničar</w:t>
      </w:r>
    </w:p>
    <w:p w:rsidRDefault="0070012E" w:rsidP="0070012E" w:rsidR="00E5722E">
      <w:r>
        <w:t>Maja Kocijan</w:t>
      </w:r>
    </w:p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E5722E" w:rsidP="0070012E" w:rsidR="00E5722E"/>
    <w:p w:rsidRDefault="003E6C32" w:rsidP="0070012E" w:rsidR="003E6C32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E5722E" w:rsidP="00737C36" w:rsidR="00E5722E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</w:t>
      </w:r>
      <w:proofErr w:type="spellStart"/>
      <w:r>
        <w:rPr>
          <w:bCs/>
        </w:rPr>
        <w:t>Julka</w:t>
      </w:r>
      <w:proofErr w:type="spellEnd"/>
      <w:r>
        <w:rPr>
          <w:bCs/>
        </w:rPr>
        <w:t xml:space="preserve"> Bandić </w:t>
      </w:r>
    </w:p>
    <w:p w:rsidRDefault="00E5722E" w:rsidP="00E5722E" w:rsidR="00E5722E" w:rsidRPr="0042418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 w:rsidR="00552E70">
        <w:t xml:space="preserve">Igoru Mihaljević vlasnik </w:t>
      </w:r>
      <w:proofErr w:type="spellStart"/>
      <w:r w:rsidR="00552E70">
        <w:t>Maki</w:t>
      </w:r>
      <w:proofErr w:type="spellEnd"/>
      <w:r w:rsidR="00552E70">
        <w:t xml:space="preserve"> Ugostiteljski obrt Osijek, Zeleno polje 9</w:t>
      </w:r>
    </w:p>
    <w:p w:rsidRDefault="00424181" w:rsidP="00E5722E" w:rsidR="00424181" w:rsidRPr="002A5965">
      <w:pPr>
        <w:numPr>
          <w:ilvl w:val="0"/>
          <w:numId w:val="1"/>
        </w:numPr>
        <w:jc w:val="both"/>
        <w:rPr>
          <w:bCs/>
        </w:rPr>
      </w:pPr>
      <w:r>
        <w:t xml:space="preserve">Ponuditelj </w:t>
      </w:r>
      <w:r w:rsidR="00603150">
        <w:t xml:space="preserve">Domagoj </w:t>
      </w:r>
      <w:proofErr w:type="spellStart"/>
      <w:r w:rsidR="00603150">
        <w:t>Škobić</w:t>
      </w:r>
      <w:proofErr w:type="spellEnd"/>
      <w:r w:rsidR="00603150">
        <w:t xml:space="preserve"> vlasnik  Poljoprivredni obrt </w:t>
      </w:r>
      <w:proofErr w:type="spellStart"/>
      <w:r w:rsidR="00603150">
        <w:t>Škobić</w:t>
      </w:r>
      <w:proofErr w:type="spellEnd"/>
      <w:r w:rsidR="00603150">
        <w:t xml:space="preserve">, Aljmaš, Rudina </w:t>
      </w:r>
      <w:proofErr w:type="spellStart"/>
      <w:r w:rsidR="00603150">
        <w:t>Balinac</w:t>
      </w:r>
      <w:proofErr w:type="spellEnd"/>
      <w:r w:rsidR="00603150">
        <w:t xml:space="preserve"> </w:t>
      </w:r>
      <w:proofErr w:type="spellStart"/>
      <w:r w:rsidR="00603150">
        <w:t>33</w:t>
      </w:r>
      <w:proofErr w:type="spellEnd"/>
    </w:p>
    <w:p w:rsidRDefault="00E5722E" w:rsidP="00E5722E" w:rsidR="00E5722E">
      <w:pPr>
        <w:pStyle w:val="Tijeloteksta"/>
        <w:numPr>
          <w:ilvl w:val="0"/>
          <w:numId w:val="1"/>
        </w:numPr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Sberbank</w:t>
      </w:r>
      <w:proofErr w:type="spellEnd"/>
      <w:r>
        <w:t xml:space="preserve"> d.d. Zagreb, Varšavska 9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r w:rsidRPr="009438AC">
        <w:t>RH Ministarstvo financija Pore</w:t>
      </w:r>
      <w:r>
        <w:t xml:space="preserve">zna uprava Područni ured Slavonije i Baranje  po </w:t>
      </w:r>
      <w:proofErr w:type="spellStart"/>
      <w:r>
        <w:t>ŽDO</w:t>
      </w:r>
      <w:proofErr w:type="spellEnd"/>
      <w:r>
        <w:t xml:space="preserve">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zemljišno – knjižni odjel Općinskog suda u Osijeku, Osijek</w:t>
      </w:r>
    </w:p>
    <w:p w:rsidRDefault="00E5722E" w:rsidP="00E5722E" w:rsidR="00E5722E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p w:rsidRDefault="003B7C17" w:rsidP="00E5722E" w:rsidR="00E5722E" w:rsidRPr="009438AC">
      <w:pPr>
        <w:numPr>
          <w:ilvl w:val="0"/>
          <w:numId w:val="1"/>
        </w:numPr>
      </w:pPr>
      <w:r>
        <w:t>kal.</w:t>
      </w:r>
      <w:r w:rsidR="00811AA9">
        <w:t xml:space="preserve"> 7/9</w:t>
      </w:r>
      <w:bookmarkStart w:name="_GoBack" w:id="0"/>
      <w:bookmarkEnd w:id="0"/>
    </w:p>
    <w:p w:rsidRDefault="002A5965" w:rsidP="002A5965" w:rsidR="002A5965" w:rsidRPr="009438AC">
      <w:pPr>
        <w:ind w:left="360"/>
      </w:pPr>
    </w:p>
    <w:sectPr w:rsidSect="00603150" w:rsidR="002A5965" w:rsidRPr="009438AC">
      <w:pgSz w:h="16838" w:w="11906"/>
      <w:pgMar w:gutter="0" w:footer="708" w:header="708" w:left="1440" w:bottom="851" w:right="1286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A6D4D"/>
    <w:multiLevelType w:val="hybridMultilevel"/>
    <w:tmpl w:val="90D48394"/>
    <w:lvl w:tplc="8B66474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A955D11"/>
    <w:multiLevelType w:val="hybridMultilevel"/>
    <w:tmpl w:val="FDB24A8C"/>
    <w:lvl w:tplc="5CA8370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43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3"/>
      </w:pPr>
    </w:lvl>
    <w:lvl w:tplc="041A001B" w:ilvl="2">
      <w:start w:val="1"/>
      <w:numFmt w:val="lowerRoman"/>
      <w:lvlText w:val="%3."/>
      <w:lvlJc w:val="right"/>
      <w:pPr>
        <w:ind w:hanging="180" w:left="2883"/>
      </w:pPr>
    </w:lvl>
    <w:lvl w:tplc="041A000F" w:ilvl="3">
      <w:start w:val="1"/>
      <w:numFmt w:val="decimal"/>
      <w:lvlText w:val="%4."/>
      <w:lvlJc w:val="left"/>
      <w:pPr>
        <w:ind w:hanging="360" w:left="3603"/>
      </w:pPr>
    </w:lvl>
    <w:lvl w:tplc="041A0019" w:ilvl="4">
      <w:start w:val="1"/>
      <w:numFmt w:val="lowerLetter"/>
      <w:lvlText w:val="%5."/>
      <w:lvlJc w:val="left"/>
      <w:pPr>
        <w:ind w:hanging="360" w:left="4323"/>
      </w:pPr>
    </w:lvl>
    <w:lvl w:tplc="041A001B" w:ilvl="5">
      <w:start w:val="1"/>
      <w:numFmt w:val="lowerRoman"/>
      <w:lvlText w:val="%6."/>
      <w:lvlJc w:val="right"/>
      <w:pPr>
        <w:ind w:hanging="180" w:left="5043"/>
      </w:pPr>
    </w:lvl>
    <w:lvl w:tplc="041A000F" w:ilvl="6">
      <w:start w:val="1"/>
      <w:numFmt w:val="decimal"/>
      <w:lvlText w:val="%7."/>
      <w:lvlJc w:val="left"/>
      <w:pPr>
        <w:ind w:hanging="360" w:left="5763"/>
      </w:pPr>
    </w:lvl>
    <w:lvl w:tplc="041A0019" w:ilvl="7">
      <w:start w:val="1"/>
      <w:numFmt w:val="lowerLetter"/>
      <w:lvlText w:val="%8."/>
      <w:lvlJc w:val="left"/>
      <w:pPr>
        <w:ind w:hanging="360" w:left="6483"/>
      </w:pPr>
    </w:lvl>
    <w:lvl w:tplc="041A001B" w:ilvl="8">
      <w:start w:val="1"/>
      <w:numFmt w:val="lowerRoman"/>
      <w:lvlText w:val="%9."/>
      <w:lvlJc w:val="right"/>
      <w:pPr>
        <w:ind w:hanging="180" w:left="7203"/>
      </w:p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A4D18"/>
    <w:rsid w:val="00204164"/>
    <w:rsid w:val="00244BF6"/>
    <w:rsid w:val="00260103"/>
    <w:rsid w:val="00272C5B"/>
    <w:rsid w:val="002A5965"/>
    <w:rsid w:val="002E6296"/>
    <w:rsid w:val="002F4FC2"/>
    <w:rsid w:val="00360A8F"/>
    <w:rsid w:val="003B7C17"/>
    <w:rsid w:val="003E6C32"/>
    <w:rsid w:val="00424181"/>
    <w:rsid w:val="00430547"/>
    <w:rsid w:val="004323C4"/>
    <w:rsid w:val="004D5C30"/>
    <w:rsid w:val="00522D49"/>
    <w:rsid w:val="00552E70"/>
    <w:rsid w:val="00603150"/>
    <w:rsid w:val="00605981"/>
    <w:rsid w:val="00657546"/>
    <w:rsid w:val="006C318A"/>
    <w:rsid w:val="006E2E0D"/>
    <w:rsid w:val="0070012E"/>
    <w:rsid w:val="00737C36"/>
    <w:rsid w:val="00753AD5"/>
    <w:rsid w:val="00780F93"/>
    <w:rsid w:val="007F029F"/>
    <w:rsid w:val="00811AA9"/>
    <w:rsid w:val="00836734"/>
    <w:rsid w:val="00882873"/>
    <w:rsid w:val="008B518C"/>
    <w:rsid w:val="009438AC"/>
    <w:rsid w:val="009B6C68"/>
    <w:rsid w:val="009C1B13"/>
    <w:rsid w:val="009E6867"/>
    <w:rsid w:val="00A2646D"/>
    <w:rsid w:val="00A30D25"/>
    <w:rsid w:val="00A66AFA"/>
    <w:rsid w:val="00A91C43"/>
    <w:rsid w:val="00AE43E1"/>
    <w:rsid w:val="00AE7D8E"/>
    <w:rsid w:val="00AF2274"/>
    <w:rsid w:val="00B217D9"/>
    <w:rsid w:val="00B34F15"/>
    <w:rsid w:val="00B961EB"/>
    <w:rsid w:val="00BB5F40"/>
    <w:rsid w:val="00BF7A36"/>
    <w:rsid w:val="00C00974"/>
    <w:rsid w:val="00C067DF"/>
    <w:rsid w:val="00C868B3"/>
    <w:rsid w:val="00CF6A1A"/>
    <w:rsid w:val="00D07E0F"/>
    <w:rsid w:val="00D22B2F"/>
    <w:rsid w:val="00D3189F"/>
    <w:rsid w:val="00D63FFA"/>
    <w:rsid w:val="00D67D22"/>
    <w:rsid w:val="00DA6676"/>
    <w:rsid w:val="00DD53EC"/>
    <w:rsid w:val="00DF6C09"/>
    <w:rsid w:val="00E21566"/>
    <w:rsid w:val="00E363A9"/>
    <w:rsid w:val="00E51A88"/>
    <w:rsid w:val="00E5722E"/>
    <w:rsid w:val="00E6122B"/>
    <w:rsid w:val="00EA0702"/>
    <w:rsid w:val="00EE3D3C"/>
    <w:rsid w:val="00F35A55"/>
    <w:rsid w:val="00F64B03"/>
    <w:rsid w:val="00FA1F72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1A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1A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A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A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A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1A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1A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A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A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A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E7E8B6-72D4-4E65-897E-564B5CA84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763</properties:Words>
  <properties:Characters>4140</properties:Characters>
  <properties:Lines>135</properties:Lines>
  <properties:Paragraphs>43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2017-07-06T12:04:00Z</dcterms:created>
  <dc:creator>Herman Jadranka</dc:creator>
  <cp:lastModifiedBy>Maja Kocijan</cp:lastModifiedBy>
  <cp:lastPrinted>2017-07-07T09:58:00Z</cp:lastPrinted>
  <dcterms:modified xmlns:xsi="http://www.w3.org/2001/XMLSchema-instance" xsi:type="dcterms:W3CDTF">2017-07-07T09:58:00Z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