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8c46" w14:paraId="2cd8c46" w:rsidRDefault="00252B86" w:rsidP="0064654E" w:rsidR="0064654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465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252B86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252B86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252B86">
        <w:rPr>
          <w:sz w:val="24"/>
          <w:szCs w:val="24"/>
        </w:rPr>
        <w:t>-174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563827">
        <w:rPr>
          <w:sz w:val="24"/>
          <w:szCs w:val="24"/>
        </w:rPr>
        <w:t>30. listopada</w:t>
      </w:r>
      <w:r w:rsidR="009205BD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5F6333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563827">
        <w:rPr>
          <w:sz w:val="24"/>
          <w:szCs w:val="24"/>
        </w:rPr>
        <w:t>8</w:t>
      </w:r>
      <w:r w:rsidR="005733E4">
        <w:rPr>
          <w:sz w:val="24"/>
          <w:szCs w:val="24"/>
        </w:rPr>
        <w:t xml:space="preserve"> dana očitovati na navode iz podnes</w:t>
      </w:r>
      <w:r w:rsidR="001E18E6">
        <w:rPr>
          <w:sz w:val="24"/>
          <w:szCs w:val="24"/>
        </w:rPr>
        <w:t>a</w:t>
      </w:r>
      <w:r w:rsidR="005733E4">
        <w:rPr>
          <w:sz w:val="24"/>
          <w:szCs w:val="24"/>
        </w:rPr>
        <w:t>ka</w:t>
      </w:r>
      <w:r w:rsidR="001E18E6">
        <w:rPr>
          <w:sz w:val="24"/>
          <w:szCs w:val="24"/>
        </w:rPr>
        <w:t>:</w:t>
      </w:r>
      <w:r w:rsidR="009205BD">
        <w:rPr>
          <w:sz w:val="24"/>
          <w:szCs w:val="24"/>
        </w:rPr>
        <w:t xml:space="preserve"> Dušanke Kostić, Azema Mustafića i Ivice Daničića od 26. </w:t>
      </w:r>
      <w:r w:rsidR="00563827">
        <w:rPr>
          <w:sz w:val="24"/>
          <w:szCs w:val="24"/>
        </w:rPr>
        <w:t>listopada</w:t>
      </w:r>
      <w:r w:rsidR="009205BD">
        <w:rPr>
          <w:sz w:val="24"/>
          <w:szCs w:val="24"/>
        </w:rPr>
        <w:t xml:space="preserve"> 2018.</w:t>
      </w:r>
    </w:p>
    <w:p w:rsidRDefault="007C1D19" w:rsidP="00FC18D1" w:rsidR="007C1D19">
      <w:pPr>
        <w:jc w:val="center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E18E6">
        <w:rPr>
          <w:sz w:val="24"/>
          <w:szCs w:val="24"/>
        </w:rPr>
        <w:t>Navedeni vjerovnici dostavili su sudu podneske</w:t>
      </w:r>
      <w:r w:rsidR="00563827">
        <w:rPr>
          <w:sz w:val="24"/>
          <w:szCs w:val="24"/>
        </w:rPr>
        <w:t xml:space="preserve"> od 26. listopada 2018. S obzirom na to da je stečajni upravitelj zakonski zastupnik stečajnog dužnika i tijelo stečajnog postupka, dužan je u zadanom roku dostaviti </w:t>
      </w:r>
      <w:r w:rsidR="005C46D2">
        <w:rPr>
          <w:sz w:val="24"/>
          <w:szCs w:val="24"/>
        </w:rPr>
        <w:t xml:space="preserve">očitovanje </w:t>
      </w:r>
      <w:r w:rsidR="001E18E6">
        <w:rPr>
          <w:sz w:val="24"/>
          <w:szCs w:val="24"/>
        </w:rPr>
        <w:t>na navode iznesene u tim podnescima.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C46D2" w:rsidRPr="005C46D2">
        <w:rPr>
          <w:sz w:val="24"/>
          <w:szCs w:val="24"/>
        </w:rPr>
        <w:t xml:space="preserve">30. listopada </w:t>
      </w:r>
      <w:r w:rsidR="00353020" w:rsidRPr="00353020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14F72">
        <w:rPr>
          <w:rFonts w:hAnsi="Times New Roman" w:ascii="Times New Roman"/>
          <w:b w:val="false"/>
          <w:color w:val="auto"/>
          <w:szCs w:val="24"/>
        </w:rPr>
        <w:t>,v.r.</w:t>
      </w:r>
      <w:r w:rsidR="00252B8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F14F72" w:rsidP="00400817" w:rsidR="00F14F7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14F72" w:rsidP="00400817" w:rsidR="00F14F7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D468C" w:rsidP="00F14F72" w:rsidR="00CD468C">
      <w:pPr>
        <w:rPr>
          <w:sz w:val="24"/>
          <w:szCs w:val="24"/>
        </w:rPr>
      </w:pPr>
    </w:p>
    <w:p w:rsidRDefault="00F14F72" w:rsidP="00F14F72" w:rsidR="00F14F72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1E18E6"/>
    <w:rsid w:val="00252B86"/>
    <w:rsid w:val="00310646"/>
    <w:rsid w:val="00353020"/>
    <w:rsid w:val="003C77CD"/>
    <w:rsid w:val="004846E3"/>
    <w:rsid w:val="00563827"/>
    <w:rsid w:val="005733E4"/>
    <w:rsid w:val="00574039"/>
    <w:rsid w:val="00577C20"/>
    <w:rsid w:val="005C46D2"/>
    <w:rsid w:val="005E5A2C"/>
    <w:rsid w:val="005F6333"/>
    <w:rsid w:val="0060605C"/>
    <w:rsid w:val="0064654E"/>
    <w:rsid w:val="006F6973"/>
    <w:rsid w:val="0075381D"/>
    <w:rsid w:val="007B09FE"/>
    <w:rsid w:val="007C1D19"/>
    <w:rsid w:val="007E506A"/>
    <w:rsid w:val="0085773F"/>
    <w:rsid w:val="008A286D"/>
    <w:rsid w:val="009205B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14F72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F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F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F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F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F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F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F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F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St-1915/2016-165</izvorni_sadrzaj>
    <derivirana_varijabla naziv="DomainObject.PredzadnjaOdlukaIzPredmeta.Oznaka_1">St-1915/2016-165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786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2018-10-30T13:26:00Z</dcterms:created>
  <dc:creator>nmarkovic</dc:creator>
  <cp:lastModifiedBy>Dijana Hadžić</cp:lastModifiedBy>
  <cp:lastPrinted>2018-10-30T13:49:00Z</cp:lastPrinted>
  <dcterms:modified xmlns:xsi="http://www.w3.org/2001/XMLSchema-instance" xsi:type="dcterms:W3CDTF">2018-10-30T13:49:00Z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(60.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