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8b2a" w14:paraId="99e8b2a" w:rsidRDefault="007E6A82" w:rsidP="007E6A82" w:rsidR="007E6A8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A82" w:rsidP="007E6A82" w:rsidR="007E6A8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E6A82" w:rsidP="007E6A82" w:rsidR="007E6A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E6A82" w:rsidP="007E6A82" w:rsidR="007E6A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E6A82" w:rsidP="007E6A82" w:rsidR="007E6A82"/>
    <w:p w:rsidRDefault="007E6A82" w:rsidP="007E6A82" w:rsidR="007E6A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E6A82" w:rsidP="007E6A82" w:rsidR="007E6A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E6A82" w:rsidP="007E6A82" w:rsidR="007E6A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E6A82" w:rsidP="007E6A82" w:rsidR="007E6A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6A82" w:rsidP="007E6A82" w:rsidR="007E6A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7870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H. D. L. LOGISTIKA d. o. o. Pula, Creska 12, OIB 64676842328,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E6A82" w:rsidP="007E6A82" w:rsidR="007E6A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6A82" w:rsidP="007E6A82" w:rsidR="007E6A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E6A82" w:rsidP="007E6A82" w:rsidR="007E6A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6A82" w:rsidP="007E6A82" w:rsidR="007E6A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H. D. L. LOGISTIKA d. o. o. Pula, Creska 12, OIB 64676842328.</w:t>
      </w:r>
    </w:p>
    <w:p w:rsidRDefault="007E6A82" w:rsidP="007E6A82" w:rsidR="007E6A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E6A82" w:rsidP="007E6A82" w:rsidR="007E6A8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E6A82" w:rsidP="007E6A82" w:rsidR="007E6A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E6A82" w:rsidP="007E6A82" w:rsidR="007E6A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H. D. L. LOGISTIKA d. o. o. Pula.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1022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21.921,83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E6A82" w:rsidP="007E6A82" w:rsidR="007E6A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E6A82" w:rsidP="007E6A82" w:rsidR="007E6A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E6A82" w:rsidP="007E6A82" w:rsidR="007E6A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6A82" w:rsidP="007E6A82" w:rsidR="007E6A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E6A82" w:rsidP="007E6A82" w:rsidR="007E6A8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E6A82" w:rsidP="007E6A82" w:rsidR="007E6A8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273DAC">
        <w:rPr>
          <w:rFonts w:cs="Times New Roman" w:eastAsia="Times New Roman"/>
          <w:szCs w:val="24"/>
          <w:lang w:eastAsia="hr-HR"/>
        </w:rPr>
        <w:t>, v. r.</w:t>
      </w:r>
    </w:p>
    <w:p w:rsidRDefault="007E6A82" w:rsidP="007E6A82" w:rsidR="007E6A8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E6A82" w:rsidP="007E6A82" w:rsidR="007E6A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E6A82" w:rsidP="007E6A82" w:rsidR="007E6A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E6A82" w:rsidP="007E6A82" w:rsidR="007E6A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E6A82" w:rsidP="007E6A82" w:rsidR="007E6A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>
      <w:pPr>
        <w:tabs>
          <w:tab w:pos="4116" w:val="left"/>
        </w:tabs>
      </w:pPr>
    </w:p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 w:rsidRPr="00D05CA9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7E6A82" w:rsidP="007E6A82" w:rsidR="007E6A82"/>
    <w:p w:rsidRDefault="00806E66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7AB" w:rsidP="007E6A82" w:rsidR="00EF67AB">
      <w:r>
        <w:separator/>
      </w:r>
    </w:p>
  </w:endnote>
  <w:endnote w:id="0" w:type="continuationSeparator">
    <w:p w:rsidRDefault="00EF67AB" w:rsidP="007E6A82" w:rsidR="00EF6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7AB" w:rsidP="007E6A82" w:rsidR="00EF67AB">
      <w:r>
        <w:separator/>
      </w:r>
    </w:p>
  </w:footnote>
  <w:footnote w:id="0" w:type="continuationSeparator">
    <w:p w:rsidRDefault="00EF67AB" w:rsidP="007E6A82" w:rsidR="00EF6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AB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06E66">
          <w:rPr>
            <w:noProof/>
          </w:rPr>
          <w:t>2</w:t>
        </w:r>
        <w:r>
          <w:fldChar w:fldCharType="end"/>
        </w:r>
      </w:sdtContent>
    </w:sdt>
    <w:r>
      <w:tab/>
      <w:t>11 St-2</w:t>
    </w:r>
    <w:r w:rsidR="007E6A82">
      <w:t>61</w:t>
    </w:r>
    <w:r>
      <w:t>/2015-3</w:t>
    </w:r>
  </w:p>
  <w:p w:rsidRDefault="00806E66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AB" w:rsidP="00657567" w:rsidR="00657567">
    <w:pPr>
      <w:pStyle w:val="Zaglavlje"/>
      <w:jc w:val="right"/>
    </w:pPr>
    <w:r>
      <w:t>11 St-2</w:t>
    </w:r>
    <w:r w:rsidR="007E6A82">
      <w:t>61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5858"/>
    <w:rsid w:val="00273DAC"/>
    <w:rsid w:val="007E6A82"/>
    <w:rsid w:val="00806E66"/>
    <w:rsid w:val="009A6044"/>
    <w:rsid w:val="00A55858"/>
    <w:rsid w:val="00BF033F"/>
    <w:rsid w:val="00E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A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A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A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A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A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6A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A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6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E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E6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E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E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A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6A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A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A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A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6A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A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6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E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E6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E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E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D. L. LOGISTIKA d.o.o. PULA</izvorni_sadrzaj>
    <derivirana_varijabla naziv="DomainObject.Predmet.ProtustrankaFormated_1">  H. D. L. LOGISTIKA d.o.o. PULA</derivirana_varijabla>
  </DomainObject.Predmet.ProtustrankaFormated>
  <DomainObject.Predmet.ProtustrankaFormatedOIB>
    <izvorni_sadrzaj>  H. D. L. LOGISTIKA d.o.o. PULA, OIB 64676842328</izvorni_sadrzaj>
    <derivirana_varijabla naziv="DomainObject.Predmet.ProtustrankaFormatedOIB_1">  H. D. L. LOGISTIKA d.o.o. PULA, OIB 64676842328</derivirana_varijabla>
  </DomainObject.Predmet.ProtustrankaFormatedOIB>
  <DomainObject.Predmet.ProtustrankaFormatedWithAdress>
    <izvorni_sadrzaj> H. D. L. LOGISTIKA d.o.o. PULA, Creska 3, 52100 Pula</izvorni_sadrzaj>
    <derivirana_varijabla naziv="DomainObject.Predmet.ProtustrankaFormatedWithAdress_1"> H. D. L. LOGISTIKA d.o.o. PULA, Creska 3, 52100 Pula</derivirana_varijabla>
  </DomainObject.Predmet.ProtustrankaFormatedWithAdress>
  <DomainObject.Predmet.ProtustrankaFormatedWithAdressOIB>
    <izvorni_sadrzaj> H. D. L. LOGISTIKA d.o.o. PULA, OIB 64676842328, Creska 3, 52100 Pula</izvorni_sadrzaj>
    <derivirana_varijabla naziv="DomainObject.Predmet.ProtustrankaFormatedWithAdressOIB_1"> H. D. L. LOGISTIKA d.o.o. PULA, OIB 64676842328, Creska 3, 52100 Pula</derivirana_varijabla>
  </DomainObject.Predmet.ProtustrankaFormatedWithAdressOIB>
  <DomainObject.Predmet.ProtustrankaWithAdress>
    <izvorni_sadrzaj>H. D. L. LOGISTIKA d.o.o. PULA Creska 3, 52100 Pula</izvorni_sadrzaj>
    <derivirana_varijabla naziv="DomainObject.Predmet.ProtustrankaWithAdress_1">H. D. L. LOGISTIKA d.o.o. PULA Creska 3, 52100 Pula</derivirana_varijabla>
  </DomainObject.Predmet.ProtustrankaWithAdress>
  <DomainObject.Predmet.ProtustrankaWithAdressOIB>
    <izvorni_sadrzaj>H. D. L. LOGISTIKA d.o.o. PULA, OIB 64676842328, Creska 3, 52100 Pula</izvorni_sadrzaj>
    <derivirana_varijabla naziv="DomainObject.Predmet.ProtustrankaWithAdressOIB_1">H. D. L. LOGISTIKA d.o.o. PULA, OIB 64676842328, Creska 3, 52100 Pula</derivirana_varijabla>
  </DomainObject.Predmet.ProtustrankaWithAdressOIB>
  <DomainObject.Predmet.ProtustrankaNazivFormated>
    <izvorni_sadrzaj>H. D. L. LOGISTIKA d.o.o. PULA</izvorni_sadrzaj>
    <derivirana_varijabla naziv="DomainObject.Predmet.ProtustrankaNazivFormated_1">H. D. L. LOGISTIKA d.o.o. PULA</derivirana_varijabla>
  </DomainObject.Predmet.ProtustrankaNazivFormated>
  <DomainObject.Predmet.ProtustrankaNazivFormatedOIB>
    <izvorni_sadrzaj>H. D. L. LOGISTIKA d.o.o. PULA, OIB 64676842328</izvorni_sadrzaj>
    <derivirana_varijabla naziv="DomainObject.Predmet.ProtustrankaNazivFormatedOIB_1">H. D. L. LOGISTIKA d.o.o. PULA, OIB 64676842328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21921.83</izvorni_sadrzaj>
    <derivirana_varijabla naziv="DomainObject.Predmet.TrenutnaVrijednost_1">21921.83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 D. L. LOGISTIKA d.o.o. PULA</item>
    </izvorni_sadrzaj>
    <derivirana_varijabla naziv="DomainObject.Predmet.ProtuStrankaListFormated_1">
      <item>H. D. L. LOGISTIKA d.o.o. PULA</item>
    </derivirana_varijabla>
  </DomainObject.Predmet.ProtuStrankaListFormated>
  <DomainObject.Predmet.ProtuStrankaListFormatedOIB>
    <izvorni_sadrzaj>
      <item>H. D. L. LOGISTIKA d.o.o. PULA, OIB 64676842328</item>
    </izvorni_sadrzaj>
    <derivirana_varijabla naziv="DomainObject.Predmet.ProtuStrankaListFormatedOIB_1">
      <item>H. D. L. LOGISTIKA d.o.o. PULA, OIB 64676842328</item>
    </derivirana_varijabla>
  </DomainObject.Predmet.ProtuStrankaListFormatedOIB>
  <DomainObject.Predmet.ProtuStrankaListFormatedWithAdress>
    <izvorni_sadrzaj>
      <item>H. D. L. LOGISTIKA d.o.o. PULA, Creska 3, 52100 Pula</item>
    </izvorni_sadrzaj>
    <derivirana_varijabla naziv="DomainObject.Predmet.ProtuStrankaListFormatedWithAdress_1">
      <item>H. D. L. LOGISTIKA d.o.o. PULA, Creska 3, 52100 Pula</item>
    </derivirana_varijabla>
  </DomainObject.Predmet.ProtuStrankaListFormatedWithAdress>
  <DomainObject.Predmet.ProtuStrankaListFormatedWithAdressOIB>
    <izvorni_sadrzaj>
      <item>H. D. L. LOGISTIKA d.o.o. PULA, OIB 64676842328, Creska 3, 52100 Pula</item>
    </izvorni_sadrzaj>
    <derivirana_varijabla naziv="DomainObject.Predmet.ProtuStrankaListFormatedWithAdressOIB_1">
      <item>H. D. L. LOGISTIKA d.o.o. PULA, OIB 64676842328, Creska 3, 52100 Pula</item>
    </derivirana_varijabla>
  </DomainObject.Predmet.ProtuStrankaListFormatedWithAdressOIB>
  <DomainObject.Predmet.ProtuStrankaListNazivFormated>
    <izvorni_sadrzaj>
      <item>H. D. L. LOGISTIKA d.o.o. PULA</item>
    </izvorni_sadrzaj>
    <derivirana_varijabla naziv="DomainObject.Predmet.ProtuStrankaListNazivFormated_1">
      <item>H. D. L. LOGISTIKA d.o.o. PULA</item>
    </derivirana_varijabla>
  </DomainObject.Predmet.ProtuStrankaListNazivFormated>
  <DomainObject.Predmet.ProtuStrankaListNazivFormatedOIB>
    <izvorni_sadrzaj>
      <item>H. D. L. LOGISTIKA d.o.o. PULA, OIB 64676842328</item>
    </izvorni_sadrzaj>
    <derivirana_varijabla naziv="DomainObject.Predmet.ProtuStrankaListNazivFormatedOIB_1">
      <item>H. D. L. LOGISTIKA d.o.o. PULA, OIB 64676842328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 D. L. LOGISTIKA d.o.o. PULA</izvorni_sadrzaj>
    <derivirana_varijabla naziv="DomainObject.Predmet.ProtustrankaIDrugi_1">H. D. L. LOGISTIKA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H. D. L. LOGISTIKA d.o.o. PULA, OIB 64676842328, Creska 3, 52100 Pula</izvorni_sadrzaj>
    <derivirana_varijabla naziv="DomainObject.Predmet.ProtustrankaIDrugiAdressOIB_1">H. D. L. LOGISTIKA d.o.o. PULA, OIB 64676842328, Creska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H. D. L. LOGISTIKA d.o.o. PULA</item>
    </izvorni_sadrzaj>
    <derivirana_varijabla naziv="DomainObject.Predmet.SudioniciListNaziv_1">
      <item>FINANCIJSKA AGENCIJA, RC RIJEKA, PODRUŽNICA PULA, PULA</item>
      <item>H. D. L. LOGISTIKA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H. D. L. LOGISTIKA d.o.o. PULA, OIB 64676842328, Creska 3,52100 Pula</item>
    </izvorni_sadrzaj>
    <derivirana_varijabla naziv="DomainObject.Predmet.SudioniciListAdressOIB_1">
      <item>FINANCIJSKA AGENCIJA, RC RIJEKA, PODRUŽNICA PULA, PULA, OIB 85821130368, Ulica grada Vukovara 70,Zagreb</item>
      <item>H. D. L. LOGISTIKA d.o.o. PULA, OIB 64676842328, Creska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64676842328</item>
    </izvorni_sadrzaj>
    <derivirana_varijabla naziv="DomainObject.Predmet.SudioniciListNazivOIB_1">
      <item>, OIB 85821130368</item>
      <item>, OIB 64676842328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1967</properties:Characters>
  <properties:Lines>88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2015-11-18T08:17:00Z</dcterms:created>
  <dc:creator>Mihaela Kaligari</dc:creator>
  <dc:description/>
  <cp:keywords/>
  <cp:lastModifiedBy>Ana Jeromela</cp:lastModifiedBy>
  <cp:lastPrinted>2015-11-24T13:31:00Z</cp:lastPrinted>
  <dcterms:modified xmlns:xsi="http://www.w3.org/2001/XMLSchema-instance" xsi:type="dcterms:W3CDTF">2015-11-24T13:31:00Z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