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c0ec" w14:paraId="998c0ec" w:rsidRDefault="00B23EA2" w:rsidP="00B23EA2" w:rsidR="00296A0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</w:t>
      </w:r>
      <w:r>
        <w:rPr>
          <w:b/>
          <w:noProof/>
        </w:rPr>
        <w:drawing>
          <wp:inline distR="0" distL="0" distB="0" distT="0">
            <wp:extent cy="74358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662754">
        <w:rPr>
          <w:b/>
        </w:rPr>
        <w:t xml:space="preserve">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</w:t>
      </w:r>
      <w:r w:rsidR="00E031EF">
        <w:rPr>
          <w:b/>
        </w:rPr>
        <w:t>-</w:t>
      </w:r>
      <w:r w:rsidR="00662754">
        <w:rPr>
          <w:b/>
        </w:rPr>
        <w:t>1006</w:t>
      </w:r>
      <w:r w:rsidR="005D0FDD">
        <w:rPr>
          <w:b/>
        </w:rPr>
        <w:t>/201</w:t>
      </w:r>
      <w:r w:rsidR="00662754">
        <w:rPr>
          <w:b/>
        </w:rPr>
        <w:t>7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AA32B6" w:rsidP="00662754" w:rsidR="00AA32B6">
      <w:pPr>
        <w:rPr>
          <w:b/>
        </w:rPr>
      </w:pPr>
    </w:p>
    <w:p w:rsidRDefault="00662754" w:rsidP="00662754" w:rsidR="00662754">
      <w:pPr>
        <w:rPr>
          <w:b/>
        </w:rPr>
      </w:pPr>
    </w:p>
    <w:p w:rsidRDefault="00451E27" w:rsidP="00662754" w:rsidR="00AA32B6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662754" w:rsidP="00662754" w:rsidR="00662754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662754" w:rsidRPr="00662754">
        <w:t>STARI JURE, d.o.o., Veliko Brdo 108, 21300 Veliko Brdo, OIB: 03799419927</w:t>
      </w:r>
      <w:r w:rsidR="00451E27" w:rsidRPr="00A27FE8">
        <w:t xml:space="preserve">, dana </w:t>
      </w:r>
      <w:r w:rsidR="00662754">
        <w:t>06</w:t>
      </w:r>
      <w:r w:rsidR="00CD578D">
        <w:t xml:space="preserve">. </w:t>
      </w:r>
      <w:r w:rsidR="00662754">
        <w:t>studenog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>
      <w:pPr>
        <w:ind w:firstLine="708"/>
        <w:jc w:val="both"/>
      </w:pPr>
    </w:p>
    <w:p w:rsidRDefault="00662754" w:rsidP="00ED417E" w:rsidR="0066275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662754" w:rsidRPr="00662754">
        <w:t>STARI JURE, d.o.o., Veliko Brdo 108, 21300 Veliko Brdo, OIB: 03799419927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662754">
        <w:t>06. studenog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B379CA">
        <w:t>1</w:t>
      </w:r>
      <w:r w:rsidR="009247F2" w:rsidRPr="00A27FE8">
        <w:t>,</w:t>
      </w:r>
      <w:r w:rsidR="00E031EF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662754" w:rsidRPr="00662754">
        <w:t>Snježana Vrkljan, Zagreb, Kralja Zvonimira 75, OIB: 44740101731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662754" w:rsidRPr="00662754">
        <w:t>STARI JURE, d.o.o., Veliko Brdo 108, 21300 Veliko Brdo, OIB: 03799419927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CE4487" w:rsidP="004B337A" w:rsidR="00CE4487">
      <w:pPr>
        <w:rPr>
          <w:b/>
        </w:rPr>
      </w:pPr>
    </w:p>
    <w:p w:rsidRDefault="00662754" w:rsidP="004B337A" w:rsidR="00662754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662754" w:rsidP="00662754" w:rsidR="00662754">
      <w:pPr>
        <w:ind w:firstLine="708"/>
        <w:jc w:val="both"/>
      </w:pPr>
      <w:r>
        <w:t xml:space="preserve">Financijska agencija RC Split, je podnijela ovom sudu 17. listopada 2016. godine prijedlog za provedbu skraćenog stečajnog postupka nad dužnikom. U prijedlogu se u bitnome navodi da na dan 05.10.2016. godine dužnik u Očevidniku redoslijeda osnova za plaćanje ima evidentirane neizvršene osnove za plaćanje u neprekinutom razdoblju od 120 dana u ukupnom iznosu od 9.802,83 kuna, da nema </w:t>
      </w:r>
      <w:r>
        <w:lastRenderedPageBreak/>
        <w:t>zaposlenih, da ima otvoren račune kod Splitske banke i Veneto banke d.d. i da nema zaplijenjenih sredstava na ime predujma za namirenje troškova stečajnog postupka.</w:t>
      </w:r>
    </w:p>
    <w:p w:rsidRDefault="00662754" w:rsidP="00662754" w:rsidR="00662754">
      <w:pPr>
        <w:ind w:firstLine="708"/>
        <w:jc w:val="both"/>
      </w:pPr>
    </w:p>
    <w:p w:rsidRDefault="00662754" w:rsidP="00662754" w:rsidR="00662754">
      <w:pPr>
        <w:ind w:firstLine="708"/>
        <w:jc w:val="both"/>
      </w:pPr>
      <w:r>
        <w:t xml:space="preserve">Dana 10. travnja  2017.g. naslovni sud je rješenjem pod podl.br. St-1860/2016 obustavio skraćeni stečajni postupak nad dužnikom, te utvrdio da će se postupak voditi pod novim poslovnim brojem. </w:t>
      </w:r>
    </w:p>
    <w:p w:rsidRDefault="00662754" w:rsidP="00662754" w:rsidR="00662754">
      <w:pPr>
        <w:ind w:firstLine="708"/>
        <w:jc w:val="both"/>
      </w:pPr>
    </w:p>
    <w:p w:rsidRDefault="00662754" w:rsidP="00662754" w:rsidR="00662754">
      <w:pPr>
        <w:ind w:firstLine="708"/>
        <w:jc w:val="both"/>
      </w:pPr>
      <w:r>
        <w:t>Dana 18. srpnja  2018.g. naslovni sud je rješenjem pod podl.br. St-1006/2017 pokrenuo postupak radi utvrđivanja pretpostavki za otvaranje stečajnog postupka (prethodni postupak) nad  STARI JURE, d.o.o., Veliko Brdo 108, 21300 Veliko Brdo, te odredio ročište radi očitovanja o prijedlogu za otvaranje stečajnog postupka.</w:t>
      </w:r>
    </w:p>
    <w:p w:rsidRDefault="00662754" w:rsidP="00662754" w:rsidR="00662754">
      <w:pPr>
        <w:ind w:firstLine="708"/>
        <w:jc w:val="both"/>
      </w:pPr>
    </w:p>
    <w:p w:rsidRDefault="00662754" w:rsidP="00662754" w:rsidR="00662754">
      <w:pPr>
        <w:ind w:firstLine="708"/>
        <w:jc w:val="both"/>
      </w:pPr>
      <w:r>
        <w:t>Na ročište održano 17. kolovoza 2018.g. nije pristupio zastupnik po zakonu dužnika niti dostavio podatke o imovini dužnika. Sud je stoga službenim putem zatražio od Općinskog suda i Centra za vozila Hrvatske d.d. podatke o imovini dužnika. Općinski sud u Splitu, zk odjel Makarska nije udovoljio traženju ovog suda, a iz uvjerenja Centra za vozila Hrvatske d.d. je vidljivo da dužnik nije evidentiran kao vlasnik vozila.</w:t>
      </w:r>
    </w:p>
    <w:p w:rsidRDefault="00662754" w:rsidP="00662754" w:rsidR="00662754">
      <w:pPr>
        <w:ind w:firstLine="708"/>
        <w:jc w:val="both"/>
      </w:pPr>
    </w:p>
    <w:p w:rsidRDefault="00662754" w:rsidP="00235937" w:rsidR="00235937">
      <w:pPr>
        <w:ind w:firstLine="708"/>
        <w:jc w:val="both"/>
      </w:pPr>
      <w:r>
        <w:t xml:space="preserve">Iz potvrde FINA od 10.10.2018.g. </w:t>
      </w:r>
      <w:r w:rsidR="00235937">
        <w:t>je vidljivo da u Očevidniku redoslijeda osnova za plaćanje na dan izdavanja potvrde dužnik ima evidentirane ne izvršene osnove za plaćanje</w:t>
      </w:r>
      <w:r>
        <w:t xml:space="preserve"> u neprekidnom razdoblju od 854</w:t>
      </w:r>
      <w:r w:rsidR="00235937">
        <w:t xml:space="preserve"> dana. Kod stečajnog dužnika je stoga ispunjen stečajni razlog nesposobnosti za plaćanje.</w:t>
      </w:r>
    </w:p>
    <w:p w:rsidRDefault="00B379CA" w:rsidP="00B379CA" w:rsidR="00B379CA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662754">
        <w:t>1006</w:t>
      </w:r>
      <w:r w:rsidR="00DD0B5E">
        <w:t>/201</w:t>
      </w:r>
      <w:r w:rsidR="00662754">
        <w:t>7</w:t>
      </w:r>
      <w:r w:rsidR="00A90A96">
        <w:t xml:space="preserve"> od </w:t>
      </w:r>
      <w:r w:rsidR="00662754">
        <w:t>03. listopad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662754" w:rsidRPr="00662754">
        <w:t xml:space="preserve">St-1006/2017 od 03. listopada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662754" w:rsidP="004D52EA" w:rsidR="00662754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lastRenderedPageBreak/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>
      <w:pPr>
        <w:jc w:val="both"/>
      </w:pPr>
    </w:p>
    <w:p w:rsidRDefault="00AA32B6" w:rsidP="00721074" w:rsidR="00AA32B6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662754">
        <w:rPr>
          <w:b/>
        </w:rPr>
        <w:t>06</w:t>
      </w:r>
      <w:r w:rsidR="00CD578D">
        <w:rPr>
          <w:b/>
        </w:rPr>
        <w:t xml:space="preserve">. </w:t>
      </w:r>
      <w:r w:rsidR="00662754">
        <w:rPr>
          <w:b/>
        </w:rPr>
        <w:t>studenog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DD1F7E" w:rsidR="008E00CB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4D0AD4" w:rsidP="00A27FE8" w:rsidR="004D0AD4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41ACA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662754">
      <w:rPr>
        <w:rFonts w:hAnsi="Book Antiqua" w:ascii="Book Antiqua"/>
        <w:b/>
        <w:sz w:val="20"/>
        <w:szCs w:val="20"/>
      </w:rPr>
      <w:t>1006</w:t>
    </w:r>
    <w:r w:rsidRPr="00561380">
      <w:rPr>
        <w:rFonts w:hAnsi="Book Antiqua" w:ascii="Book Antiqua"/>
        <w:b/>
        <w:sz w:val="20"/>
        <w:szCs w:val="20"/>
      </w:rPr>
      <w:t>/201</w:t>
    </w:r>
    <w:r w:rsidR="00662754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478FB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35937"/>
    <w:rsid w:val="00241ACA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95811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0E3A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D0FDD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2754"/>
    <w:rsid w:val="00667561"/>
    <w:rsid w:val="00667E32"/>
    <w:rsid w:val="006704E3"/>
    <w:rsid w:val="006A6514"/>
    <w:rsid w:val="006A7112"/>
    <w:rsid w:val="006C4071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A7250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3B03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CC4"/>
    <w:rsid w:val="009C5DD0"/>
    <w:rsid w:val="009D2BA4"/>
    <w:rsid w:val="009D7EB2"/>
    <w:rsid w:val="009E0C5A"/>
    <w:rsid w:val="009E56B0"/>
    <w:rsid w:val="00A02C5F"/>
    <w:rsid w:val="00A10456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23EA2"/>
    <w:rsid w:val="00B313D8"/>
    <w:rsid w:val="00B35A38"/>
    <w:rsid w:val="00B3737E"/>
    <w:rsid w:val="00B379CA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1164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28D7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4487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30BA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1F7E"/>
    <w:rsid w:val="00DD28B5"/>
    <w:rsid w:val="00DE53C1"/>
    <w:rsid w:val="00DF2532"/>
    <w:rsid w:val="00E01A13"/>
    <w:rsid w:val="00E022E5"/>
    <w:rsid w:val="00E031EF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E4A11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41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A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A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A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A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41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A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A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A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A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St-1006/2017</izvorni_sadrzaj>
    <derivirana_varijabla naziv="DomainObject.Predmet.OznakaBroj_1">St-1006/2017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JURE, turistička agencija, društvo s ograničenom odgovornošću za turizam i trgovinu</izvorni_sadrzaj>
    <derivirana_varijabla naziv="DomainObject.Predmet.ProtustrankaFormated_1">  STARI JURE, turistička agencija, društvo s ograničenom odgovornošću za turizam i trgovinu</derivirana_varijabla>
  </DomainObject.Predmet.ProtustrankaFormated>
  <DomainObject.Predmet.ProtustrankaFormatedOIB>
    <izvorni_sadrzaj>  STARI JURE, turistička agencija, društvo s ograničenom odgovornošću za turizam i trgovinu, OIB 03799419927</izvorni_sadrzaj>
    <derivirana_varijabla naziv="DomainObject.Predmet.ProtustrankaFormatedOIB_1">  STARI JURE, turistička agencija, društvo s ograničenom odgovornošću za turizam i trgovinu, OIB 03799419927</derivirana_varijabla>
  </DomainObject.Predmet.ProtustrankaFormatedOIB>
  <DomainObject.Predmet.ProtustrankaFormatedWithAdress>
    <izvorni_sadrzaj> STARI JURE, turistička agencija, društvo s ograničenom odgovornošću za turizam i trgovinu, Veliko Brdo 108, 21300 Veliko Brdo</izvorni_sadrzaj>
    <derivirana_varijabla naziv="DomainObject.Predmet.ProtustrankaFormatedWithAdress_1"> STARI JURE, turistička agencija, društvo s ograničenom odgovornošću za turizam i trgovinu, Veliko Brdo 108, 21300 Veliko Brdo</derivirana_varijabla>
  </DomainObject.Predmet.ProtustrankaFormatedWithAdress>
  <DomainObject.Predmet.ProtustrankaFormatedWithAdressOIB>
    <izvorni_sadrzaj> STARI JURE, turistička agencija, društvo s ograničenom odgovornošću za turizam i trgovinu, OIB 03799419927, Veliko Brdo 108, 21300 Veliko Brdo</izvorni_sadrzaj>
    <derivirana_varijabla naziv="DomainObject.Predmet.ProtustrankaFormatedWithAdressOIB_1"> STARI JURE, turistička agencija, društvo s ograničenom odgovornošću za turizam i trgovinu, OIB 03799419927, Veliko Brdo 108, 21300 Veliko Brdo</derivirana_varijabla>
  </DomainObject.Predmet.ProtustrankaFormatedWithAdressOIB>
  <DomainObject.Predmet.ProtustrankaWithAdress>
    <izvorni_sadrzaj>STARI JURE, turistička agencija, društvo s ograničenom odgovornošću za turizam i trgovinu Veliko Brdo 108, 21300 Veliko Brdo</izvorni_sadrzaj>
    <derivirana_varijabla naziv="DomainObject.Predmet.ProtustrankaWithAdress_1">STARI JURE, turistička agencija, društvo s ograničenom odgovornošću za turizam i trgovinu Veliko Brdo 108, 21300 Veliko Brdo</derivirana_varijabla>
  </DomainObject.Predmet.ProtustrankaWithAdress>
  <DomainObject.Predmet.ProtustrankaWithAdressOIB>
    <izvorni_sadrzaj>STARI JURE, turistička agencija, društvo s ograničenom odgovornošću za turizam i trgovinu, OIB 03799419927, Veliko Brdo 108, 21300 Veliko Brdo</izvorni_sadrzaj>
    <derivirana_varijabla naziv="DomainObject.Predmet.ProtustrankaWithAdressOIB_1">STARI JURE, turistička agencija, društvo s ograničenom odgovornošću za turizam i trgovinu, OIB 03799419927, Veliko Brdo 108, 21300 Veliko Brdo</derivirana_varijabla>
  </DomainObject.Predmet.ProtustrankaWithAdressOIB>
  <DomainObject.Predmet.ProtustrankaNazivFormated>
    <izvorni_sadrzaj>STARI JURE, turistička agencija, društvo s ograničenom odgovornošću za turizam i trgovinu</izvorni_sadrzaj>
    <derivirana_varijabla naziv="DomainObject.Predmet.ProtustrankaNazivFormated_1">STARI JURE, turistička agencija, društvo s ograničenom odgovornošću za turizam i trgovinu</derivirana_varijabla>
  </DomainObject.Predmet.ProtustrankaNazivFormated>
  <DomainObject.Predmet.ProtustrankaNazivFormatedOIB>
    <izvorni_sadrzaj>STARI JURE, turistička agencija, društvo s ograničenom odgovornošću za turizam i trgovinu, OIB 03799419927</izvorni_sadrzaj>
    <derivirana_varijabla naziv="DomainObject.Predmet.ProtustrankaNazivFormatedOIB_1">STARI JURE, turistička agencija, društvo s ograničenom odgovornošću za turizam i trgovinu, OIB 03799419927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STARI JURE, turistička agencija, društvo s ograničenom odgovornošću za turizam i trgovinu</item>
    </izvorni_sadrzaj>
    <derivirana_varijabla naziv="DomainObject.Predmet.ProtuStrankaListFormated_1">
      <item>STARI JURE, turistička agencija, društvo s ograničenom odgovornošću za turizam i trgovinu</item>
    </derivirana_varijabla>
  </DomainObject.Predmet.ProtuStrankaListFormated>
  <DomainObject.Predmet.ProtuStrankaListFormatedOIB>
    <izvorni_sadrzaj>
      <item>STARI JURE, turistička agencija, društvo s ograničenom odgovornošću za turizam i trgovinu, OIB 03799419927</item>
    </izvorni_sadrzaj>
    <derivirana_varijabla naziv="DomainObject.Predmet.ProtuStrankaListFormatedOIB_1">
      <item>STARI JURE, turistička agencija, društvo s ograničenom odgovornošću za turizam i trgovinu, OIB 03799419927</item>
    </derivirana_varijabla>
  </DomainObject.Predmet.ProtuStrankaListFormatedOIB>
  <DomainObject.Predmet.ProtuStrankaListFormatedWithAdress>
    <izvorni_sadrzaj>
      <item>STARI JURE, turistička agencija, društvo s ograničenom odgovornošću za turizam i trgovinu, Veliko Brdo 108, 21300 Veliko Brdo</item>
    </izvorni_sadrzaj>
    <derivirana_varijabla naziv="DomainObject.Predmet.ProtuStrankaListFormatedWithAdress_1">
      <item>STARI JURE, turistička agencija, društvo s ograničenom odgovornošću za turizam i trgovinu, Veliko Brdo 108, 21300 Veliko Brdo</item>
    </derivirana_varijabla>
  </DomainObject.Predmet.ProtuStrankaListFormatedWithAdress>
  <DomainObject.Predmet.ProtuStrankaListFormatedWithAdressOIB>
    <izvorni_sadrzaj>
      <item>STARI JURE, turistička agencija, društvo s ograničenom odgovornošću za turizam i trgovinu, OIB 03799419927, Veliko Brdo 108, 21300 Veliko Brdo</item>
    </izvorni_sadrzaj>
    <derivirana_varijabla naziv="DomainObject.Predmet.ProtuStrankaListFormatedWithAdressOIB_1">
      <item>STARI JURE, turistička agencija, društvo s ograničenom odgovornošću za turizam i trgovinu, OIB 03799419927, Veliko Brdo 108, 21300 Veliko Brdo</item>
    </derivirana_varijabla>
  </DomainObject.Predmet.ProtuStrankaListFormatedWithAdressOIB>
  <DomainObject.Predmet.ProtuStrankaListNazivFormated>
    <izvorni_sadrzaj>
      <item>STARI JURE, turistička agencija, društvo s ograničenom odgovornošću za turizam i trgovinu</item>
    </izvorni_sadrzaj>
    <derivirana_varijabla naziv="DomainObject.Predmet.ProtuStrankaListNazivFormated_1">
      <item>STARI JURE, turistička agencija, društvo s ograničenom odgovornošću za turizam i trgovinu</item>
    </derivirana_varijabla>
  </DomainObject.Predmet.ProtuStrankaListNazivFormated>
  <DomainObject.Predmet.ProtuStrankaListNazivFormatedOIB>
    <izvorni_sadrzaj>
      <item>STARI JURE, turistička agencija, društvo s ograničenom odgovornošću za turizam i trgovinu, OIB 03799419927</item>
    </izvorni_sadrzaj>
    <derivirana_varijabla naziv="DomainObject.Predmet.ProtuStrankaListNazivFormatedOIB_1">
      <item>STARI JURE, turistička agencija, društvo s ograničenom odgovornošću za turizam i trgovinu, OIB 03799419927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Jure Grbavac</item>
    </izvorni_sadrzaj>
    <derivirana_varijabla naziv="DomainObject.Predmet.OstaliListFormated_1">
      <item>ŽUPANIJSKO DRŽAVNO ODVJETNIŠTVO U SPLITU punomoćnik sudionika u postupku RH, Ministarstvo financija</item>
      <item>Jure Grbavac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Jure Grbavac, OIB 25572262225</item>
    </izvorni_sadrzaj>
    <derivirana_varijabla naziv="DomainObject.Predmet.OstaliListFormatedOIB_1">
      <item>ŽUPANIJSKO DRŽAVNO ODVJETNIŠTVO U SPLITU punomoćnik sudionika u postupku RH, Ministarstvo financija</item>
      <item>Jure Grbavac, OIB 25572262225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Jure Grbavac, Veliko Brdo 108, 21300 Veliko Brdo</item>
    </izvorni_sadrzaj>
    <derivirana_varijabla naziv="DomainObject.Predmet.OstaliListFormatedWithAdress_1">
      <item>ŽUPANIJSKO DRŽAVNO ODVJETNIŠTVO U SPLITU punomoćnik sudionika u postupku RH, Ministarstvo financija</item>
      <item>Jure Grbavac, Veliko Brdo 108, 21300 Veliko Brdo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Jure Grbavac, OIB 25572262225, Veliko Brdo 108, 21300 Veliko Brdo</item>
    </izvorni_sadrzaj>
    <derivirana_varijabla naziv="DomainObject.Predmet.OstaliListFormatedWithAdressOIB_1">
      <item>ŽUPANIJSKO DRŽAVNO ODVJETNIŠTVO U SPLITU punomoćnik sudionika u postupku RH, Ministarstvo financija</item>
      <item>Jure Grbavac, OIB 25572262225, Veliko Brdo 108, 21300 Veliko Brdo</item>
    </derivirana_varijabla>
  </DomainObject.Predmet.OstaliListFormatedWithAdressOIB>
  <DomainObject.Predmet.OstaliListNazivFormated>
    <izvorni_sadrzaj>
      <item>ŽUPANIJSKO DRŽAVNO ODVJETNIŠTVO U SPLITU</item>
      <item>Jure Grbavac</item>
    </izvorni_sadrzaj>
    <derivirana_varijabla naziv="DomainObject.Predmet.OstaliListNazivFormated_1">
      <item>ŽUPANIJSKO DRŽAVNO ODVJETNIŠTVO U SPLITU</item>
      <item>Jure Grbavac</item>
    </derivirana_varijabla>
  </DomainObject.Predmet.OstaliListNazivFormated>
  <DomainObject.Predmet.OstaliListNazivFormatedOIB>
    <izvorni_sadrzaj>
      <item>ŽUPANIJSKO DRŽAVNO ODVJETNIŠTVO U SPLITU</item>
      <item>Jure Grbavac, OIB 25572262225</item>
    </izvorni_sadrzaj>
    <derivirana_varijabla naziv="DomainObject.Predmet.OstaliListNazivFormatedOIB_1">
      <item>ŽUPANIJSKO DRŽAVNO ODVJETNIŠTVO U SPLITU</item>
      <item>Jure Grbavac, OIB 25572262225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i dr.</izvorni_sadrzaj>
    <derivirana_varijabla naziv="DomainObject.Predmet.StrankaIDrugi_1">RH, Ministarstvo financija i dr.</derivirana_varijabla>
  </DomainObject.Predmet.StrankaIDrugi>
  <DomainObject.Predmet.ProtustrankaIDrugi>
    <izvorni_sadrzaj>STARI JURE, turistička agencija, društvo s ograničenom odgovornošću za turizam i trgovinu</izvorni_sadrzaj>
    <derivirana_varijabla naziv="DomainObject.Predmet.ProtustrankaIDrugi_1">STARI JURE, turistička agencija, društvo s ograničenom odgovornošću za turizam i trgovinu</derivirana_varijabla>
  </DomainObject.Predmet.ProtustrankaIDrugi>
  <DomainObject.Predmet.StrankaIDrugiAdressOIB>
    <izvorni_sadrzaj>RH, Ministarstvo financija, OIB 18683136487 i dr.</izvorni_sadrzaj>
    <derivirana_varijabla naziv="DomainObject.Predmet.StrankaIDrugiAdressOIB_1">RH, Ministarstvo financija, OIB 18683136487 i dr.</derivirana_varijabla>
  </DomainObject.Predmet.StrankaIDrugiAdressOIB>
  <DomainObject.Predmet.ProtustrankaIDrugiAdressOIB>
    <izvorni_sadrzaj>STARI JURE, turistička agencija, društvo s ograničenom odgovornošću za turizam i trgovinu, OIB 03799419927, Veliko Brdo 108, 21300 Veliko Brdo</izvorni_sadrzaj>
    <derivirana_varijabla naziv="DomainObject.Predmet.ProtustrankaIDrugiAdressOIB_1">STARI JURE, turistička agencija, društvo s ograničenom odgovornošću za turizam i trgovinu, OIB 03799419927, Veliko Brdo 108, 21300 Veliko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 JURE, turistička agencija, društvo s ograničenom odgovornošću za turizam i trgovinu</item>
      <item>FINANCIJSKA AGENCIJA, RC SPLIT</item>
      <item>RH, Ministarstvo financija</item>
      <item>ŽUPANIJSKO DRŽAVNO ODVJETNIŠTVO U SPLITU</item>
      <item>Jure Grbavac</item>
    </izvorni_sadrzaj>
    <derivirana_varijabla naziv="DomainObject.Predmet.SudioniciListNaziv_1">
      <item>STARI JURE, turistička agencija, društvo s ograničenom odgovornošću za turizam i trgovinu</item>
      <item>FINANCIJSKA AGENCIJA, RC SPLIT</item>
      <item>RH, Ministarstvo financija</item>
      <item>ŽUPANIJSKO DRŽAVNO ODVJETNIŠTVO U SPLITU</item>
      <item>Jure Grbavac</item>
    </derivirana_varijabla>
  </DomainObject.Predmet.SudioniciListNaziv>
  <DomainObject.Predmet.SudioniciListAdressOIB>
    <izvorni_sadrzaj>
      <item>STARI JURE, turistička agencija, društvo s ograničenom odgovornošću za turizam i trgovinu, OIB 03799419927, Veliko Brdo 108,21300 Veliko Brdo</item>
      <item>FINANCIJSKA AGENCIJA, RC SPLIT, OIB 85821130368, Mažuranićevo šetalište 24 b,21000 Split</item>
      <item>RH, Ministarstvo financija, OIB 18683136487</item>
      <item>ŽUPANIJSKO DRŽAVNO ODVJETNIŠTVO U SPLITU</item>
      <item>Jure Grbavac, OIB 25572262225, Veliko Brdo 108,21300 Veliko Brdo</item>
    </izvorni_sadrzaj>
    <derivirana_varijabla naziv="DomainObject.Predmet.SudioniciListAdressOIB_1">
      <item>STARI JURE, turistička agencija, društvo s ograničenom odgovornošću za turizam i trgovinu, OIB 03799419927, Veliko Brdo 108,21300 Veliko Brdo</item>
      <item>FINANCIJSKA AGENCIJA, RC SPLIT, OIB 85821130368, Mažuranićevo šetalište 24 b,21000 Split</item>
      <item>RH, Ministarstvo financija, OIB 18683136487</item>
      <item>ŽUPANIJSKO DRŽAVNO ODVJETNIŠTVO U SPLITU</item>
      <item>Jure Grbavac, OIB 25572262225, Veliko Brdo 108,21300 Veliko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03799419927</item>
      <item>, OIB 85821130368</item>
      <item>, OIB 18683136487</item>
      <item>, OIB null</item>
      <item>, OIB 25572262225</item>
    </izvorni_sadrzaj>
    <derivirana_varijabla naziv="DomainObject.Predmet.SudioniciListNazivOIB_1">
      <item>, OIB 03799419927</item>
      <item>, OIB 85821130368</item>
      <item>, OIB 18683136487</item>
      <item>, OIB null</item>
      <item>, OIB 25572262225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St-1006/2017-24</izvorni_sadrzaj>
    <derivirana_varijabla naziv="DomainObject.PredzadnjaOdlukaIzPredmeta.Oznaka_1">St-1006/2017-24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888</properties:Words>
  <properties:Characters>4981</properties:Characters>
  <properties:Lines>125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2018-11-06T08:10:00Z</dcterms:created>
  <dc:creator>Katarina Franković</dc:creator>
  <cp:lastModifiedBy>Katarina Franković</cp:lastModifiedBy>
  <cp:lastPrinted>2018-11-06T08:10:00Z</cp:lastPrinted>
  <dcterms:modified xmlns:xsi="http://www.w3.org/2001/XMLSchema-instance" xsi:type="dcterms:W3CDTF">2018-11-06T08:11:00Z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(1006 - 17  otvaranje i zaključenje stečajnog postupka  čl. 132  Split.docx)</vt:lpwstr>
  </prop:property>
  <prop:property name="CC_coloring" pid="5" fmtid="{D5CDD505-2E9C-101B-9397-08002B2CF9AE}">
    <vt:bool>false</vt:bool>
  </prop:property>
</prop:Properties>
</file>