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a38a" w14:paraId="09aa38a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/>
    <w:p w:rsidRDefault="00893BCB" w:rsidP="00110932" w:rsidR="00893BCB" w:rsidRPr="00F06A9B"/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  <w:t xml:space="preserve">Trgovački sud u Pazinu, po </w:t>
      </w:r>
      <w:r w:rsidR="0097292F">
        <w:t>stečajnoj sutkinji</w:t>
      </w:r>
      <w:r w:rsidRPr="00F06A9B">
        <w:t xml:space="preserve"> </w:t>
      </w:r>
      <w:r w:rsidR="00CC009C">
        <w:t>Tijani Licul</w:t>
      </w:r>
      <w:r w:rsidRPr="00F06A9B">
        <w:t xml:space="preserve">, </w:t>
      </w:r>
      <w:r w:rsidR="00CC009C">
        <w:t>u stečajnom postupku nad dužnikom stečajna masa iza V. I S. NEKRETNINE d.o.o. „u stečaju“, Rijeka, Markovići 21, OIB 53113491129, dana 23. siječnja 2018. donio je slijedeći</w:t>
      </w:r>
    </w:p>
    <w:p w:rsidRDefault="00110932" w:rsidP="00110932" w:rsidR="00110932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110932" w:rsidP="00110932" w:rsidR="00110932">
      <w:pPr>
        <w:jc w:val="both"/>
      </w:pPr>
      <w:r w:rsidRPr="007921FB">
        <w:tab/>
      </w:r>
      <w:r w:rsidR="00CC009C">
        <w:t xml:space="preserve">I. </w:t>
      </w:r>
      <w:r w:rsidRPr="007921FB">
        <w:t xml:space="preserve">Nalaže se FINA-i da sa računa broj HR3323900011300028779 izvrši povrat jamčevine </w:t>
      </w:r>
      <w:r w:rsidR="002833D3">
        <w:t>ADRIA BONUS d.o.o. Poreč</w:t>
      </w:r>
      <w:r>
        <w:t xml:space="preserve">, </w:t>
      </w:r>
      <w:r w:rsidR="002833D3">
        <w:t>Partizanska 13</w:t>
      </w:r>
      <w:r>
        <w:t xml:space="preserve">, OIB: </w:t>
      </w:r>
      <w:r w:rsidR="002833D3">
        <w:t>31756846138</w:t>
      </w:r>
      <w:r w:rsidRPr="007921FB">
        <w:t>, na račun IBAN: HR</w:t>
      </w:r>
      <w:r w:rsidR="002833D3">
        <w:t>7623900011100950734</w:t>
      </w:r>
      <w:r w:rsidRPr="007921FB">
        <w:t xml:space="preserve">, u iznosu od </w:t>
      </w:r>
      <w:r w:rsidR="007E20E5">
        <w:t>76.073,55</w:t>
      </w:r>
      <w:r w:rsidRPr="007921FB">
        <w:t xml:space="preserve"> kn,</w:t>
      </w:r>
      <w:r>
        <w:t xml:space="preserve"> </w:t>
      </w:r>
      <w:r w:rsidR="007E20E5">
        <w:t>ID nadmetanja: 5743</w:t>
      </w:r>
      <w:r w:rsidR="00F06A9B">
        <w:t xml:space="preserve">, </w:t>
      </w:r>
      <w:r w:rsidR="007E20E5">
        <w:t>predmet prodaje 2994</w:t>
      </w:r>
      <w:r>
        <w:t>.</w:t>
      </w:r>
    </w:p>
    <w:p w:rsidRDefault="004F409C" w:rsidP="00110932" w:rsidR="004F409C">
      <w:pPr>
        <w:jc w:val="both"/>
      </w:pPr>
    </w:p>
    <w:p w:rsidRDefault="004F409C" w:rsidP="00110932" w:rsidR="004F409C">
      <w:pPr>
        <w:jc w:val="both"/>
      </w:pPr>
      <w:r>
        <w:tab/>
        <w:t xml:space="preserve">II. </w:t>
      </w:r>
      <w:r w:rsidRPr="007921FB">
        <w:t xml:space="preserve">Nalaže se FINA-i da sa računa broj HR3323900011300028779 izvrši povrat jamčevine </w:t>
      </w:r>
      <w:r>
        <w:t>ADRIA BONUS d.o.o. Poreč, Partizanska 13, OIB: 31756846138</w:t>
      </w:r>
      <w:r w:rsidRPr="007921FB">
        <w:t>, na račun IBAN: HR</w:t>
      </w:r>
      <w:r>
        <w:t>7623900011100950734</w:t>
      </w:r>
      <w:r w:rsidRPr="007921FB">
        <w:t xml:space="preserve">, u iznosu od </w:t>
      </w:r>
      <w:r>
        <w:t>76.</w:t>
      </w:r>
      <w:r w:rsidR="004F1C5E">
        <w:t>383,93</w:t>
      </w:r>
      <w:r w:rsidRPr="007921FB">
        <w:t xml:space="preserve"> kn,</w:t>
      </w:r>
      <w:r>
        <w:t xml:space="preserve"> ID nadmetanja: </w:t>
      </w:r>
      <w:r w:rsidR="004F1C5E">
        <w:t>5739</w:t>
      </w:r>
      <w:r>
        <w:t xml:space="preserve">, predmet prodaje </w:t>
      </w:r>
      <w:r w:rsidR="004F1C5E">
        <w:t>2992</w:t>
      </w:r>
      <w:r>
        <w:t>.</w:t>
      </w:r>
    </w:p>
    <w:p w:rsidRDefault="004F1C5E" w:rsidP="00110932" w:rsidR="004F1C5E">
      <w:pPr>
        <w:jc w:val="both"/>
      </w:pPr>
    </w:p>
    <w:p w:rsidRDefault="004F1C5E" w:rsidP="00110932" w:rsidR="004F1C5E">
      <w:pPr>
        <w:jc w:val="both"/>
      </w:pPr>
      <w:r>
        <w:tab/>
        <w:t xml:space="preserve">III. </w:t>
      </w:r>
      <w:r w:rsidRPr="007921FB">
        <w:t xml:space="preserve">Nalaže se FINA-i da sa računa broj HR3323900011300028779 izvrši povrat jamčevine </w:t>
      </w:r>
      <w:r w:rsidR="008546A7">
        <w:t>INTER CREDO</w:t>
      </w:r>
      <w:r>
        <w:t xml:space="preserve"> d.o.o. </w:t>
      </w:r>
      <w:r w:rsidR="008546A7">
        <w:t>Varaždin</w:t>
      </w:r>
      <w:r>
        <w:t xml:space="preserve">, </w:t>
      </w:r>
      <w:r w:rsidR="008546A7">
        <w:t>Zagrebačka 7</w:t>
      </w:r>
      <w:r>
        <w:t xml:space="preserve">, OIB: </w:t>
      </w:r>
      <w:r w:rsidR="008546A7">
        <w:t>88448651075</w:t>
      </w:r>
      <w:r w:rsidRPr="007921FB">
        <w:t>, na račun IBAN: HR</w:t>
      </w:r>
      <w:r w:rsidR="00EA09F0">
        <w:t>2524840081105905241</w:t>
      </w:r>
      <w:r w:rsidRPr="007921FB">
        <w:t xml:space="preserve">, u iznosu od </w:t>
      </w:r>
      <w:r w:rsidR="00AE4482">
        <w:t>76.100,00</w:t>
      </w:r>
      <w:r w:rsidRPr="007921FB">
        <w:t xml:space="preserve"> kn,</w:t>
      </w:r>
      <w:r>
        <w:t xml:space="preserve"> ID nadmetanja: </w:t>
      </w:r>
      <w:r w:rsidR="00AE4482">
        <w:t>5745</w:t>
      </w:r>
      <w:r>
        <w:t xml:space="preserve">, predmet prodaje </w:t>
      </w:r>
      <w:r w:rsidR="00AE4482">
        <w:t>2996</w:t>
      </w:r>
      <w:r>
        <w:t>.</w:t>
      </w:r>
    </w:p>
    <w:p w:rsidRDefault="00AE4482" w:rsidP="00110932" w:rsidR="00AE4482">
      <w:pPr>
        <w:jc w:val="both"/>
      </w:pPr>
    </w:p>
    <w:p w:rsidRDefault="00AE4482" w:rsidP="00110932" w:rsidR="00AE4482">
      <w:pPr>
        <w:jc w:val="both"/>
      </w:pPr>
      <w:r>
        <w:tab/>
        <w:t xml:space="preserve">IV. </w:t>
      </w:r>
      <w:r w:rsidRPr="007921FB">
        <w:t xml:space="preserve">Nalaže se FINA-i da sa računa broj HR3323900011300028779 izvrši povrat jamčevine </w:t>
      </w:r>
      <w:r>
        <w:t>INTER CREDO d.o.o. Varaždin, Zagrebačka 7, OIB: 88448651075</w:t>
      </w:r>
      <w:r w:rsidRPr="007921FB">
        <w:t xml:space="preserve">, na račun IBAN: </w:t>
      </w:r>
      <w:r w:rsidR="007E221B" w:rsidRPr="007921FB">
        <w:t>HR</w:t>
      </w:r>
      <w:r w:rsidR="00EA09F0">
        <w:t>2524840081105905241</w:t>
      </w:r>
      <w:r w:rsidRPr="007921FB">
        <w:t xml:space="preserve">, u iznosu od </w:t>
      </w:r>
      <w:r>
        <w:t>76.100,00</w:t>
      </w:r>
      <w:r w:rsidRPr="007921FB">
        <w:t xml:space="preserve"> kn,</w:t>
      </w:r>
      <w:r>
        <w:t xml:space="preserve"> ID nadmetanja: </w:t>
      </w:r>
      <w:r w:rsidR="00FD0982">
        <w:t>5743</w:t>
      </w:r>
      <w:r>
        <w:t xml:space="preserve">, predmet prodaje </w:t>
      </w:r>
      <w:r w:rsidR="00FD0982">
        <w:t>2994</w:t>
      </w:r>
      <w:r>
        <w:t>.</w:t>
      </w:r>
    </w:p>
    <w:p w:rsidRDefault="00FD0982" w:rsidP="00110932" w:rsidR="00FD0982">
      <w:pPr>
        <w:jc w:val="both"/>
      </w:pPr>
    </w:p>
    <w:p w:rsidRDefault="00FD0982" w:rsidP="00110932" w:rsidR="00FD0982">
      <w:pPr>
        <w:jc w:val="both"/>
      </w:pPr>
      <w:r>
        <w:tab/>
        <w:t xml:space="preserve">V. </w:t>
      </w:r>
      <w:r w:rsidRPr="007921FB">
        <w:t xml:space="preserve">Nalaže se FINA-i da sa računa broj HR3323900011300028779 izvrši povrat jamčevine </w:t>
      </w:r>
      <w:r>
        <w:t>INTER CREDO d.o.o. Varaždin, Zagrebačka 7, OIB: 88448651075</w:t>
      </w:r>
      <w:r w:rsidRPr="007921FB">
        <w:t xml:space="preserve">, na račun IBAN: </w:t>
      </w:r>
      <w:r w:rsidR="007E221B" w:rsidRPr="007921FB">
        <w:t>HR</w:t>
      </w:r>
      <w:r w:rsidR="00EA09F0">
        <w:t>2524840081105905241</w:t>
      </w:r>
      <w:r w:rsidRPr="007921FB">
        <w:t xml:space="preserve">, u iznosu od </w:t>
      </w:r>
      <w:r>
        <w:t>76.400,00</w:t>
      </w:r>
      <w:r w:rsidRPr="007921FB">
        <w:t xml:space="preserve"> kn,</w:t>
      </w:r>
      <w:r>
        <w:t xml:space="preserve"> ID nadmetanja: 5739, predmet prodaje 2992.</w:t>
      </w:r>
    </w:p>
    <w:p w:rsidRDefault="002374A3" w:rsidP="00110932" w:rsidR="002374A3">
      <w:pPr>
        <w:jc w:val="both"/>
      </w:pPr>
    </w:p>
    <w:p w:rsidRDefault="002374A3" w:rsidP="00110932" w:rsidR="002374A3">
      <w:pPr>
        <w:jc w:val="both"/>
      </w:pPr>
      <w:r>
        <w:tab/>
        <w:t xml:space="preserve">VI. </w:t>
      </w:r>
      <w:r w:rsidRPr="007921FB">
        <w:t xml:space="preserve">Nalaže se FINA-i da sa računa broj HR3323900011300028779 izvrši povrat jamčevine </w:t>
      </w:r>
      <w:r>
        <w:t>INTER CREDO d.o.o. Varaždin, Zagrebačka 7, OIB: 88448651075</w:t>
      </w:r>
      <w:r w:rsidRPr="007921FB">
        <w:t xml:space="preserve">, na račun IBAN: </w:t>
      </w:r>
      <w:r w:rsidR="00EA09F0">
        <w:t>HR2524840081105905241</w:t>
      </w:r>
      <w:r w:rsidRPr="007921FB">
        <w:t xml:space="preserve">, u iznosu od </w:t>
      </w:r>
      <w:r>
        <w:t>75.800,00</w:t>
      </w:r>
      <w:r w:rsidRPr="007921FB">
        <w:t xml:space="preserve"> kn,</w:t>
      </w:r>
      <w:r>
        <w:t xml:space="preserve"> ID nadmetanja: 5747, predmet prodaje 2997.</w:t>
      </w:r>
    </w:p>
    <w:p w:rsidRDefault="00D000C5" w:rsidP="00110932" w:rsidR="00D000C5">
      <w:pPr>
        <w:jc w:val="both"/>
      </w:pPr>
    </w:p>
    <w:p w:rsidRDefault="00D000C5" w:rsidP="00110932" w:rsidR="00D000C5">
      <w:pPr>
        <w:jc w:val="both"/>
      </w:pPr>
      <w:r>
        <w:tab/>
        <w:t xml:space="preserve">VII. </w:t>
      </w:r>
      <w:r w:rsidRPr="007921FB">
        <w:t xml:space="preserve">Nalaže se FINA-i da sa računa broj HR3323900011300028779 izvrši povrat jamčevine </w:t>
      </w:r>
      <w:r w:rsidR="00344284">
        <w:t>IGORU KNAPIĆU iz Umaga, Žrtava fašizma 7D</w:t>
      </w:r>
      <w:r w:rsidRPr="007921FB">
        <w:t>,</w:t>
      </w:r>
      <w:r w:rsidR="00344284">
        <w:t xml:space="preserve"> OIB: 34554680088</w:t>
      </w:r>
      <w:r w:rsidR="00933F52">
        <w:t>,</w:t>
      </w:r>
      <w:r w:rsidRPr="007921FB">
        <w:t xml:space="preserve"> na račun </w:t>
      </w:r>
      <w:r w:rsidRPr="007921FB">
        <w:lastRenderedPageBreak/>
        <w:t>IBAN: HR</w:t>
      </w:r>
      <w:r w:rsidR="00344284">
        <w:t>1524020063203461521</w:t>
      </w:r>
      <w:r w:rsidRPr="007921FB">
        <w:t xml:space="preserve">, u iznosu od </w:t>
      </w:r>
      <w:r w:rsidR="00C37927">
        <w:t>76.383,93</w:t>
      </w:r>
      <w:r w:rsidRPr="007921FB">
        <w:t xml:space="preserve"> kn,</w:t>
      </w:r>
      <w:r>
        <w:t xml:space="preserve"> ID nadmetanja: </w:t>
      </w:r>
      <w:r w:rsidR="00C37927">
        <w:t>5739</w:t>
      </w:r>
      <w:r>
        <w:t xml:space="preserve">, predmet prodaje </w:t>
      </w:r>
      <w:r w:rsidR="00C37927">
        <w:t>2992</w:t>
      </w:r>
      <w:r>
        <w:t>.</w:t>
      </w:r>
    </w:p>
    <w:p w:rsidRDefault="00C37927" w:rsidP="00110932" w:rsidR="00C37927">
      <w:pPr>
        <w:jc w:val="both"/>
      </w:pPr>
    </w:p>
    <w:p w:rsidRDefault="00C37927" w:rsidP="00110932" w:rsidR="00C37927">
      <w:pPr>
        <w:jc w:val="both"/>
      </w:pPr>
      <w:r>
        <w:tab/>
        <w:t xml:space="preserve">VIII. </w:t>
      </w:r>
      <w:r w:rsidRPr="007921FB">
        <w:t xml:space="preserve">Nalaže se FINA-i da sa računa broj HR3323900011300028779 izvrši povrat jamčevine </w:t>
      </w:r>
      <w:r w:rsidR="00933F52">
        <w:t>TEU MUDRIĆU</w:t>
      </w:r>
      <w:r>
        <w:t xml:space="preserve"> iz </w:t>
      </w:r>
      <w:r w:rsidR="00933F52">
        <w:t>Buja</w:t>
      </w:r>
      <w:r>
        <w:t xml:space="preserve">, </w:t>
      </w:r>
      <w:r w:rsidR="00933F52">
        <w:t>Digitronska ulica 9</w:t>
      </w:r>
      <w:r w:rsidRPr="007921FB">
        <w:t>,</w:t>
      </w:r>
      <w:r>
        <w:t xml:space="preserve"> OIB: </w:t>
      </w:r>
      <w:r w:rsidR="00933F52">
        <w:t>06878733009,</w:t>
      </w:r>
      <w:r w:rsidRPr="007921FB">
        <w:t xml:space="preserve"> na račun IBAN: HR</w:t>
      </w:r>
      <w:r w:rsidR="000B53C7">
        <w:t>0923800063245000463</w:t>
      </w:r>
      <w:r w:rsidRPr="007921FB">
        <w:t xml:space="preserve">, u iznosu od </w:t>
      </w:r>
      <w:r>
        <w:t>76.383,93</w:t>
      </w:r>
      <w:r w:rsidRPr="007921FB">
        <w:t xml:space="preserve"> kn,</w:t>
      </w:r>
      <w:r>
        <w:t xml:space="preserve"> ID nadmetanja: 5739, predmet prodaje 2992.</w:t>
      </w:r>
    </w:p>
    <w:p w:rsidRDefault="00AE4482" w:rsidP="00110932" w:rsidR="00AE4482">
      <w:pPr>
        <w:jc w:val="both"/>
      </w:pPr>
    </w:p>
    <w:p w:rsidRDefault="000B53C7" w:rsidP="000B53C7" w:rsidR="000B53C7">
      <w:pPr>
        <w:jc w:val="both"/>
      </w:pPr>
      <w:r>
        <w:tab/>
        <w:t xml:space="preserve">IX. </w:t>
      </w:r>
      <w:r w:rsidRPr="007921FB">
        <w:t xml:space="preserve">Nalaže se FINA-i da sa računa broj HR3323900011300028779 izvrši povrat jamčevine </w:t>
      </w:r>
      <w:r>
        <w:t>TEU MUDRIĆU iz Buja, Digitronska ulica 9</w:t>
      </w:r>
      <w:r w:rsidRPr="007921FB">
        <w:t>,</w:t>
      </w:r>
      <w:r>
        <w:t xml:space="preserve"> OIB: 06878733009,</w:t>
      </w:r>
      <w:r w:rsidRPr="007921FB">
        <w:t xml:space="preserve"> na račun IBAN: HR</w:t>
      </w:r>
      <w:r>
        <w:t>0923800063245000463</w:t>
      </w:r>
      <w:r w:rsidRPr="007921FB">
        <w:t xml:space="preserve">, u iznosu od </w:t>
      </w:r>
      <w:r>
        <w:t>76.073,55</w:t>
      </w:r>
      <w:r w:rsidRPr="007921FB">
        <w:t xml:space="preserve"> kn,</w:t>
      </w:r>
      <w:r>
        <w:t xml:space="preserve"> ID nadmetanja: </w:t>
      </w:r>
      <w:r w:rsidR="006000EA">
        <w:t>5743</w:t>
      </w:r>
      <w:r>
        <w:t xml:space="preserve">, predmet prodaje </w:t>
      </w:r>
      <w:r w:rsidR="006000EA">
        <w:t>2994</w:t>
      </w:r>
      <w:r>
        <w:t>.</w:t>
      </w:r>
    </w:p>
    <w:p w:rsidRDefault="006000EA" w:rsidP="000B53C7" w:rsidR="006000EA">
      <w:pPr>
        <w:jc w:val="both"/>
      </w:pPr>
    </w:p>
    <w:p w:rsidRDefault="006000EA" w:rsidP="006000EA" w:rsidR="006000EA">
      <w:pPr>
        <w:jc w:val="both"/>
      </w:pPr>
      <w:r>
        <w:tab/>
        <w:t xml:space="preserve">X. </w:t>
      </w:r>
      <w:r w:rsidRPr="007921FB">
        <w:t xml:space="preserve">Nalaže se FINA-i da sa računa broj HR3323900011300028779 izvrši povrat jamčevine </w:t>
      </w:r>
      <w:r>
        <w:t>TEU MUDRIĆU iz Buja, Digitronska ulica 9</w:t>
      </w:r>
      <w:r w:rsidRPr="007921FB">
        <w:t>,</w:t>
      </w:r>
      <w:r>
        <w:t xml:space="preserve"> OIB: 06878733009,</w:t>
      </w:r>
      <w:r w:rsidRPr="007921FB">
        <w:t xml:space="preserve"> na račun IBAN: HR</w:t>
      </w:r>
      <w:r>
        <w:t>0923800063245000463</w:t>
      </w:r>
      <w:r w:rsidRPr="007921FB">
        <w:t xml:space="preserve">, u iznosu od </w:t>
      </w:r>
      <w:r>
        <w:t>75.763,18</w:t>
      </w:r>
      <w:r w:rsidRPr="007921FB">
        <w:t xml:space="preserve"> kn,</w:t>
      </w:r>
      <w:r>
        <w:t xml:space="preserve"> ID nadmetanja: 5747, predmet prodaje 2997.</w:t>
      </w:r>
    </w:p>
    <w:p w:rsidRDefault="00155103" w:rsidP="006000EA" w:rsidR="00155103">
      <w:pPr>
        <w:jc w:val="both"/>
      </w:pPr>
    </w:p>
    <w:p w:rsidRDefault="00155103" w:rsidP="00110932" w:rsidR="00110932">
      <w:pPr>
        <w:jc w:val="both"/>
      </w:pPr>
      <w:r>
        <w:tab/>
        <w:t xml:space="preserve">XI. </w:t>
      </w:r>
      <w:r w:rsidRPr="007921FB">
        <w:t xml:space="preserve">Nalaže se FINA-i da sa računa broj HR3323900011300028779 izvrši povrat jamčevine </w:t>
      </w:r>
      <w:r>
        <w:t>SINIŠI ELČIĆU</w:t>
      </w:r>
      <w:r w:rsidR="00C77BF0">
        <w:t>,</w:t>
      </w:r>
      <w:r>
        <w:t xml:space="preserve"> Češka Republika, Sladkovskeho 2053, 530 02 Pardubice, OIB: 37205908038,</w:t>
      </w:r>
      <w:r w:rsidRPr="007921FB">
        <w:t xml:space="preserve"> na račun IBAN: HR</w:t>
      </w:r>
      <w:r w:rsidR="001E5CBF">
        <w:t>1424020063290267809</w:t>
      </w:r>
      <w:r w:rsidRPr="007921FB">
        <w:t xml:space="preserve">, u iznosu od </w:t>
      </w:r>
      <w:r w:rsidR="001E5CBF">
        <w:t>76.383,93</w:t>
      </w:r>
      <w:r w:rsidRPr="007921FB">
        <w:t xml:space="preserve"> kn,</w:t>
      </w:r>
      <w:r>
        <w:t xml:space="preserve"> ID nadmetanja: </w:t>
      </w:r>
      <w:r w:rsidR="001E5CBF">
        <w:t>5739</w:t>
      </w:r>
      <w:r>
        <w:t xml:space="preserve">, predmet prodaje </w:t>
      </w:r>
      <w:r w:rsidR="001E5CBF">
        <w:t>2992</w:t>
      </w:r>
      <w:r>
        <w:t>.</w:t>
      </w:r>
    </w:p>
    <w:p w:rsidRDefault="001E5CBF" w:rsidP="00110932" w:rsidR="001E5CBF">
      <w:pPr>
        <w:jc w:val="both"/>
      </w:pPr>
    </w:p>
    <w:p w:rsidRDefault="001E5CBF" w:rsidP="00110932" w:rsidR="001E5CBF">
      <w:pPr>
        <w:jc w:val="both"/>
      </w:pPr>
      <w:r>
        <w:tab/>
        <w:t xml:space="preserve">XII. </w:t>
      </w:r>
      <w:r w:rsidRPr="007921FB">
        <w:t xml:space="preserve">Nalaže se FINA-i da sa računa broj HR3323900011300028779 izvrši povrat jamčevine </w:t>
      </w:r>
      <w:r>
        <w:t>SINIŠI ELČIĆU</w:t>
      </w:r>
      <w:r w:rsidR="00C77BF0">
        <w:t>,</w:t>
      </w:r>
      <w:r>
        <w:t xml:space="preserve"> Češka Republika, Sladkovskeho 2053, 530 02 Pardubice, OIB: 37205908038,</w:t>
      </w:r>
      <w:r w:rsidRPr="007921FB">
        <w:t xml:space="preserve"> na račun IBAN: HR</w:t>
      </w:r>
      <w:r>
        <w:t>1424020063290267809</w:t>
      </w:r>
      <w:r w:rsidRPr="007921FB">
        <w:t xml:space="preserve">, u iznosu od </w:t>
      </w:r>
      <w:r w:rsidR="00927ACF">
        <w:t>75.763,18</w:t>
      </w:r>
      <w:r w:rsidRPr="007921FB">
        <w:t xml:space="preserve"> kn,</w:t>
      </w:r>
      <w:r>
        <w:t xml:space="preserve"> ID nadmetanja: </w:t>
      </w:r>
      <w:r w:rsidR="00927ACF">
        <w:t>5747</w:t>
      </w:r>
      <w:r>
        <w:t xml:space="preserve">, predmet prodaje </w:t>
      </w:r>
      <w:r w:rsidR="00927ACF">
        <w:t>2997</w:t>
      </w:r>
      <w:r>
        <w:t>.</w:t>
      </w:r>
    </w:p>
    <w:p w:rsidRDefault="00927ACF" w:rsidP="00110932" w:rsidR="00927ACF">
      <w:pPr>
        <w:jc w:val="both"/>
      </w:pPr>
    </w:p>
    <w:p w:rsidRDefault="00927ACF" w:rsidP="00110932" w:rsidR="00927ACF">
      <w:pPr>
        <w:jc w:val="both"/>
      </w:pPr>
      <w:r>
        <w:tab/>
        <w:t xml:space="preserve">XIII. </w:t>
      </w:r>
      <w:r w:rsidRPr="007921FB">
        <w:t xml:space="preserve">Nalaže se FINA-i da sa računa broj HR3323900011300028779 izvrši povrat jamčevine </w:t>
      </w:r>
      <w:r>
        <w:t>SINIŠI ELČIĆU</w:t>
      </w:r>
      <w:r w:rsidR="00C77BF0">
        <w:t>,</w:t>
      </w:r>
      <w:r>
        <w:t xml:space="preserve"> Češka Republika, Sladkovskeho 2053, 530 02 Pardubice, OIB: 37205908038,</w:t>
      </w:r>
      <w:r w:rsidRPr="007921FB">
        <w:t xml:space="preserve"> na račun IBAN: HR</w:t>
      </w:r>
      <w:r>
        <w:t>1424020063290267809</w:t>
      </w:r>
      <w:r w:rsidRPr="007921FB">
        <w:t xml:space="preserve">, u iznosu od </w:t>
      </w:r>
      <w:r>
        <w:t>76.073,55</w:t>
      </w:r>
      <w:r w:rsidRPr="007921FB">
        <w:t xml:space="preserve"> kn,</w:t>
      </w:r>
      <w:r>
        <w:t xml:space="preserve"> ID nadmetanja: 5743, predmet prodaje 2994.</w:t>
      </w:r>
    </w:p>
    <w:p w:rsidRDefault="00927ACF" w:rsidP="00110932" w:rsidR="00927ACF">
      <w:pPr>
        <w:jc w:val="both"/>
      </w:pPr>
    </w:p>
    <w:p w:rsidRDefault="00927ACF" w:rsidP="00110932" w:rsidR="00927ACF">
      <w:pPr>
        <w:jc w:val="both"/>
      </w:pPr>
      <w:r>
        <w:tab/>
        <w:t>XI</w:t>
      </w:r>
      <w:r w:rsidR="00893BCB">
        <w:t>V</w:t>
      </w:r>
      <w:r>
        <w:t xml:space="preserve">. </w:t>
      </w:r>
      <w:r w:rsidRPr="007921FB">
        <w:t xml:space="preserve">Nalaže se FINA-i da sa računa broj HR3323900011300028779 izvrši povrat jamčevine </w:t>
      </w:r>
      <w:r>
        <w:t>SINIŠI ELČIĆU</w:t>
      </w:r>
      <w:r w:rsidR="00C77BF0">
        <w:t>,</w:t>
      </w:r>
      <w:r>
        <w:t xml:space="preserve"> Češka Republika, Sladkovskeho 2053, 530 02 Pardubice, OIB: 37205908038,</w:t>
      </w:r>
      <w:r w:rsidRPr="007921FB">
        <w:t xml:space="preserve"> na račun IBAN: HR</w:t>
      </w:r>
      <w:r>
        <w:t>1424020063290267809</w:t>
      </w:r>
      <w:r w:rsidRPr="007921FB">
        <w:t xml:space="preserve">, u iznosu od </w:t>
      </w:r>
      <w:r>
        <w:t>76.</w:t>
      </w:r>
      <w:r w:rsidR="00C77BF0">
        <w:t>073,55</w:t>
      </w:r>
      <w:r w:rsidRPr="007921FB">
        <w:t xml:space="preserve"> kn,</w:t>
      </w:r>
      <w:r>
        <w:t xml:space="preserve"> ID nadmetanja: </w:t>
      </w:r>
      <w:r w:rsidR="00C77BF0">
        <w:t>5745</w:t>
      </w:r>
      <w:r>
        <w:t xml:space="preserve">, predmet prodaje </w:t>
      </w:r>
      <w:r w:rsidR="00C77BF0">
        <w:t>2996</w:t>
      </w:r>
      <w:r>
        <w:t>.</w:t>
      </w:r>
    </w:p>
    <w:p w:rsidRDefault="001E5CBF" w:rsidP="00110932" w:rsidR="001E5CBF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97292F">
        <w:t>23</w:t>
      </w:r>
      <w:r w:rsidR="00066596" w:rsidRPr="00F06A9B">
        <w:t xml:space="preserve">. </w:t>
      </w:r>
      <w:r w:rsidR="006000EA">
        <w:t>siječnja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/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6A111C">
        <w:t>, v. 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10932" w:rsidR="00110932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10932" w:rsidP="00110932" w:rsidR="00110932">
      <w:r>
        <w:t>DNA:</w:t>
      </w:r>
    </w:p>
    <w:p w:rsidRDefault="00BC5F91" w:rsidP="00110932" w:rsidR="00BC5F91"/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D11BA1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111C">
          <w:rPr>
            <w:noProof/>
          </w:rPr>
          <w:t>2</w:t>
        </w:r>
        <w:r>
          <w:fldChar w:fldCharType="end"/>
        </w:r>
        <w:r>
          <w:tab/>
        </w:r>
        <w:r w:rsidR="00C77BF0">
          <w:t>Posl. broj: 4 St-900/2016-76</w:t>
        </w:r>
      </w:p>
      <w:p w:rsidRDefault="006A111C" w:rsidR="003E5AEE">
        <w:pPr>
          <w:pStyle w:val="Zaglavlje"/>
          <w:jc w:val="center"/>
        </w:pPr>
      </w:p>
    </w:sdtContent>
  </w:sdt>
  <w:p w:rsidRDefault="006A111C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r>
      <w:t>Posl. broj: 4 St-900/2016-7</w:t>
    </w:r>
    <w:r w:rsidR="00C77BF0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66596"/>
    <w:rsid w:val="000B53C7"/>
    <w:rsid w:val="00110932"/>
    <w:rsid w:val="00155103"/>
    <w:rsid w:val="001E5CBF"/>
    <w:rsid w:val="002374A3"/>
    <w:rsid w:val="002833D3"/>
    <w:rsid w:val="00344284"/>
    <w:rsid w:val="003A3A66"/>
    <w:rsid w:val="00402146"/>
    <w:rsid w:val="004A0C06"/>
    <w:rsid w:val="004F1C5E"/>
    <w:rsid w:val="004F409C"/>
    <w:rsid w:val="00554328"/>
    <w:rsid w:val="006000EA"/>
    <w:rsid w:val="006A111C"/>
    <w:rsid w:val="00725C6C"/>
    <w:rsid w:val="007E20E5"/>
    <w:rsid w:val="007E221B"/>
    <w:rsid w:val="008366D5"/>
    <w:rsid w:val="008546A7"/>
    <w:rsid w:val="00893BCB"/>
    <w:rsid w:val="008E46C2"/>
    <w:rsid w:val="00927ACF"/>
    <w:rsid w:val="00933F52"/>
    <w:rsid w:val="0097292F"/>
    <w:rsid w:val="00985388"/>
    <w:rsid w:val="00AC765E"/>
    <w:rsid w:val="00AE4482"/>
    <w:rsid w:val="00B65749"/>
    <w:rsid w:val="00BC5F91"/>
    <w:rsid w:val="00C37927"/>
    <w:rsid w:val="00C77BF0"/>
    <w:rsid w:val="00CC009C"/>
    <w:rsid w:val="00D000C5"/>
    <w:rsid w:val="00E118FD"/>
    <w:rsid w:val="00EA09F0"/>
    <w:rsid w:val="00EA2A63"/>
    <w:rsid w:val="00F06A9B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11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11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11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11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11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11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11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11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3616</properties:Characters>
  <properties:Lines>97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2018-01-22T11:14:00Z</dcterms:created>
  <dc:creator>Jasmina Matika</dc:creator>
  <cp:lastModifiedBy>Sanja Prodan</cp:lastModifiedBy>
  <cp:lastPrinted>2018-01-23T10:52:00Z</cp:lastPrinted>
  <dcterms:modified xmlns:xsi="http://www.w3.org/2001/XMLSchema-instance" xsi:type="dcterms:W3CDTF">2018-01-23T10:52:00Z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