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faa6" w14:paraId="6c4faa6" w:rsidRDefault="009357FC" w:rsidR="00EE006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00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7FC"/>
    <w:rsid w:val="00927E42"/>
    <w:rsid w:val="009357FC"/>
    <w:rsid w:val="00EE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357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57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357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57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2018-09-13T09:58:00Z</dcterms:created>
  <dc:creator>Vesna Dragišić</dc:creator>
  <cp:lastModifiedBy>Vesna Dragišić</cp:lastModifiedBy>
  <dcterms:modified xmlns:xsi="http://www.w3.org/2001/XMLSchema-instance" xsi:type="dcterms:W3CDTF">2018-09-13T10:19:00Z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Završni račun (dok5.docx)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