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="Calibri" w:eastAsia="Times New Roman" w:hAnsi="Arial Narrow" w:ascii="Arial Narrow"/>
          <w:b/>
          <w:color w:val="323E4F"/>
          <w:sz w:val="36"/>
          <w:szCs w:val="36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0E2EFA" w:rsidP="00804742" w:rsidR="00804742" w:rsidRPr="00C90771">
          <w:pPr>
            <w:rPr>
              <w:rFonts w:cs="Calibri" w:eastAsia="Times New Roman" w:hAnsi="Arial Narrow" w:ascii="Arial Narrow"/>
              <w:b/>
              <w:color w:val="323E4F"/>
              <w:sz w:val="36"/>
              <w:szCs w:val="36"/>
              <w:lang w:eastAsia="hr-HR"/>
            </w:rPr>
          </w:pPr>
          <w:r>
            <w:rPr>
              <w:rFonts w:cs="Calibri" w:eastAsia="Times New Roman" w:hAnsi="Arial Narrow" w:ascii="Arial Narrow"/>
              <w:b/>
              <w:noProof/>
              <w:color w:val="323E4F"/>
              <w:sz w:val="36"/>
              <w:szCs w:val="36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0E2EFA" w:rsidP="00804742" w:rsidR="00804742" w:rsidRPr="00C90771">
                      <w:pPr>
                        <w:pStyle w:val="Bezproreda1"/>
                        <w:jc w:val="right"/>
                        <w:rPr>
                          <w:rFonts w:cs="Calibri"/>
                          <w:b/>
                          <w:color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  <w:rFonts w:eastAsia="Calibri"/>
                          </w:rPr>
                          <w:alias w:val="Naslov"/>
                          <w:tag w:val=""/>
                          <w:id w:val="-1315561441"/>
                          <w:showingPlcHdr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Zadanifontodlomka"/>
                            <w:rFonts w:hAnsiTheme="minorHAnsi" w:asciiTheme="minorHAnsi" w:cs="Calibri"/>
                            <w:sz w:val="36"/>
                            <w:lang w:eastAsia="en-US"/>
                          </w:rPr>
                        </w:sdtEndPr>
                        <w:sdtContent>
                          <w:r w:rsidR="00804742" w:rsidRPr="000E2EFA">
                            <w:rPr>
                              <w:rStyle w:val="Tekstrezerviranogmjesta"/>
                              <w:rFonts w:eastAsia="Calibri"/>
                            </w:rPr>
                            <w:t xml:space="preserve">     </w:t>
                          </w:r>
                        </w:sdtContent>
                      </w:sdt>
                    </w:p>
                    <w:p w:rsidRDefault="00804742" w:rsidP="00804742" w:rsidR="00804742" w:rsidRPr="009019D6">
                      <w:pPr>
                        <w:pStyle w:val="Bezproreda1"/>
                        <w:jc w:val="right"/>
                        <w:rPr>
                          <w:rFonts w:cs="Calibri" w:hAnsi="Arial Narrow" w:ascii="Arial Narrow"/>
                          <w:b/>
                          <w:color w:val="323E4F"/>
                          <w:sz w:val="32"/>
                          <w:szCs w:val="36"/>
                        </w:rPr>
                      </w:pPr>
                      <w:r w:rsidRPr="009019D6">
                        <w:rPr>
                          <w:rFonts w:cs="Calibri" w:hAnsi="Arial Narrow" w:ascii="Arial Narrow"/>
                          <w:b/>
                          <w:color w:val="323E4F"/>
                          <w:sz w:val="32"/>
                          <w:szCs w:val="36"/>
                        </w:rPr>
                        <w:t>IZVJEŠĆE STEČAJNOG UPRAVITELJA</w:t>
                      </w:r>
                    </w:p>
                    <w:p w:rsidRDefault="00804742" w:rsidP="00804742" w:rsidR="00804742" w:rsidRPr="009019D6">
                      <w:pPr>
                        <w:pStyle w:val="Bezproreda1"/>
                        <w:jc w:val="right"/>
                        <w:rPr>
                          <w:rFonts w:cs="Calibri" w:hAnsi="Arial Narrow" w:ascii="Arial Narrow"/>
                          <w:color w:val="323E4F"/>
                          <w:sz w:val="32"/>
                          <w:szCs w:val="36"/>
                        </w:rPr>
                      </w:pPr>
                      <w:r w:rsidRPr="009019D6">
                        <w:rPr>
                          <w:rFonts w:cs="Calibri" w:hAnsi="Arial Narrow" w:ascii="Arial Narrow"/>
                          <w:b/>
                          <w:color w:val="323E4F"/>
                          <w:sz w:val="32"/>
                          <w:szCs w:val="36"/>
                        </w:rPr>
                        <w:t>o tijeku stečajnog postupka i stanju stečajne mase za stečajnog</w:t>
                      </w:r>
                      <w:r w:rsidRPr="009019D6">
                        <w:rPr>
                          <w:rFonts w:cs="Calibri" w:hAnsi="Arial Narrow" w:ascii="Arial Narrow"/>
                          <w:color w:val="323E4F"/>
                          <w:sz w:val="32"/>
                          <w:szCs w:val="36"/>
                        </w:rPr>
                        <w:t xml:space="preserve"> dužnika </w:t>
                      </w:r>
                      <w:proofErr w:type="spellStart"/>
                      <w:r w:rsidRPr="009019D6">
                        <w:rPr>
                          <w:rFonts w:cs="Calibri" w:hAnsi="Arial Narrow" w:ascii="Arial Narrow"/>
                          <w:color w:val="323E4F"/>
                          <w:sz w:val="32"/>
                          <w:szCs w:val="36"/>
                        </w:rPr>
                        <w:t>TRGO</w:t>
                      </w:r>
                      <w:proofErr w:type="spellEnd"/>
                      <w:r w:rsidRPr="009019D6">
                        <w:rPr>
                          <w:rFonts w:cs="Calibri" w:hAnsi="Arial Narrow" w:ascii="Arial Narrow"/>
                          <w:color w:val="323E4F"/>
                          <w:sz w:val="32"/>
                          <w:szCs w:val="36"/>
                        </w:rPr>
                        <w:t>-KOVINA d.o.o.</w:t>
                      </w:r>
                      <w:r w:rsidR="00A11961" w:rsidRPr="009019D6">
                        <w:rPr>
                          <w:rFonts w:cs="Calibri" w:hAnsi="Arial Narrow" w:ascii="Arial Narrow"/>
                          <w:color w:val="323E4F"/>
                          <w:sz w:val="32"/>
                          <w:szCs w:val="36"/>
                        </w:rPr>
                        <w:t xml:space="preserve"> u stečaju</w:t>
                      </w:r>
                      <w:r w:rsidRPr="009019D6">
                        <w:rPr>
                          <w:rFonts w:cs="Calibri" w:hAnsi="Arial Narrow" w:ascii="Arial Narrow"/>
                          <w:color w:val="323E4F"/>
                          <w:sz w:val="32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="Calibri" w:eastAsia="Times New Roman" w:hAnsi="Arial Narrow" w:ascii="Arial Narrow"/>
              <w:b/>
              <w:noProof/>
              <w:color w:val="323E4F"/>
              <w:sz w:val="36"/>
              <w:szCs w:val="36"/>
              <w:lang w:eastAsia="hr-HR"/>
            </w:rPr>
            <w:pict>
              <v:shape filled="f" strokeweight=".5pt" stroked="f" o:spid="_x0000_s1027" id="Tekstni okvir 111" style="position:absolute;margin-left:0;margin-top:0;width:436.8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">
                <v:textbox style="mso-fit-shape-to-text:t" inset="0,0,0,0">
                  <w:txbxContent>
                    <w:p w:rsidRDefault="00804742" w:rsidP="00804742" w:rsidR="00804742" w:rsidRPr="00C90771">
                      <w:pPr>
                        <w:pStyle w:val="Bezproreda1"/>
                        <w:jc w:val="right"/>
                        <w:rPr>
                          <w:caps/>
                          <w:color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="Calibri" w:eastAsia="Times New Roman" w:hAnsi="Arial Narrow" w:ascii="Arial Narrow"/>
              <w:b/>
              <w:noProof/>
              <w:color w:val="323E4F"/>
              <w:sz w:val="36"/>
              <w:szCs w:val="36"/>
              <w:lang w:eastAsia="hr-HR"/>
            </w:rPr>
            <w:pict>
              <v:shape filled="f" strokeweight=".5pt" stroked="f" o:spid="_x0000_s1028" id="Tekstni okvir 112" style="position:absolute;margin-left:0;margin-top:0;width:436.85pt;height:67.35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">
                <v:textbox inset="0,0,0,0">
                  <w:txbxContent>
                    <w:p w:rsidRDefault="00804742" w:rsidP="00804742" w:rsidR="00804742" w:rsidRPr="00C90771">
                      <w:pPr>
                        <w:pStyle w:val="Bezproreda1"/>
                        <w:ind w:left="5387"/>
                        <w:jc w:val="right"/>
                        <w:rPr>
                          <w:color w:val="222A35"/>
                          <w:sz w:val="28"/>
                          <w:szCs w:val="28"/>
                        </w:rPr>
                      </w:pPr>
                      <w:r w:rsidRPr="00C90771">
                        <w:rPr>
                          <w:color w:val="222A35"/>
                          <w:sz w:val="28"/>
                          <w:szCs w:val="28"/>
                        </w:rPr>
                        <w:t>Trgovački sud u Zagrebu</w:t>
                      </w:r>
                    </w:p>
                    <w:p w:rsidRDefault="00804742" w:rsidP="00804742" w:rsidR="00804742" w:rsidRPr="00C90771">
                      <w:pPr>
                        <w:pStyle w:val="Bezproreda1"/>
                        <w:ind w:left="5387"/>
                        <w:jc w:val="right"/>
                        <w:rPr>
                          <w:color w:val="222A35"/>
                          <w:sz w:val="20"/>
                          <w:szCs w:val="20"/>
                        </w:rPr>
                      </w:pPr>
                      <w:proofErr w:type="spellStart"/>
                      <w:r w:rsidRPr="00C90771">
                        <w:rPr>
                          <w:color w:val="222A35"/>
                          <w:sz w:val="28"/>
                          <w:szCs w:val="28"/>
                        </w:rPr>
                        <w:t>Posl</w:t>
                      </w:r>
                      <w:proofErr w:type="spellEnd"/>
                      <w:r w:rsidRPr="00C90771">
                        <w:rPr>
                          <w:color w:val="222A35"/>
                          <w:sz w:val="28"/>
                          <w:szCs w:val="28"/>
                        </w:rPr>
                        <w:t>. br.: St-</w:t>
                      </w:r>
                      <w:proofErr w:type="spellStart"/>
                      <w:r w:rsidRPr="00C90771">
                        <w:rPr>
                          <w:color w:val="222A35"/>
                          <w:sz w:val="28"/>
                          <w:szCs w:val="28"/>
                        </w:rPr>
                        <w:t>29</w:t>
                      </w:r>
                      <w:r>
                        <w:rPr>
                          <w:color w:val="222A35"/>
                          <w:sz w:val="28"/>
                          <w:szCs w:val="28"/>
                        </w:rPr>
                        <w:t>32</w:t>
                      </w:r>
                      <w:proofErr w:type="spellEnd"/>
                      <w:r w:rsidRPr="00C90771">
                        <w:rPr>
                          <w:color w:val="222A35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Pr="00C90771">
                        <w:rPr>
                          <w:color w:val="222A35"/>
                          <w:sz w:val="28"/>
                          <w:szCs w:val="28"/>
                        </w:rPr>
                        <w:t>16</w:t>
                      </w:r>
                      <w:proofErr w:type="spellEnd"/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="Calibri" w:eastAsia="Times New Roman" w:hAnsi="Arial Narrow" w:ascii="Arial Narrow"/>
              <w:b/>
              <w:noProof/>
              <w:color w:val="323E4F"/>
              <w:sz w:val="36"/>
              <w:szCs w:val="36"/>
              <w:lang w:eastAsia="hr-HR"/>
            </w:rPr>
            <w:pict>
              <v:group o:spid="_x0000_s1029" id="Grupa 114" style="position:absolute;margin-left:0;margin-top:0;width:12.75pt;height:759.9pt;z-index:251659264;mso-width-percent:29;mso-height-percent:909;mso-left-percent:45;mso-position-horizontal-relative:page;mso-position-vertical:center;mso-position-vertical-relative:page;mso-width-percent:29;mso-height-percent:909;mso-left-percent:45" coordsize="2286,91440">
                <v:rect fillcolor="#a6a6a6" strokeweight="3pt" strokecolor="#f2f2f2" o:spid="_x0000_s1031" id="Pravokutnik 115" style="position:absolute;width:2286;height:87820;visibility:visible;mso-wrap-style:square;v-text-anchor:middle">
                  <v:shadow offset="1pt" opacity=".5" color="#525252" on="t"/>
                </v:rect>
                <v:rect fillcolor="#333f50" strokeweight="3pt" strokecolor="#f2f2f2" o:spid="_x0000_s1030" id="Pravokutnik 116" style="position:absolute;top:89154;width:2286;height:2286;visibility:visible;mso-wrap-style:square;v-text-anchor:middle">
                  <v:shadow offset="1pt" opacity=".5" color="#385723" on="t"/>
                  <v:path arrowok="t"/>
                  <o:lock v:ext="edit" aspectratio="t"/>
                </v:rect>
                <w10:wrap anchory="page" anchorx="page"/>
              </v:group>
            </w:pict>
          </w:r>
          <w:r w:rsidR="00804742" w:rsidRPr="00C90771">
            <w:rPr>
              <w:rFonts w:cs="Calibri" w:eastAsia="Times New Roman" w:hAnsi="Arial Narrow" w:ascii="Arial Narrow"/>
              <w:b/>
              <w:color w:val="323E4F"/>
              <w:sz w:val="36"/>
              <w:szCs w:val="36"/>
              <w:lang w:eastAsia="hr-HR"/>
            </w:rPr>
            <w:br w:type="page"/>
          </w:r>
        </w:p>
      </w:sdtContent>
    </w:sdt>
    <w:p w14:textId="adcc365" w14:paraId="adcc365" w:rsidRDefault="00804742" w:rsidP="00804742" w:rsidR="00804742" w:rsidRPr="00C90771">
      <w:pPr>
        <w:autoSpaceDE w:val="false"/>
        <w:autoSpaceDN w:val="false"/>
        <w:adjustRightInd w:val="false"/>
        <w:spacing w:lineRule="auto" w:line="290" w:after="0"/>
        <w:jc w:val="center"/>
        <w15:collapsed w:val="false"/>
        <w:rPr>
          <w:rFonts w:cs="Times New Roman" w:eastAsia="Calibri" w:hAnsi="Arial Narrow" w:ascii="Arial Narrow"/>
          <w:b/>
          <w:bCs/>
          <w:color w:val="000000"/>
          <w:sz w:val="24"/>
          <w:szCs w:val="24"/>
        </w:rPr>
      </w:pPr>
    </w:p>
    <w:sdt>
      <w:sdtPr>
        <w:rPr>
          <w:rFonts w:cs="Times New Roman" w:eastAsia="Times New Roman" w:hAnsi="Arial Narrow" w:ascii="Arial Narrow"/>
          <w:color w:val="2E74B5"/>
          <w:sz w:val="32"/>
          <w:szCs w:val="32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cs="Arial" w:eastAsia="Calibri"/>
          <w:b/>
          <w:bCs/>
          <w:color w:val="auto"/>
          <w:sz w:val="22"/>
          <w:szCs w:val="22"/>
          <w:lang w:eastAsia="en-US"/>
        </w:rPr>
      </w:sdtEndPr>
      <w:sdtContent>
        <w:p w:rsidRDefault="00804742" w:rsidP="00804742" w:rsidR="00804742" w:rsidRPr="00381292">
          <w:pPr>
            <w:keepNext/>
            <w:keepLines/>
            <w:spacing w:after="0" w:before="240"/>
            <w:rPr>
              <w:rFonts w:cs="Arial" w:eastAsia="Times New Roman" w:hAnsi="Arial Narrow" w:ascii="Arial Narrow"/>
              <w:b/>
              <w:szCs w:val="28"/>
              <w:lang w:eastAsia="hr-HR"/>
            </w:rPr>
          </w:pPr>
          <w:r w:rsidRPr="00381292">
            <w:rPr>
              <w:rFonts w:cs="Arial" w:eastAsia="Times New Roman" w:hAnsi="Arial Narrow" w:ascii="Arial Narrow"/>
              <w:b/>
              <w:szCs w:val="28"/>
              <w:lang w:eastAsia="hr-HR"/>
            </w:rPr>
            <w:t>Sadržaj:</w:t>
          </w:r>
        </w:p>
        <w:p w:rsidRDefault="00804742" w:rsidR="00381292" w:rsidRPr="00381292">
          <w:pPr>
            <w:pStyle w:val="Sadraj1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r w:rsidRPr="00381292">
            <w:rPr>
              <w:rFonts w:cs="Arial" w:eastAsia="Calibri" w:hAnsi="Arial Narrow" w:ascii="Arial Narrow"/>
              <w:b/>
              <w:noProof/>
            </w:rPr>
            <w:fldChar w:fldCharType="begin"/>
          </w:r>
          <w:r w:rsidRPr="00381292">
            <w:rPr>
              <w:rFonts w:cs="Arial" w:eastAsia="Calibri" w:hAnsi="Arial Narrow" w:ascii="Arial Narrow"/>
              <w:b/>
              <w:noProof/>
            </w:rPr>
            <w:instrText xml:space="preserve"> TOC \o "1-3" \h \z \u </w:instrText>
          </w:r>
          <w:r w:rsidRPr="00381292">
            <w:rPr>
              <w:rFonts w:cs="Arial" w:eastAsia="Calibri" w:hAnsi="Arial Narrow" w:ascii="Arial Narrow"/>
              <w:b/>
              <w:noProof/>
            </w:rPr>
            <w:fldChar w:fldCharType="separate"/>
          </w:r>
          <w:hyperlink w:anchor="_Toc512441842" w:history="true">
            <w:r w:rsidR="00381292" w:rsidRPr="00381292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>1. Uvod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_Toc512441842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2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1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43" w:history="true">
            <w:r w:rsidR="00381292" w:rsidRPr="00381292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>2. Tijek stečajnog postupka i poduzete radnje u stečajnom postupku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_Toc512441843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3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1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44" w:history="true">
            <w:r w:rsidR="00381292" w:rsidRPr="00381292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 xml:space="preserve">3. </w:t>
            </w:r>
            <w:r w:rsidR="00381292" w:rsidRPr="00381292">
              <w:rPr>
                <w:rStyle w:val="Hiperveza"/>
                <w:rFonts w:cs="Arial" w:eastAsia="Times New Roman" w:hAnsi="Arial Narrow" w:ascii="Arial Narrow"/>
                <w:b/>
                <w:noProof/>
                <w:lang w:val="pl-PL"/>
              </w:rPr>
              <w:t>Stanje stečajne mase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_Toc512441844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4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1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45" w:history="true">
            <w:r w:rsidR="00381292" w:rsidRPr="00381292">
              <w:rPr>
                <w:rStyle w:val="Hiperveza"/>
                <w:rFonts w:cs="Arial" w:eastAsia="Calibri" w:hAnsi="Arial Narrow" w:ascii="Arial Narrow"/>
                <w:b/>
                <w:noProof/>
              </w:rPr>
              <w:t>4.  Raskid ugovora o kupoprodaji Nekretnine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_Toc512441845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4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1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46" w:history="true">
            <w:r w:rsidR="00381292" w:rsidRPr="00381292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>5. Sudski i drugi postupci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_Toc512441846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5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47" w:history="true">
            <w:r w:rsidR="00381292" w:rsidRPr="00381292">
              <w:rPr>
                <w:rStyle w:val="Hiperveza"/>
                <w:rFonts w:eastAsia="Times New Roman" w:hAnsi="Arial Narrow" w:ascii="Arial Narrow"/>
                <w:noProof/>
              </w:rPr>
              <w:t>5</w:t>
            </w:r>
            <w:r w:rsidR="00381292" w:rsidRPr="00381292">
              <w:rPr>
                <w:rStyle w:val="Hiperveza"/>
                <w:rFonts w:hAnsi="Arial Narrow" w:ascii="Arial Narrow"/>
                <w:noProof/>
              </w:rPr>
              <w:t>.1. Prekršajni postupak – Klasa: 351-02/17-70/395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_Toc512441847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5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48" w:history="true">
            <w:r w:rsidR="00381292" w:rsidRPr="00381292">
              <w:rPr>
                <w:rStyle w:val="Hiperveza"/>
                <w:rFonts w:hAnsi="Arial Narrow" w:ascii="Arial Narrow"/>
                <w:noProof/>
              </w:rPr>
              <w:t>5.2. Prekršajni postupak – Klasa: 351-02/17-70/377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_Toc512441848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5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49" w:history="true">
            <w:r w:rsidR="00381292" w:rsidRPr="00381292">
              <w:rPr>
                <w:rStyle w:val="Hiperveza"/>
                <w:rFonts w:hAnsi="Arial Narrow" w:ascii="Arial Narrow"/>
                <w:noProof/>
              </w:rPr>
              <w:t>5.3. Upravni postupak – Klasa: UP/I-351-02/18-27/01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_Toc512441849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6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50" w:history="true">
            <w:r w:rsidR="00381292" w:rsidRPr="00381292">
              <w:rPr>
                <w:rStyle w:val="Hiperveza"/>
                <w:rFonts w:hAnsi="Arial Narrow" w:ascii="Arial Narrow"/>
                <w:noProof/>
              </w:rPr>
              <w:t>5.4. Ovršni postupak – Klasa: UP/I-415-02/2017-001/02568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_Toc512441850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6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51" w:history="true">
            <w:r w:rsidR="00381292" w:rsidRPr="00381292">
              <w:rPr>
                <w:rStyle w:val="Hiperveza"/>
                <w:rFonts w:hAnsi="Arial Narrow" w:ascii="Arial Narrow"/>
                <w:noProof/>
              </w:rPr>
              <w:t>5.5. Upravni spor – UsI-416/17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_Toc512441851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6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52" w:history="true">
            <w:r w:rsidR="00381292" w:rsidRPr="00381292">
              <w:rPr>
                <w:rStyle w:val="Hiperveza"/>
                <w:rFonts w:hAnsi="Arial Narrow" w:ascii="Arial Narrow"/>
                <w:noProof/>
              </w:rPr>
              <w:t>5.6. Parnični postupak – Posl. br: Povrv-2795/17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_Toc512441852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7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0E2EFA" w:rsidR="00381292" w:rsidRPr="00381292">
          <w:pPr>
            <w:pStyle w:val="Sadraj1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2441853" w:history="true">
            <w:r w:rsidR="00381292" w:rsidRPr="00381292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>6. Zaključak i r</w:t>
            </w:r>
            <w:r w:rsidR="00381292" w:rsidRPr="00381292">
              <w:rPr>
                <w:rStyle w:val="Hiperveza"/>
                <w:rFonts w:cs="Arial" w:eastAsia="Times New Roman" w:hAnsi="Arial Narrow" w:ascii="Arial Narrow"/>
                <w:b/>
                <w:noProof/>
                <w:lang w:val="pl-PL"/>
              </w:rPr>
              <w:t>adnje koje će se poduzeti u narednom razdoblju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tab/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381292" w:rsidRPr="00381292">
              <w:rPr>
                <w:rFonts w:hAnsi="Arial Narrow" w:ascii="Arial Narrow"/>
                <w:noProof/>
                <w:webHidden/>
              </w:rPr>
              <w:instrText xml:space="preserve"> PAGEREF _Toc512441853 \h </w:instrText>
            </w:r>
            <w:r w:rsidR="00381292" w:rsidRPr="00381292">
              <w:rPr>
                <w:rFonts w:hAnsi="Arial Narrow" w:ascii="Arial Narrow"/>
                <w:noProof/>
                <w:webHidden/>
              </w:rPr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81292" w:rsidRPr="00381292">
              <w:rPr>
                <w:rFonts w:hAnsi="Arial Narrow" w:ascii="Arial Narrow"/>
                <w:noProof/>
                <w:webHidden/>
              </w:rPr>
              <w:t>7</w:t>
            </w:r>
            <w:r w:rsidR="00381292" w:rsidRPr="003812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804742" w:rsidP="00804742" w:rsidR="00804742" w:rsidRPr="00C90771">
          <w:pPr>
            <w:rPr>
              <w:rFonts w:cs="Arial" w:eastAsia="Calibri" w:hAnsi="Arial Narrow" w:ascii="Arial Narrow"/>
            </w:rPr>
          </w:pPr>
          <w:r w:rsidRPr="00381292">
            <w:rPr>
              <w:rFonts w:cs="Arial" w:eastAsia="Calibri" w:hAnsi="Arial Narrow" w:ascii="Arial Narrow"/>
              <w:b/>
              <w:bCs/>
            </w:rPr>
            <w:fldChar w:fldCharType="end"/>
          </w:r>
        </w:p>
      </w:sdtContent>
    </w:sdt>
    <w:p w:rsidRDefault="00804742" w:rsidP="00804742" w:rsidR="00804742" w:rsidRPr="00C90771">
      <w:pPr>
        <w:rPr>
          <w:rFonts w:cs="Times New Roman" w:eastAsia="Calibri" w:hAnsi="Arial Narrow" w:ascii="Arial Narrow"/>
          <w:b/>
          <w:bCs/>
          <w:color w:val="000000"/>
          <w:sz w:val="24"/>
          <w:szCs w:val="24"/>
        </w:rPr>
      </w:pPr>
      <w:r w:rsidRPr="00C90771">
        <w:rPr>
          <w:rFonts w:cs="Times New Roman" w:eastAsia="Calibri" w:hAnsi="Arial Narrow" w:ascii="Arial Narrow"/>
          <w:b/>
          <w:bCs/>
        </w:rPr>
        <w:br w:type="page"/>
      </w:r>
    </w:p>
    <w:p w:rsidRDefault="00804742" w:rsidP="00804742" w:rsidR="00804742" w:rsidRPr="00C90771">
      <w:pPr>
        <w:autoSpaceDE w:val="false"/>
        <w:autoSpaceDN w:val="false"/>
        <w:adjustRightInd w:val="false"/>
        <w:spacing w:lineRule="auto" w:line="290" w:after="0"/>
        <w:jc w:val="center"/>
        <w:rPr>
          <w:rFonts w:cs="Times New Roman" w:eastAsia="Calibri" w:hAnsi="Arial Narrow" w:ascii="Arial Narrow"/>
          <w:b/>
          <w:bCs/>
          <w:color w:val="000000"/>
          <w:sz w:val="24"/>
          <w:szCs w:val="24"/>
        </w:rPr>
      </w:pPr>
    </w:p>
    <w:p w:rsidRDefault="00804742" w:rsidP="00804742" w:rsidR="00804742" w:rsidRPr="00C90771">
      <w:pPr>
        <w:keepNext/>
        <w:keepLines/>
        <w:spacing w:after="0"/>
        <w:outlineLvl w:val="0"/>
        <w:rPr>
          <w:rFonts w:cs="Arial" w:eastAsia="Times New Roman" w:hAnsi="Arial Narrow" w:ascii="Arial Narrow"/>
          <w:b/>
        </w:rPr>
      </w:pPr>
      <w:bookmarkStart w:name="_Toc512441842" w:id="1"/>
      <w:r w:rsidRPr="00C90771">
        <w:rPr>
          <w:rFonts w:cs="Arial" w:eastAsia="Times New Roman" w:hAnsi="Arial Narrow" w:ascii="Arial Narrow"/>
          <w:b/>
        </w:rPr>
        <w:t>1. Uvod</w:t>
      </w:r>
      <w:bookmarkEnd w:id="1"/>
    </w:p>
    <w:p w:rsidRDefault="00804742" w:rsidP="00804742" w:rsidR="00804742" w:rsidRPr="00C90771">
      <w:pPr>
        <w:rPr>
          <w:rFonts w:cs="Arial" w:eastAsia="Calibri" w:hAnsi="Arial Narrow" w:ascii="Arial Narrow"/>
        </w:rPr>
      </w:pPr>
    </w:p>
    <w:p w:rsidRDefault="00804742" w:rsidP="00804742" w:rsidR="00804742" w:rsidRPr="00C90771">
      <w:pPr>
        <w:spacing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Rješenjem Trgovačkog suda u Zagrebu </w:t>
      </w:r>
      <w:proofErr w:type="spellStart"/>
      <w:r w:rsidRPr="00C90771">
        <w:rPr>
          <w:rFonts w:cs="Arial" w:eastAsia="Calibri" w:hAnsi="Arial Narrow" w:ascii="Arial Narrow"/>
        </w:rPr>
        <w:t>posl</w:t>
      </w:r>
      <w:proofErr w:type="spellEnd"/>
      <w:r w:rsidRPr="00C90771">
        <w:rPr>
          <w:rFonts w:cs="Arial" w:eastAsia="Calibri" w:hAnsi="Arial Narrow" w:ascii="Arial Narrow"/>
        </w:rPr>
        <w:t>. br. St-</w:t>
      </w:r>
      <w:proofErr w:type="spellStart"/>
      <w:r w:rsidRPr="00C90771">
        <w:rPr>
          <w:rFonts w:cs="Arial" w:eastAsia="Calibri" w:hAnsi="Arial Narrow" w:ascii="Arial Narrow"/>
        </w:rPr>
        <w:t>29</w:t>
      </w:r>
      <w:r>
        <w:rPr>
          <w:rFonts w:cs="Arial" w:eastAsia="Calibri" w:hAnsi="Arial Narrow" w:ascii="Arial Narrow"/>
        </w:rPr>
        <w:t>32</w:t>
      </w:r>
      <w:proofErr w:type="spellEnd"/>
      <w:r>
        <w:rPr>
          <w:rFonts w:cs="Arial" w:eastAsia="Calibri" w:hAnsi="Arial Narrow" w:ascii="Arial Narrow"/>
        </w:rPr>
        <w:t>/</w:t>
      </w:r>
      <w:proofErr w:type="spellStart"/>
      <w:r w:rsidRPr="00C90771">
        <w:rPr>
          <w:rFonts w:cs="Arial" w:eastAsia="Calibri" w:hAnsi="Arial Narrow" w:ascii="Arial Narrow"/>
        </w:rPr>
        <w:t>16</w:t>
      </w:r>
      <w:proofErr w:type="spellEnd"/>
      <w:r w:rsidRPr="00C90771">
        <w:rPr>
          <w:rFonts w:cs="Arial" w:eastAsia="Calibri" w:hAnsi="Arial Narrow" w:ascii="Arial Narrow"/>
        </w:rPr>
        <w:t xml:space="preserve"> od</w:t>
      </w:r>
      <w:r>
        <w:rPr>
          <w:rFonts w:cs="Arial" w:eastAsia="Calibri" w:hAnsi="Arial Narrow" w:ascii="Arial Narrow"/>
        </w:rPr>
        <w:t xml:space="preserve"> 14.11.2017</w:t>
      </w:r>
      <w:r w:rsidR="001B2095">
        <w:rPr>
          <w:rFonts w:cs="Arial" w:eastAsia="Calibri" w:hAnsi="Arial Narrow" w:ascii="Arial Narrow"/>
        </w:rPr>
        <w:t xml:space="preserve">. godine </w:t>
      </w:r>
      <w:r w:rsidRPr="00C90771">
        <w:rPr>
          <w:rFonts w:cs="Arial" w:eastAsia="Calibri" w:hAnsi="Arial Narrow" w:ascii="Arial Narrow"/>
          <w:i/>
        </w:rPr>
        <w:t>(u daljnjem tekstu: „Rješenje“)</w:t>
      </w:r>
      <w:r w:rsidRPr="00C90771">
        <w:rPr>
          <w:rFonts w:cs="Arial" w:eastAsia="Calibri" w:hAnsi="Arial Narrow" w:ascii="Arial Narrow"/>
        </w:rPr>
        <w:t xml:space="preserve"> otvoren je stečajni</w:t>
      </w:r>
      <w:r>
        <w:rPr>
          <w:rFonts w:cs="Arial" w:eastAsia="Calibri" w:hAnsi="Arial Narrow" w:ascii="Arial Narrow"/>
        </w:rPr>
        <w:t xml:space="preserve"> </w:t>
      </w:r>
      <w:r w:rsidRPr="00C90771">
        <w:rPr>
          <w:rFonts w:cs="Arial" w:eastAsia="Calibri" w:hAnsi="Arial Narrow" w:ascii="Arial Narrow"/>
        </w:rPr>
        <w:t xml:space="preserve">postupak nad stečajnim dužnikom </w:t>
      </w:r>
      <w:proofErr w:type="spellStart"/>
      <w:r>
        <w:rPr>
          <w:rFonts w:cs="Arial" w:eastAsia="Calibri" w:hAnsi="Arial Narrow" w:ascii="Arial Narrow"/>
        </w:rPr>
        <w:t>TRGO</w:t>
      </w:r>
      <w:proofErr w:type="spellEnd"/>
      <w:r>
        <w:rPr>
          <w:rFonts w:cs="Arial" w:eastAsia="Calibri" w:hAnsi="Arial Narrow" w:ascii="Arial Narrow"/>
        </w:rPr>
        <w:t>-KOVINA</w:t>
      </w:r>
      <w:r w:rsidRPr="00C90771">
        <w:rPr>
          <w:rFonts w:cs="Arial" w:eastAsia="Calibri" w:hAnsi="Arial Narrow" w:ascii="Arial Narrow"/>
        </w:rPr>
        <w:t xml:space="preserve"> d.o.o. sa sjedištem u Zagrebu, </w:t>
      </w:r>
      <w:r>
        <w:rPr>
          <w:rFonts w:cs="Arial" w:eastAsia="Calibri" w:hAnsi="Arial Narrow" w:ascii="Arial Narrow"/>
        </w:rPr>
        <w:t xml:space="preserve">Andrije Žaje </w:t>
      </w:r>
      <w:proofErr w:type="spellStart"/>
      <w:r>
        <w:rPr>
          <w:rFonts w:cs="Arial" w:eastAsia="Calibri" w:hAnsi="Arial Narrow" w:ascii="Arial Narrow"/>
        </w:rPr>
        <w:t>10</w:t>
      </w:r>
      <w:proofErr w:type="spellEnd"/>
      <w:r w:rsidRPr="00C90771">
        <w:rPr>
          <w:rFonts w:cs="Arial" w:eastAsia="Calibri" w:hAnsi="Arial Narrow" w:ascii="Arial Narrow"/>
        </w:rPr>
        <w:t xml:space="preserve">, </w:t>
      </w:r>
      <w:proofErr w:type="spellStart"/>
      <w:r w:rsidRPr="00C90771">
        <w:rPr>
          <w:rFonts w:cs="Arial" w:eastAsia="Calibri" w:hAnsi="Arial Narrow" w:ascii="Arial Narrow"/>
        </w:rPr>
        <w:t>OIB</w:t>
      </w:r>
      <w:proofErr w:type="spellEnd"/>
      <w:r w:rsidRPr="00C90771">
        <w:rPr>
          <w:rFonts w:cs="Arial" w:eastAsia="Calibri" w:hAnsi="Arial Narrow" w:ascii="Arial Narrow"/>
        </w:rPr>
        <w:t xml:space="preserve">: </w:t>
      </w:r>
      <w:proofErr w:type="spellStart"/>
      <w:r>
        <w:rPr>
          <w:rFonts w:cs="Arial" w:eastAsia="Calibri" w:hAnsi="Arial Narrow" w:ascii="Arial Narrow"/>
        </w:rPr>
        <w:t>27088386168</w:t>
      </w:r>
      <w:proofErr w:type="spellEnd"/>
      <w:r>
        <w:rPr>
          <w:rFonts w:cs="Arial" w:eastAsia="Calibri" w:hAnsi="Arial Narrow" w:ascii="Arial Narrow"/>
        </w:rPr>
        <w:t xml:space="preserve"> </w:t>
      </w:r>
      <w:r w:rsidRPr="00C90771">
        <w:rPr>
          <w:rFonts w:cs="Arial" w:eastAsia="Calibri" w:hAnsi="Arial Narrow" w:ascii="Arial Narrow"/>
          <w:i/>
        </w:rPr>
        <w:t xml:space="preserve">(u daljnjem tekstu: „Dužnik“) </w:t>
      </w:r>
      <w:r w:rsidRPr="00C90771">
        <w:rPr>
          <w:rFonts w:cs="Arial" w:eastAsia="Calibri" w:hAnsi="Arial Narrow" w:ascii="Arial Narrow"/>
        </w:rPr>
        <w:t>te sam postavljen za stečajnog upravitelja Dužnika.</w:t>
      </w:r>
    </w:p>
    <w:p w:rsidRDefault="00804742" w:rsidP="00804742" w:rsidR="00804742" w:rsidRPr="00C90771">
      <w:pPr>
        <w:spacing w:after="0"/>
        <w:rPr>
          <w:rFonts w:cs="Arial" w:eastAsia="Calibri" w:hAnsi="Arial Narrow" w:ascii="Arial Narrow"/>
          <w:b/>
        </w:rPr>
      </w:pPr>
    </w:p>
    <w:p w:rsidRDefault="00804742" w:rsidP="00804742" w:rsidR="00804742" w:rsidRPr="00C90771">
      <w:pPr>
        <w:spacing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U stečajnom postupku je dana </w:t>
      </w:r>
      <w:r>
        <w:rPr>
          <w:rFonts w:cs="Arial" w:eastAsia="Calibri" w:hAnsi="Arial Narrow" w:ascii="Arial Narrow"/>
        </w:rPr>
        <w:t>13</w:t>
      </w:r>
      <w:r w:rsidRPr="00C90771">
        <w:rPr>
          <w:rFonts w:cs="Arial" w:eastAsia="Calibri" w:hAnsi="Arial Narrow" w:ascii="Arial Narrow"/>
        </w:rPr>
        <w:t>.</w:t>
      </w:r>
      <w:r>
        <w:rPr>
          <w:rFonts w:cs="Arial" w:eastAsia="Calibri" w:hAnsi="Arial Narrow" w:ascii="Arial Narrow"/>
        </w:rPr>
        <w:t>02.2018.</w:t>
      </w:r>
      <w:r w:rsidRPr="00C90771">
        <w:rPr>
          <w:rFonts w:cs="Arial" w:eastAsia="Calibri" w:hAnsi="Arial Narrow" w:ascii="Arial Narrow"/>
        </w:rPr>
        <w:t xml:space="preserve"> </w:t>
      </w:r>
      <w:r w:rsidR="001B2095">
        <w:rPr>
          <w:rFonts w:cs="Arial" w:eastAsia="Calibri" w:hAnsi="Arial Narrow" w:ascii="Arial Narrow"/>
        </w:rPr>
        <w:t xml:space="preserve"> </w:t>
      </w:r>
      <w:r w:rsidRPr="00C90771">
        <w:rPr>
          <w:rFonts w:cs="Arial" w:eastAsia="Calibri" w:hAnsi="Arial Narrow" w:ascii="Arial Narrow"/>
        </w:rPr>
        <w:t xml:space="preserve">godine održano ispitno i izvještajno ročište te su Rješenjem Trgovačkog suda od </w:t>
      </w:r>
      <w:r>
        <w:rPr>
          <w:rFonts w:cs="Arial" w:eastAsia="Calibri" w:hAnsi="Arial Narrow" w:ascii="Arial Narrow"/>
        </w:rPr>
        <w:t>23.02.2018.</w:t>
      </w:r>
      <w:r w:rsidRPr="00C90771">
        <w:rPr>
          <w:rFonts w:cs="Arial" w:eastAsia="Calibri" w:hAnsi="Arial Narrow" w:ascii="Arial Narrow"/>
        </w:rPr>
        <w:t xml:space="preserve"> godine utvrđene tražbine stečajnih i </w:t>
      </w:r>
      <w:proofErr w:type="spellStart"/>
      <w:r w:rsidRPr="00C90771">
        <w:rPr>
          <w:rFonts w:cs="Arial" w:eastAsia="Calibri" w:hAnsi="Arial Narrow" w:ascii="Arial Narrow"/>
        </w:rPr>
        <w:t>razlučnih</w:t>
      </w:r>
      <w:proofErr w:type="spellEnd"/>
      <w:r w:rsidRPr="00C90771">
        <w:rPr>
          <w:rFonts w:cs="Arial" w:eastAsia="Calibri" w:hAnsi="Arial Narrow" w:ascii="Arial Narrow"/>
        </w:rPr>
        <w:t xml:space="preserve"> vjerovnika.</w:t>
      </w:r>
    </w:p>
    <w:p w:rsidRDefault="00804742" w:rsidP="00804742" w:rsidR="00804742" w:rsidRPr="00C90771">
      <w:pPr>
        <w:spacing w:after="0"/>
        <w:rPr>
          <w:rFonts w:cs="Arial" w:eastAsia="Calibri" w:hAnsi="Arial Narrow" w:ascii="Arial Narrow"/>
          <w:b/>
        </w:rPr>
      </w:pPr>
    </w:p>
    <w:p w:rsidRDefault="00804742" w:rsidP="00804742" w:rsidR="00804742" w:rsidRPr="00C90771">
      <w:pPr>
        <w:spacing w:after="0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Do datuma izrade ovog Izvješća nisu pristigle nikakve naknade prijave tražbina vjerovnika u smislu članka </w:t>
      </w:r>
      <w:proofErr w:type="spellStart"/>
      <w:r w:rsidRPr="00C90771">
        <w:rPr>
          <w:rFonts w:cs="Arial" w:eastAsia="Calibri" w:hAnsi="Arial Narrow" w:ascii="Arial Narrow"/>
        </w:rPr>
        <w:t>176</w:t>
      </w:r>
      <w:proofErr w:type="spellEnd"/>
      <w:r w:rsidRPr="00C90771">
        <w:rPr>
          <w:rFonts w:cs="Arial" w:eastAsia="Calibri" w:hAnsi="Arial Narrow" w:ascii="Arial Narrow"/>
        </w:rPr>
        <w:t xml:space="preserve">. Stečajnog zakona </w:t>
      </w:r>
      <w:r w:rsidRPr="00C90771">
        <w:rPr>
          <w:rFonts w:cs="Arial" w:eastAsia="Calibri" w:hAnsi="Arial Narrow" w:ascii="Arial Narrow"/>
          <w:i/>
        </w:rPr>
        <w:t>(Narodne novine broj :</w:t>
      </w:r>
      <w:proofErr w:type="spellStart"/>
      <w:r w:rsidRPr="00C90771">
        <w:rPr>
          <w:rFonts w:cs="Arial" w:eastAsia="Calibri" w:hAnsi="Arial Narrow" w:ascii="Arial Narrow"/>
          <w:i/>
        </w:rPr>
        <w:t>71</w:t>
      </w:r>
      <w:proofErr w:type="spellEnd"/>
      <w:r w:rsidRPr="00C90771">
        <w:rPr>
          <w:rFonts w:cs="Arial" w:eastAsia="Calibri" w:hAnsi="Arial Narrow" w:ascii="Arial Narrow"/>
          <w:i/>
        </w:rPr>
        <w:t>/</w:t>
      </w:r>
      <w:proofErr w:type="spellStart"/>
      <w:r w:rsidRPr="00C90771">
        <w:rPr>
          <w:rFonts w:cs="Arial" w:eastAsia="Calibri" w:hAnsi="Arial Narrow" w:ascii="Arial Narrow"/>
          <w:i/>
        </w:rPr>
        <w:t>15</w:t>
      </w:r>
      <w:proofErr w:type="spellEnd"/>
      <w:r w:rsidRPr="00C90771">
        <w:rPr>
          <w:rFonts w:cs="Arial" w:eastAsia="Calibri" w:hAnsi="Arial Narrow" w:ascii="Arial Narrow"/>
          <w:i/>
        </w:rPr>
        <w:t>, u daljnjem tekstu: „</w:t>
      </w:r>
      <w:proofErr w:type="spellStart"/>
      <w:r w:rsidRPr="00C90771">
        <w:rPr>
          <w:rFonts w:cs="Arial" w:eastAsia="Calibri" w:hAnsi="Arial Narrow" w:ascii="Arial Narrow"/>
          <w:i/>
        </w:rPr>
        <w:t>SZ</w:t>
      </w:r>
      <w:proofErr w:type="spellEnd"/>
      <w:r w:rsidRPr="00C90771">
        <w:rPr>
          <w:rFonts w:cs="Arial" w:eastAsia="Calibri" w:hAnsi="Arial Narrow" w:ascii="Arial Narrow"/>
          <w:i/>
        </w:rPr>
        <w:t>“).</w:t>
      </w:r>
    </w:p>
    <w:p w:rsidRDefault="00804742" w:rsidP="00804742" w:rsidR="00804742" w:rsidRPr="00C90771">
      <w:pPr>
        <w:spacing w:after="0"/>
        <w:rPr>
          <w:rFonts w:cs="Arial" w:eastAsia="Calibri" w:hAnsi="Arial Narrow" w:ascii="Arial Narrow"/>
          <w:b/>
        </w:rPr>
      </w:pPr>
    </w:p>
    <w:p w:rsidRDefault="00804742" w:rsidP="00804742" w:rsidR="00804742" w:rsidRPr="00C90771">
      <w:pPr>
        <w:spacing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Sukladno odredbama članka </w:t>
      </w:r>
      <w:proofErr w:type="spellStart"/>
      <w:r w:rsidRPr="00C90771">
        <w:rPr>
          <w:rFonts w:cs="Arial" w:eastAsia="Calibri" w:hAnsi="Arial Narrow" w:ascii="Arial Narrow"/>
        </w:rPr>
        <w:t>25</w:t>
      </w:r>
      <w:proofErr w:type="spellEnd"/>
      <w:r w:rsidRPr="00C90771">
        <w:rPr>
          <w:rFonts w:cs="Arial" w:eastAsia="Calibri" w:hAnsi="Arial Narrow" w:ascii="Arial Narrow"/>
        </w:rPr>
        <w:t xml:space="preserve">. stavka 2. </w:t>
      </w:r>
      <w:proofErr w:type="spellStart"/>
      <w:r w:rsidRPr="00C90771">
        <w:rPr>
          <w:rFonts w:cs="Arial" w:eastAsia="Calibri" w:hAnsi="Arial Narrow" w:ascii="Arial Narrow"/>
        </w:rPr>
        <w:t>SZ</w:t>
      </w:r>
      <w:proofErr w:type="spellEnd"/>
      <w:r w:rsidRPr="00C90771">
        <w:rPr>
          <w:rFonts w:cs="Arial" w:eastAsia="Calibri" w:hAnsi="Arial Narrow" w:ascii="Arial Narrow"/>
        </w:rPr>
        <w:t>-a kao stečajni upravitelj izradio sam ovo Izvješće u sklopu kojeg je dan osvrt na do sada poduzete radnje u postupku te prijedlozi za poduzimanje daljnjih radnji.</w:t>
      </w:r>
    </w:p>
    <w:p w:rsidRDefault="00804742" w:rsidP="00804742" w:rsidR="00804742" w:rsidRPr="00C90771">
      <w:pPr>
        <w:rPr>
          <w:rFonts w:cs="Arial" w:eastAsia="Calibri" w:hAnsi="Arial Narrow" w:ascii="Arial Narrow"/>
        </w:rPr>
      </w:pPr>
    </w:p>
    <w:p w:rsidRDefault="00804742" w:rsidP="00804742" w:rsidR="00804742" w:rsidRPr="00C90771">
      <w:pPr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U Zagrebu, </w:t>
      </w:r>
      <w:r w:rsidR="001B2095">
        <w:rPr>
          <w:rFonts w:cs="Arial" w:eastAsia="Calibri" w:hAnsi="Arial Narrow" w:ascii="Arial Narrow"/>
        </w:rPr>
        <w:t>24</w:t>
      </w:r>
      <w:r w:rsidRPr="00C90771">
        <w:rPr>
          <w:rFonts w:cs="Arial" w:eastAsia="Calibri" w:hAnsi="Arial Narrow" w:ascii="Arial Narrow"/>
        </w:rPr>
        <w:t>.</w:t>
      </w:r>
      <w:r w:rsidR="001B2095">
        <w:rPr>
          <w:rFonts w:cs="Arial" w:eastAsia="Calibri" w:hAnsi="Arial Narrow" w:ascii="Arial Narrow"/>
        </w:rPr>
        <w:t>04.</w:t>
      </w:r>
      <w:r w:rsidRPr="00C90771">
        <w:rPr>
          <w:rFonts w:cs="Arial" w:eastAsia="Calibri" w:hAnsi="Arial Narrow" w:ascii="Arial Narrow"/>
        </w:rPr>
        <w:t>2018. godine.</w:t>
      </w:r>
    </w:p>
    <w:p w:rsidRDefault="00804742" w:rsidP="00804742" w:rsidR="00804742" w:rsidRPr="00C90771">
      <w:pPr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br w:type="page"/>
      </w:r>
    </w:p>
    <w:p w:rsidRDefault="00804742" w:rsidP="00804742" w:rsidR="00804742" w:rsidRPr="00C90771">
      <w:pPr>
        <w:keepNext/>
        <w:keepLines/>
        <w:spacing w:lineRule="auto" w:line="276" w:after="0"/>
        <w:outlineLvl w:val="0"/>
        <w:rPr>
          <w:rFonts w:cs="Arial" w:eastAsia="Times New Roman" w:hAnsi="Arial Narrow" w:ascii="Arial Narrow"/>
          <w:b/>
        </w:rPr>
      </w:pPr>
      <w:bookmarkStart w:name="_Toc512441843" w:id="2"/>
      <w:r w:rsidRPr="00C90771">
        <w:rPr>
          <w:rFonts w:cs="Arial" w:eastAsia="Times New Roman" w:hAnsi="Arial Narrow" w:ascii="Arial Narrow"/>
          <w:b/>
        </w:rPr>
        <w:lastRenderedPageBreak/>
        <w:t>2. Tijek stečajnog postupka i poduzete radnje u stečajnom postupku</w:t>
      </w:r>
      <w:bookmarkEnd w:id="2"/>
    </w:p>
    <w:p w:rsidRDefault="00804742" w:rsidP="00804742" w:rsidR="00804742" w:rsidRPr="00C90771">
      <w:pPr>
        <w:spacing w:lineRule="auto" w:line="276" w:after="0"/>
        <w:rPr>
          <w:rFonts w:cs="Arial" w:eastAsia="Calibri" w:hAnsi="Arial Narrow" w:ascii="Arial Narrow"/>
        </w:rPr>
      </w:pPr>
    </w:p>
    <w:p w:rsidRDefault="00804742" w:rsidP="00804742" w:rsidR="00804742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Nakon preuzimanja dužnosti stečajnog upravitelja temeljem Rješenja poduzeo sam sljedeće radnje:</w:t>
      </w:r>
    </w:p>
    <w:p w:rsidRDefault="00804742" w:rsidP="00804742" w:rsidR="00804742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Otvoren je novi poslovni račun u banci za društvo u stečaju;</w:t>
      </w:r>
    </w:p>
    <w:p w:rsidRDefault="00804742" w:rsidP="00804742" w:rsidR="00804742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Poslana je pisana obavijest članovima društva kojim tražim dostavljanje poslovne dokumentacije i informacija o imovini Dužnika;</w:t>
      </w:r>
    </w:p>
    <w:p w:rsidRDefault="00804742" w:rsidP="00804742" w:rsidR="00804742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Prijavljena promjena podataka obveznika doprinosa Hrvatskom zavodu za mirovinsko osiguranje.</w:t>
      </w:r>
    </w:p>
    <w:p w:rsidRDefault="00804742" w:rsidP="00804742" w:rsidR="00804742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Poslana obavijest Državnom zavodu za statistiku te je Dužnik razvrstan po obavijesti;</w:t>
      </w:r>
    </w:p>
    <w:p w:rsidRDefault="00804742" w:rsidP="00804742" w:rsidR="00804742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Izrađen je novi pečat Dužnika s oznakom u stečaju;</w:t>
      </w:r>
    </w:p>
    <w:p w:rsidRDefault="00804742" w:rsidP="00804742" w:rsidR="00804742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Izvršena provjera imovine koja se upisuje u javne upisnike;</w:t>
      </w:r>
    </w:p>
    <w:p w:rsidRDefault="00804742" w:rsidP="00804742" w:rsidR="00804742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Ugovoreno pružanje knjigovodstvenih usluga;</w:t>
      </w:r>
    </w:p>
    <w:p w:rsidRDefault="00804742" w:rsidP="00804742" w:rsidR="0099005E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Ispitane tražbine te održano izvještajno ročište</w:t>
      </w:r>
    </w:p>
    <w:p w:rsidRDefault="0099005E" w:rsidP="00804742" w:rsidR="0099005E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t>raskinut je Ugovor o kupoprodaji nekretnine</w:t>
      </w:r>
    </w:p>
    <w:p w:rsidRDefault="0099005E" w:rsidP="00804742" w:rsidR="00804742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t>zaključen je novi Ugovor o zakupu poslovnog prostora</w:t>
      </w:r>
      <w:r w:rsidR="00804742" w:rsidRPr="00C90771">
        <w:rPr>
          <w:rFonts w:cs="Arial" w:eastAsia="Calibri" w:hAnsi="Arial Narrow" w:ascii="Arial Narrow"/>
          <w:color w:val="000000"/>
        </w:rPr>
        <w:t>;</w:t>
      </w:r>
    </w:p>
    <w:p w:rsidRDefault="00804742" w:rsidP="00804742" w:rsidR="00804742" w:rsidRPr="00C90771">
      <w:pPr>
        <w:autoSpaceDE w:val="false"/>
        <w:autoSpaceDN w:val="false"/>
        <w:adjustRightInd w:val="false"/>
        <w:spacing w:lineRule="auto" w:line="276" w:after="0"/>
        <w:ind w:left="567"/>
        <w:contextualSpacing/>
        <w:jc w:val="both"/>
        <w:rPr>
          <w:rFonts w:cs="Arial" w:eastAsia="Calibri" w:hAnsi="Arial Narrow" w:ascii="Arial Narrow"/>
          <w:color w:val="000000"/>
        </w:rPr>
      </w:pPr>
    </w:p>
    <w:p w:rsidRDefault="00804742" w:rsidP="00804742" w:rsidR="00804742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804742" w:rsidP="00804742" w:rsidR="00804742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804742" w:rsidP="00804742" w:rsidR="00804742" w:rsidRPr="00C90771">
      <w:pPr>
        <w:spacing w:lineRule="auto" w:line="276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br w:type="page"/>
      </w:r>
    </w:p>
    <w:p w:rsidRDefault="00804742" w:rsidP="00804742" w:rsidR="00804742">
      <w:pPr>
        <w:keepNext/>
        <w:keepLines/>
        <w:spacing w:lineRule="auto" w:line="276" w:after="0"/>
        <w:outlineLvl w:val="0"/>
        <w:rPr>
          <w:rFonts w:cs="Arial" w:eastAsia="Times New Roman" w:hAnsi="Arial Narrow" w:ascii="Arial Narrow"/>
          <w:b/>
          <w:lang w:val="pl-PL"/>
        </w:rPr>
      </w:pPr>
      <w:bookmarkStart w:name="_Toc505248821" w:id="3"/>
      <w:bookmarkStart w:name="_Toc512441844" w:id="4"/>
      <w:r w:rsidRPr="00C90771">
        <w:rPr>
          <w:rFonts w:cs="Arial" w:eastAsia="Times New Roman" w:hAnsi="Arial Narrow" w:ascii="Arial Narrow"/>
          <w:b/>
        </w:rPr>
        <w:lastRenderedPageBreak/>
        <w:t xml:space="preserve">3. </w:t>
      </w:r>
      <w:r w:rsidRPr="00C90771">
        <w:rPr>
          <w:rFonts w:cs="Arial" w:eastAsia="Times New Roman" w:hAnsi="Arial Narrow" w:ascii="Arial Narrow"/>
          <w:b/>
          <w:lang w:val="pl-PL"/>
        </w:rPr>
        <w:t>Stanje stečajne mase</w:t>
      </w:r>
      <w:bookmarkEnd w:id="3"/>
      <w:bookmarkEnd w:id="4"/>
    </w:p>
    <w:p w:rsidRDefault="00804742" w:rsidP="00804742" w:rsidR="00804742" w:rsidRPr="00C90771">
      <w:pPr>
        <w:keepNext/>
        <w:keepLines/>
        <w:spacing w:lineRule="auto" w:line="276" w:after="0"/>
        <w:outlineLvl w:val="0"/>
        <w:rPr>
          <w:rFonts w:cs="Arial" w:eastAsia="Times New Roman" w:hAnsi="Arial Narrow" w:ascii="Arial Narrow"/>
          <w:b/>
        </w:rPr>
      </w:pPr>
    </w:p>
    <w:p w:rsidRDefault="00804742" w:rsidP="00804742" w:rsidR="00804742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804742">
        <w:rPr>
          <w:rFonts w:cs="Arial" w:eastAsia="Calibri" w:hAnsi="Arial Narrow" w:ascii="Arial Narrow"/>
          <w:color w:val="000000"/>
        </w:rPr>
        <w:t xml:space="preserve">Iz Uvjerenja Državne geodetske uprave, Središnji ured, Sektor za infrastrukturu prostornih podataka, Klasa: </w:t>
      </w:r>
      <w:proofErr w:type="spellStart"/>
      <w:r w:rsidRPr="00804742">
        <w:rPr>
          <w:rFonts w:cs="Arial" w:eastAsia="Calibri" w:hAnsi="Arial Narrow" w:ascii="Arial Narrow"/>
          <w:color w:val="000000"/>
        </w:rPr>
        <w:t>932</w:t>
      </w:r>
      <w:proofErr w:type="spellEnd"/>
      <w:r w:rsidRPr="00804742">
        <w:rPr>
          <w:rFonts w:cs="Arial" w:eastAsia="Calibri" w:hAnsi="Arial Narrow" w:ascii="Arial Narrow"/>
          <w:color w:val="000000"/>
        </w:rPr>
        <w:t>-</w:t>
      </w:r>
      <w:proofErr w:type="spellStart"/>
      <w:r w:rsidRPr="00804742">
        <w:rPr>
          <w:rFonts w:cs="Arial" w:eastAsia="Calibri" w:hAnsi="Arial Narrow" w:ascii="Arial Narrow"/>
          <w:color w:val="000000"/>
        </w:rPr>
        <w:t>01</w:t>
      </w:r>
      <w:proofErr w:type="spellEnd"/>
      <w:r w:rsidRPr="00804742">
        <w:rPr>
          <w:rFonts w:cs="Arial" w:eastAsia="Calibri" w:hAnsi="Arial Narrow" w:ascii="Arial Narrow"/>
          <w:color w:val="000000"/>
        </w:rPr>
        <w:t>/</w:t>
      </w:r>
      <w:proofErr w:type="spellStart"/>
      <w:r w:rsidRPr="00804742">
        <w:rPr>
          <w:rFonts w:cs="Arial" w:eastAsia="Calibri" w:hAnsi="Arial Narrow" w:ascii="Arial Narrow"/>
          <w:color w:val="000000"/>
        </w:rPr>
        <w:t>17</w:t>
      </w:r>
      <w:proofErr w:type="spellEnd"/>
      <w:r w:rsidRPr="00804742">
        <w:rPr>
          <w:rFonts w:cs="Arial" w:eastAsia="Calibri" w:hAnsi="Arial Narrow" w:ascii="Arial Narrow"/>
          <w:color w:val="000000"/>
        </w:rPr>
        <w:t>-</w:t>
      </w:r>
      <w:proofErr w:type="spellStart"/>
      <w:r w:rsidRPr="00804742">
        <w:rPr>
          <w:rFonts w:cs="Arial" w:eastAsia="Calibri" w:hAnsi="Arial Narrow" w:ascii="Arial Narrow"/>
          <w:color w:val="000000"/>
        </w:rPr>
        <w:t>02</w:t>
      </w:r>
      <w:proofErr w:type="spellEnd"/>
      <w:r w:rsidRPr="00804742">
        <w:rPr>
          <w:rFonts w:cs="Arial" w:eastAsia="Calibri" w:hAnsi="Arial Narrow" w:ascii="Arial Narrow"/>
          <w:color w:val="000000"/>
        </w:rPr>
        <w:t>/</w:t>
      </w:r>
      <w:proofErr w:type="spellStart"/>
      <w:r w:rsidRPr="00804742">
        <w:rPr>
          <w:rFonts w:cs="Arial" w:eastAsia="Calibri" w:hAnsi="Arial Narrow" w:ascii="Arial Narrow"/>
          <w:color w:val="000000"/>
        </w:rPr>
        <w:t>14621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od 04.10.2017. godine proizlazi da je Dužnik upisan u katastarski </w:t>
      </w:r>
      <w:proofErr w:type="spellStart"/>
      <w:r w:rsidRPr="00804742">
        <w:rPr>
          <w:rFonts w:cs="Arial" w:eastAsia="Calibri" w:hAnsi="Arial Narrow" w:ascii="Arial Narrow"/>
          <w:color w:val="000000"/>
        </w:rPr>
        <w:t>operat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u posjedovni list pl.br.1294, k.o. Veliko </w:t>
      </w:r>
      <w:proofErr w:type="spellStart"/>
      <w:r w:rsidRPr="00804742">
        <w:rPr>
          <w:rFonts w:cs="Arial" w:eastAsia="Calibri" w:hAnsi="Arial Narrow" w:ascii="Arial Narrow"/>
          <w:color w:val="000000"/>
        </w:rPr>
        <w:t>Trgovišće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</w:t>
      </w:r>
      <w:proofErr w:type="spellStart"/>
      <w:r w:rsidRPr="00804742">
        <w:rPr>
          <w:rFonts w:cs="Arial" w:eastAsia="Calibri" w:hAnsi="Arial Narrow" w:ascii="Arial Narrow"/>
          <w:color w:val="000000"/>
        </w:rPr>
        <w:t>MBR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. </w:t>
      </w:r>
      <w:proofErr w:type="spellStart"/>
      <w:r w:rsidRPr="00804742">
        <w:rPr>
          <w:rFonts w:cs="Arial" w:eastAsia="Calibri" w:hAnsi="Arial Narrow" w:ascii="Arial Narrow"/>
          <w:color w:val="000000"/>
        </w:rPr>
        <w:t>334537</w:t>
      </w:r>
      <w:proofErr w:type="spellEnd"/>
      <w:r w:rsidRPr="00804742">
        <w:rPr>
          <w:rFonts w:cs="Arial" w:eastAsia="Calibri" w:hAnsi="Arial Narrow" w:ascii="Arial Narrow"/>
          <w:color w:val="000000"/>
        </w:rPr>
        <w:t>.</w:t>
      </w:r>
    </w:p>
    <w:p w:rsidRDefault="00804742" w:rsidP="00804742" w:rsidR="00804742" w:rsidRPr="00804742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804742" w:rsidP="00804742" w:rsidR="00804742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804742">
        <w:rPr>
          <w:rFonts w:cs="Arial" w:eastAsia="Calibri" w:hAnsi="Arial Narrow" w:ascii="Arial Narrow"/>
          <w:color w:val="000000"/>
        </w:rPr>
        <w:t xml:space="preserve">Iz prijepisa posjedovnog lista Područnog ureda za katastar Krapina, Odjel za katastar nekretnina Zabok, od 25.09.2017. godine proizlazi da je Dužnik upisan kao korisnik u katastarskom </w:t>
      </w:r>
      <w:proofErr w:type="spellStart"/>
      <w:r w:rsidRPr="00804742">
        <w:rPr>
          <w:rFonts w:cs="Arial" w:eastAsia="Calibri" w:hAnsi="Arial Narrow" w:ascii="Arial Narrow"/>
          <w:color w:val="000000"/>
        </w:rPr>
        <w:t>operatu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katastra zemljišta za područje Grada Krapine i to kao nositelj prava na nekretnini označenoj kao k.č.br. </w:t>
      </w:r>
      <w:proofErr w:type="spellStart"/>
      <w:r w:rsidRPr="00804742">
        <w:rPr>
          <w:rFonts w:cs="Arial" w:eastAsia="Calibri" w:hAnsi="Arial Narrow" w:ascii="Arial Narrow"/>
          <w:color w:val="000000"/>
        </w:rPr>
        <w:t>2415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, u naravi poslovna zgrada i dvorište ukupne površine </w:t>
      </w:r>
      <w:proofErr w:type="spellStart"/>
      <w:r w:rsidRPr="00804742">
        <w:rPr>
          <w:rFonts w:cs="Arial" w:eastAsia="Calibri" w:hAnsi="Arial Narrow" w:ascii="Arial Narrow"/>
          <w:color w:val="000000"/>
        </w:rPr>
        <w:t>3809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</w:t>
      </w:r>
      <w:proofErr w:type="spellStart"/>
      <w:r w:rsidRPr="00804742">
        <w:rPr>
          <w:rFonts w:cs="Arial" w:eastAsia="Calibri" w:hAnsi="Arial Narrow" w:ascii="Arial Narrow"/>
          <w:color w:val="000000"/>
        </w:rPr>
        <w:t>m2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upisano u posjedovni list </w:t>
      </w:r>
      <w:proofErr w:type="spellStart"/>
      <w:r w:rsidRPr="00804742">
        <w:rPr>
          <w:rFonts w:cs="Arial" w:eastAsia="Calibri" w:hAnsi="Arial Narrow" w:ascii="Arial Narrow"/>
          <w:color w:val="000000"/>
        </w:rPr>
        <w:t>1294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k.o. Veliko </w:t>
      </w:r>
      <w:proofErr w:type="spellStart"/>
      <w:r w:rsidRPr="00804742">
        <w:rPr>
          <w:rFonts w:cs="Arial" w:eastAsia="Calibri" w:hAnsi="Arial Narrow" w:ascii="Arial Narrow"/>
          <w:color w:val="000000"/>
        </w:rPr>
        <w:t>Trgovišće</w:t>
      </w:r>
      <w:proofErr w:type="spellEnd"/>
      <w:r w:rsidRPr="00804742">
        <w:rPr>
          <w:rFonts w:cs="Arial" w:eastAsia="Calibri" w:hAnsi="Arial Narrow" w:ascii="Arial Narrow"/>
          <w:color w:val="000000"/>
        </w:rPr>
        <w:t>.</w:t>
      </w:r>
    </w:p>
    <w:p w:rsidRDefault="00804742" w:rsidP="00804742" w:rsidR="00804742" w:rsidRPr="00804742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804742" w:rsidP="00804742" w:rsidR="00804742" w:rsidRPr="00804742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804742">
        <w:rPr>
          <w:rFonts w:cs="Arial" w:eastAsia="Calibri" w:hAnsi="Arial Narrow" w:ascii="Arial Narrow"/>
          <w:color w:val="000000"/>
        </w:rPr>
        <w:t xml:space="preserve">Uvidom u zemljišne knjige Općinskog suda u Zlataru utvrdio sam da je Dužnik upisan kao vlasnik nekretnine označene kao zk.č.br. </w:t>
      </w:r>
      <w:proofErr w:type="spellStart"/>
      <w:r w:rsidRPr="00804742">
        <w:rPr>
          <w:rFonts w:cs="Arial" w:eastAsia="Calibri" w:hAnsi="Arial Narrow" w:ascii="Arial Narrow"/>
          <w:color w:val="000000"/>
        </w:rPr>
        <w:t>2415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/1, u naravi poslovna građevina za proizvodnju odljevaka od aluminija, skladište i dvorište ukupne površine </w:t>
      </w:r>
      <w:proofErr w:type="spellStart"/>
      <w:r w:rsidRPr="00804742">
        <w:rPr>
          <w:rFonts w:cs="Arial" w:eastAsia="Calibri" w:hAnsi="Arial Narrow" w:ascii="Arial Narrow"/>
          <w:color w:val="000000"/>
        </w:rPr>
        <w:t>3809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</w:t>
      </w:r>
      <w:proofErr w:type="spellStart"/>
      <w:r w:rsidRPr="00804742">
        <w:rPr>
          <w:rFonts w:cs="Arial" w:eastAsia="Calibri" w:hAnsi="Arial Narrow" w:ascii="Arial Narrow"/>
          <w:color w:val="000000"/>
        </w:rPr>
        <w:t>m2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, upisano u zk.ul.br. </w:t>
      </w:r>
      <w:proofErr w:type="spellStart"/>
      <w:r w:rsidRPr="00804742">
        <w:rPr>
          <w:rFonts w:cs="Arial" w:eastAsia="Calibri" w:hAnsi="Arial Narrow" w:ascii="Arial Narrow"/>
          <w:color w:val="000000"/>
        </w:rPr>
        <w:t>2656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k.o. Veliko </w:t>
      </w:r>
      <w:proofErr w:type="spellStart"/>
      <w:r w:rsidRPr="00804742">
        <w:rPr>
          <w:rFonts w:cs="Arial" w:eastAsia="Calibri" w:hAnsi="Arial Narrow" w:ascii="Arial Narrow"/>
          <w:color w:val="000000"/>
        </w:rPr>
        <w:t>Trgovišće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(u daljnjem tekstu: „</w:t>
      </w:r>
      <w:r w:rsidRPr="001B2095">
        <w:rPr>
          <w:rFonts w:cs="Arial" w:eastAsia="Calibri" w:hAnsi="Arial Narrow" w:ascii="Arial Narrow"/>
          <w:i/>
          <w:color w:val="000000"/>
        </w:rPr>
        <w:t>Nekretnina</w:t>
      </w:r>
      <w:r w:rsidRPr="00804742">
        <w:rPr>
          <w:rFonts w:cs="Arial" w:eastAsia="Calibri" w:hAnsi="Arial Narrow" w:ascii="Arial Narrow"/>
          <w:color w:val="000000"/>
        </w:rPr>
        <w:t>“).</w:t>
      </w:r>
    </w:p>
    <w:p w:rsidRDefault="00804742" w:rsidP="00804742" w:rsidR="00804742" w:rsidRPr="00804742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804742" w:rsidP="00804742" w:rsidR="00CF01AD">
      <w:pPr>
        <w:spacing w:lineRule="auto" w:line="276" w:after="0"/>
        <w:jc w:val="both"/>
        <w:rPr>
          <w:rFonts w:cs="Arial" w:eastAsia="Calibri" w:hAnsi="Arial Narrow" w:ascii="Arial Narrow"/>
          <w:color w:val="000000"/>
          <w:highlight w:val="yellow"/>
        </w:rPr>
      </w:pPr>
      <w:r w:rsidRPr="00804742">
        <w:rPr>
          <w:rFonts w:cs="Arial" w:eastAsia="Calibri" w:hAnsi="Arial Narrow" w:ascii="Arial Narrow"/>
          <w:color w:val="000000"/>
        </w:rPr>
        <w:t xml:space="preserve">Prema Procjembenom elaboratu društva Centar akcija d.o.o. oznaka elaborata </w:t>
      </w:r>
      <w:proofErr w:type="spellStart"/>
      <w:r w:rsidRPr="00804742">
        <w:rPr>
          <w:rFonts w:cs="Arial" w:eastAsia="Calibri" w:hAnsi="Arial Narrow" w:ascii="Arial Narrow"/>
          <w:color w:val="000000"/>
        </w:rPr>
        <w:t>79</w:t>
      </w:r>
      <w:proofErr w:type="spellEnd"/>
      <w:r w:rsidRPr="00804742">
        <w:rPr>
          <w:rFonts w:cs="Arial" w:eastAsia="Calibri" w:hAnsi="Arial Narrow" w:ascii="Arial Narrow"/>
          <w:color w:val="000000"/>
        </w:rPr>
        <w:t>/</w:t>
      </w:r>
      <w:proofErr w:type="spellStart"/>
      <w:r w:rsidRPr="00804742">
        <w:rPr>
          <w:rFonts w:cs="Arial" w:eastAsia="Calibri" w:hAnsi="Arial Narrow" w:ascii="Arial Narrow"/>
          <w:color w:val="000000"/>
        </w:rPr>
        <w:t>2017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od 28.09.2017. godine tržišna vrijednost Nekretnine iznosi </w:t>
      </w:r>
      <w:proofErr w:type="spellStart"/>
      <w:r w:rsidRPr="00804742">
        <w:rPr>
          <w:rFonts w:cs="Arial" w:eastAsia="Calibri" w:hAnsi="Arial Narrow" w:ascii="Arial Narrow"/>
          <w:color w:val="000000"/>
        </w:rPr>
        <w:t>350.000</w:t>
      </w:r>
      <w:proofErr w:type="spellEnd"/>
      <w:r w:rsidRPr="00804742">
        <w:rPr>
          <w:rFonts w:cs="Arial" w:eastAsia="Calibri" w:hAnsi="Arial Narrow" w:ascii="Arial Narrow"/>
          <w:color w:val="000000"/>
        </w:rPr>
        <w:t>,</w:t>
      </w:r>
      <w:proofErr w:type="spellStart"/>
      <w:r w:rsidRPr="00804742">
        <w:rPr>
          <w:rFonts w:cs="Arial" w:eastAsia="Calibri" w:hAnsi="Arial Narrow" w:ascii="Arial Narrow"/>
          <w:color w:val="000000"/>
        </w:rPr>
        <w:t>00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EUR (tristo pedeset tisuća eura), odnosno 2.620.000,</w:t>
      </w:r>
      <w:proofErr w:type="spellStart"/>
      <w:r w:rsidRPr="00804742">
        <w:rPr>
          <w:rFonts w:cs="Arial" w:eastAsia="Calibri" w:hAnsi="Arial Narrow" w:ascii="Arial Narrow"/>
          <w:color w:val="000000"/>
        </w:rPr>
        <w:t>00</w:t>
      </w:r>
      <w:proofErr w:type="spellEnd"/>
      <w:r w:rsidRPr="00804742">
        <w:rPr>
          <w:rFonts w:cs="Arial" w:eastAsia="Calibri" w:hAnsi="Arial Narrow" w:ascii="Arial Narrow"/>
          <w:color w:val="000000"/>
        </w:rPr>
        <w:t xml:space="preserve"> HRK (dalje u tekstu: „Elaborat“).</w:t>
      </w:r>
      <w:r w:rsidR="00F707C8">
        <w:rPr>
          <w:rFonts w:cs="Arial" w:eastAsia="Calibri" w:hAnsi="Arial Narrow" w:ascii="Arial Narrow"/>
          <w:color w:val="000000"/>
        </w:rPr>
        <w:t xml:space="preserve"> </w:t>
      </w:r>
    </w:p>
    <w:p w:rsidRDefault="004102F2" w:rsidP="00804742" w:rsidR="004102F2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F01AD" w:rsidP="00804742" w:rsidR="00CF01AD" w:rsidRPr="00804742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t xml:space="preserve">U odnosu na pokretnu imovinu-inventar u vlasništvu Dužnika, utvrdio sam da ukupna knjigovodstvena vrijednost </w:t>
      </w:r>
      <w:r w:rsidR="006C173A">
        <w:rPr>
          <w:rFonts w:cs="Arial" w:eastAsia="Calibri" w:hAnsi="Arial Narrow" w:ascii="Arial Narrow"/>
          <w:color w:val="000000"/>
        </w:rPr>
        <w:t xml:space="preserve">inventara </w:t>
      </w:r>
      <w:r>
        <w:rPr>
          <w:rFonts w:cs="Arial" w:eastAsia="Calibri" w:hAnsi="Arial Narrow" w:ascii="Arial Narrow"/>
          <w:color w:val="000000"/>
        </w:rPr>
        <w:t xml:space="preserve">iznosi </w:t>
      </w:r>
      <w:proofErr w:type="spellStart"/>
      <w:r>
        <w:rPr>
          <w:rFonts w:cs="Arial" w:eastAsia="Calibri" w:hAnsi="Arial Narrow" w:ascii="Arial Narrow"/>
          <w:color w:val="000000"/>
        </w:rPr>
        <w:t>715.301</w:t>
      </w:r>
      <w:proofErr w:type="spellEnd"/>
      <w:r>
        <w:rPr>
          <w:rFonts w:cs="Arial" w:eastAsia="Calibri" w:hAnsi="Arial Narrow" w:ascii="Arial Narrow"/>
          <w:color w:val="000000"/>
        </w:rPr>
        <w:t>,</w:t>
      </w:r>
      <w:proofErr w:type="spellStart"/>
      <w:r>
        <w:rPr>
          <w:rFonts w:cs="Arial" w:eastAsia="Calibri" w:hAnsi="Arial Narrow" w:ascii="Arial Narrow"/>
          <w:color w:val="000000"/>
        </w:rPr>
        <w:t>80</w:t>
      </w:r>
      <w:proofErr w:type="spellEnd"/>
      <w:r>
        <w:rPr>
          <w:rFonts w:cs="Arial" w:eastAsia="Calibri" w:hAnsi="Arial Narrow" w:ascii="Arial Narrow"/>
          <w:color w:val="000000"/>
        </w:rPr>
        <w:t xml:space="preserve"> kn. </w:t>
      </w:r>
      <w:r w:rsidR="006C173A">
        <w:rPr>
          <w:rFonts w:cs="Arial" w:eastAsia="Calibri" w:hAnsi="Arial Narrow" w:ascii="Arial Narrow"/>
          <w:color w:val="000000"/>
        </w:rPr>
        <w:t>Vrijednost pokretne imovine utvrđena je prema Popisu dugotrajne imovine sa stanjem na dan 31.12.2016.g.</w:t>
      </w:r>
      <w:r w:rsidR="00534C01">
        <w:rPr>
          <w:rFonts w:cs="Arial" w:eastAsia="Calibri" w:hAnsi="Arial Narrow" w:ascii="Arial Narrow"/>
          <w:color w:val="000000"/>
        </w:rPr>
        <w:t xml:space="preserve">, a </w:t>
      </w:r>
      <w:r w:rsidR="006C173A">
        <w:rPr>
          <w:rFonts w:cs="Arial" w:eastAsia="Calibri" w:hAnsi="Arial Narrow" w:ascii="Arial Narrow"/>
          <w:color w:val="000000"/>
        </w:rPr>
        <w:t>koj</w:t>
      </w:r>
      <w:r w:rsidR="00534C01">
        <w:rPr>
          <w:rFonts w:cs="Arial" w:eastAsia="Calibri" w:hAnsi="Arial Narrow" w:ascii="Arial Narrow"/>
          <w:color w:val="000000"/>
        </w:rPr>
        <w:t>i Popis</w:t>
      </w:r>
      <w:r w:rsidR="006C173A">
        <w:rPr>
          <w:rFonts w:cs="Arial" w:eastAsia="Calibri" w:hAnsi="Arial Narrow" w:ascii="Arial Narrow"/>
          <w:color w:val="000000"/>
        </w:rPr>
        <w:t xml:space="preserve"> mi je dostavio prijašnji zakonski zastupnik Dužnika. </w:t>
      </w:r>
    </w:p>
    <w:p w:rsidRDefault="00804742" w:rsidP="00804742" w:rsidR="00804742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1B2095" w:rsidP="00804742" w:rsidR="008E1224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t>Sukladno odluci Skupštine vjerovnika od 13.02.2018.g. zaključio sam d</w:t>
      </w:r>
      <w:r w:rsidR="00A11961">
        <w:rPr>
          <w:rFonts w:cs="Arial" w:eastAsia="Calibri" w:hAnsi="Arial Narrow" w:ascii="Arial Narrow"/>
          <w:color w:val="000000"/>
        </w:rPr>
        <w:t xml:space="preserve">ana 27.03.2018.g. </w:t>
      </w:r>
      <w:r>
        <w:rPr>
          <w:rFonts w:cs="Arial" w:eastAsia="Calibri" w:hAnsi="Arial Narrow" w:ascii="Arial Narrow"/>
          <w:color w:val="000000"/>
        </w:rPr>
        <w:t xml:space="preserve">sa </w:t>
      </w:r>
      <w:r w:rsidR="00A11961">
        <w:rPr>
          <w:rFonts w:cs="Arial" w:eastAsia="Calibri" w:hAnsi="Arial Narrow" w:ascii="Arial Narrow"/>
          <w:color w:val="000000"/>
        </w:rPr>
        <w:t>trgovačk</w:t>
      </w:r>
      <w:r>
        <w:rPr>
          <w:rFonts w:cs="Arial" w:eastAsia="Calibri" w:hAnsi="Arial Narrow" w:ascii="Arial Narrow"/>
          <w:color w:val="000000"/>
        </w:rPr>
        <w:t>im</w:t>
      </w:r>
      <w:r w:rsidR="00A11961">
        <w:rPr>
          <w:rFonts w:cs="Arial" w:eastAsia="Calibri" w:hAnsi="Arial Narrow" w:ascii="Arial Narrow"/>
          <w:color w:val="000000"/>
        </w:rPr>
        <w:t xml:space="preserve"> društv</w:t>
      </w:r>
      <w:r>
        <w:rPr>
          <w:rFonts w:cs="Arial" w:eastAsia="Calibri" w:hAnsi="Arial Narrow" w:ascii="Arial Narrow"/>
          <w:color w:val="000000"/>
        </w:rPr>
        <w:t>om</w:t>
      </w:r>
      <w:r w:rsidR="00A11961">
        <w:rPr>
          <w:rFonts w:cs="Arial" w:eastAsia="Calibri" w:hAnsi="Arial Narrow" w:ascii="Arial Narrow"/>
          <w:color w:val="000000"/>
        </w:rPr>
        <w:t xml:space="preserve"> </w:t>
      </w:r>
      <w:proofErr w:type="spellStart"/>
      <w:r w:rsidR="00A11961">
        <w:rPr>
          <w:rFonts w:cs="Arial" w:eastAsia="Calibri" w:hAnsi="Arial Narrow" w:ascii="Arial Narrow"/>
          <w:color w:val="000000"/>
        </w:rPr>
        <w:t>PHOENIX</w:t>
      </w:r>
      <w:proofErr w:type="spellEnd"/>
      <w:r w:rsidR="00A11961">
        <w:rPr>
          <w:rFonts w:cs="Arial" w:eastAsia="Calibri" w:hAnsi="Arial Narrow" w:ascii="Arial Narrow"/>
          <w:color w:val="000000"/>
        </w:rPr>
        <w:t xml:space="preserve"> METALI d.o.o. sa sjedištem u Velikom </w:t>
      </w:r>
      <w:proofErr w:type="spellStart"/>
      <w:r w:rsidR="00A11961">
        <w:rPr>
          <w:rFonts w:cs="Arial" w:eastAsia="Calibri" w:hAnsi="Arial Narrow" w:ascii="Arial Narrow"/>
          <w:color w:val="000000"/>
        </w:rPr>
        <w:t>Trgovišću</w:t>
      </w:r>
      <w:proofErr w:type="spellEnd"/>
      <w:r w:rsidR="00A11961">
        <w:rPr>
          <w:rFonts w:cs="Arial" w:eastAsia="Calibri" w:hAnsi="Arial Narrow" w:ascii="Arial Narrow"/>
          <w:color w:val="000000"/>
        </w:rPr>
        <w:t xml:space="preserve">, Stanka </w:t>
      </w:r>
      <w:proofErr w:type="spellStart"/>
      <w:r w:rsidR="00A11961">
        <w:rPr>
          <w:rFonts w:cs="Arial" w:eastAsia="Calibri" w:hAnsi="Arial Narrow" w:ascii="Arial Narrow"/>
          <w:color w:val="000000"/>
        </w:rPr>
        <w:t>Pinjuha</w:t>
      </w:r>
      <w:proofErr w:type="spellEnd"/>
      <w:r w:rsidR="00A11961">
        <w:rPr>
          <w:rFonts w:cs="Arial" w:eastAsia="Calibri" w:hAnsi="Arial Narrow" w:ascii="Arial Narrow"/>
          <w:color w:val="000000"/>
        </w:rPr>
        <w:t xml:space="preserve"> </w:t>
      </w:r>
      <w:proofErr w:type="spellStart"/>
      <w:r w:rsidR="00A11961">
        <w:rPr>
          <w:rFonts w:cs="Arial" w:eastAsia="Calibri" w:hAnsi="Arial Narrow" w:ascii="Arial Narrow"/>
          <w:color w:val="000000"/>
        </w:rPr>
        <w:t>17</w:t>
      </w:r>
      <w:proofErr w:type="spellEnd"/>
      <w:r w:rsidR="00A11961">
        <w:rPr>
          <w:rFonts w:cs="Arial" w:eastAsia="Calibri" w:hAnsi="Arial Narrow" w:ascii="Arial Narrow"/>
          <w:color w:val="000000"/>
        </w:rPr>
        <w:t xml:space="preserve">, </w:t>
      </w:r>
      <w:proofErr w:type="spellStart"/>
      <w:r w:rsidR="00A11961">
        <w:rPr>
          <w:rFonts w:cs="Arial" w:eastAsia="Calibri" w:hAnsi="Arial Narrow" w:ascii="Arial Narrow"/>
          <w:color w:val="000000"/>
        </w:rPr>
        <w:t>OIB</w:t>
      </w:r>
      <w:proofErr w:type="spellEnd"/>
      <w:r w:rsidR="00A11961">
        <w:rPr>
          <w:rFonts w:cs="Arial" w:eastAsia="Calibri" w:hAnsi="Arial Narrow" w:ascii="Arial Narrow"/>
          <w:color w:val="000000"/>
        </w:rPr>
        <w:t xml:space="preserve">: </w:t>
      </w:r>
      <w:proofErr w:type="spellStart"/>
      <w:r w:rsidR="00A11961">
        <w:rPr>
          <w:rFonts w:cs="Arial" w:eastAsia="Calibri" w:hAnsi="Arial Narrow" w:ascii="Arial Narrow"/>
          <w:color w:val="000000"/>
        </w:rPr>
        <w:t>27088386168</w:t>
      </w:r>
      <w:proofErr w:type="spellEnd"/>
      <w:r w:rsidR="00A11961">
        <w:rPr>
          <w:rFonts w:cs="Arial" w:eastAsia="Calibri" w:hAnsi="Arial Narrow" w:ascii="Arial Narrow"/>
          <w:color w:val="000000"/>
        </w:rPr>
        <w:t xml:space="preserve"> (dalje u tekstu: Phoenix metali d.o.o.) </w:t>
      </w:r>
      <w:r w:rsidR="008E1224">
        <w:rPr>
          <w:rFonts w:cs="Arial" w:eastAsia="Calibri" w:hAnsi="Arial Narrow" w:ascii="Arial Narrow"/>
          <w:color w:val="000000"/>
        </w:rPr>
        <w:t xml:space="preserve">novi </w:t>
      </w:r>
      <w:r w:rsidR="00A11961">
        <w:rPr>
          <w:rFonts w:cs="Arial" w:eastAsia="Calibri" w:hAnsi="Arial Narrow" w:ascii="Arial Narrow"/>
          <w:color w:val="000000"/>
        </w:rPr>
        <w:t>ugovor o zakupu poslovno</w:t>
      </w:r>
      <w:r w:rsidR="008E1224">
        <w:rPr>
          <w:rFonts w:cs="Arial" w:eastAsia="Calibri" w:hAnsi="Arial Narrow" w:ascii="Arial Narrow"/>
          <w:color w:val="000000"/>
        </w:rPr>
        <w:t>g</w:t>
      </w:r>
      <w:r>
        <w:rPr>
          <w:rFonts w:cs="Arial" w:eastAsia="Calibri" w:hAnsi="Arial Narrow" w:ascii="Arial Narrow"/>
          <w:color w:val="000000"/>
        </w:rPr>
        <w:t xml:space="preserve"> </w:t>
      </w:r>
      <w:r w:rsidR="00A11961">
        <w:rPr>
          <w:rFonts w:cs="Arial" w:eastAsia="Calibri" w:hAnsi="Arial Narrow" w:ascii="Arial Narrow"/>
          <w:color w:val="000000"/>
        </w:rPr>
        <w:t xml:space="preserve">prostora </w:t>
      </w:r>
      <w:r w:rsidR="0072627B">
        <w:rPr>
          <w:rFonts w:cs="Arial" w:eastAsia="Calibri" w:hAnsi="Arial Narrow" w:ascii="Arial Narrow"/>
          <w:color w:val="000000"/>
        </w:rPr>
        <w:t xml:space="preserve">(dalje u tekstu: </w:t>
      </w:r>
      <w:r w:rsidR="008E1224">
        <w:rPr>
          <w:rFonts w:cs="Arial" w:eastAsia="Calibri" w:hAnsi="Arial Narrow" w:ascii="Arial Narrow"/>
          <w:color w:val="000000"/>
        </w:rPr>
        <w:t>„</w:t>
      </w:r>
      <w:r w:rsidR="0072627B" w:rsidRPr="008E1224">
        <w:rPr>
          <w:rFonts w:cs="Arial" w:eastAsia="Calibri" w:hAnsi="Arial Narrow" w:ascii="Arial Narrow"/>
          <w:i/>
          <w:color w:val="000000"/>
        </w:rPr>
        <w:t>Ugovor o zakupu</w:t>
      </w:r>
      <w:r w:rsidR="008E1224">
        <w:rPr>
          <w:rFonts w:cs="Arial" w:eastAsia="Calibri" w:hAnsi="Arial Narrow" w:ascii="Arial Narrow"/>
          <w:color w:val="000000"/>
        </w:rPr>
        <w:t>“</w:t>
      </w:r>
      <w:r w:rsidR="0072627B">
        <w:rPr>
          <w:rFonts w:cs="Arial" w:eastAsia="Calibri" w:hAnsi="Arial Narrow" w:ascii="Arial Narrow"/>
          <w:color w:val="000000"/>
        </w:rPr>
        <w:t>)</w:t>
      </w:r>
      <w:r w:rsidR="008E1224">
        <w:rPr>
          <w:rFonts w:cs="Arial" w:eastAsia="Calibri" w:hAnsi="Arial Narrow" w:ascii="Arial Narrow"/>
          <w:color w:val="000000"/>
        </w:rPr>
        <w:t xml:space="preserve"> za ugovorenu mjesečnu zakupninu u iznosu od </w:t>
      </w:r>
      <w:proofErr w:type="spellStart"/>
      <w:r w:rsidR="008E1224">
        <w:rPr>
          <w:rFonts w:cs="Arial" w:eastAsia="Calibri" w:hAnsi="Arial Narrow" w:ascii="Arial Narrow"/>
          <w:color w:val="000000"/>
        </w:rPr>
        <w:t>10.000</w:t>
      </w:r>
      <w:proofErr w:type="spellEnd"/>
      <w:r w:rsidR="008E1224">
        <w:rPr>
          <w:rFonts w:cs="Arial" w:eastAsia="Calibri" w:hAnsi="Arial Narrow" w:ascii="Arial Narrow"/>
          <w:color w:val="000000"/>
        </w:rPr>
        <w:t>,</w:t>
      </w:r>
      <w:proofErr w:type="spellStart"/>
      <w:r w:rsidR="008E1224">
        <w:rPr>
          <w:rFonts w:cs="Arial" w:eastAsia="Calibri" w:hAnsi="Arial Narrow" w:ascii="Arial Narrow"/>
          <w:color w:val="000000"/>
        </w:rPr>
        <w:t>00</w:t>
      </w:r>
      <w:proofErr w:type="spellEnd"/>
      <w:r w:rsidR="008E1224">
        <w:rPr>
          <w:rFonts w:cs="Arial" w:eastAsia="Calibri" w:hAnsi="Arial Narrow" w:ascii="Arial Narrow"/>
          <w:color w:val="000000"/>
        </w:rPr>
        <w:t xml:space="preserve"> kn + PDV.</w:t>
      </w:r>
    </w:p>
    <w:p w:rsidRDefault="008E1224" w:rsidP="008E1224" w:rsidR="008E1224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8E1224" w:rsidP="008E1224" w:rsidR="008E1224" w:rsidRPr="008E1224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8E1224">
        <w:rPr>
          <w:rFonts w:cs="Arial" w:eastAsia="Calibri" w:hAnsi="Arial Narrow" w:ascii="Arial Narrow"/>
          <w:color w:val="000000"/>
        </w:rPr>
        <w:t>Ukupan priljev novčanih sredstava od datuma otvaranja stečajnog postupka</w:t>
      </w:r>
      <w:r>
        <w:rPr>
          <w:rFonts w:cs="Arial" w:eastAsia="Calibri" w:hAnsi="Arial Narrow" w:ascii="Arial Narrow"/>
          <w:color w:val="000000"/>
        </w:rPr>
        <w:t xml:space="preserve"> do 23.04.2018.g.</w:t>
      </w:r>
      <w:r w:rsidRPr="008E1224">
        <w:rPr>
          <w:rFonts w:cs="Arial" w:eastAsia="Calibri" w:hAnsi="Arial Narrow" w:ascii="Arial Narrow"/>
          <w:color w:val="000000"/>
        </w:rPr>
        <w:t xml:space="preserve"> iznosi </w:t>
      </w:r>
      <w:proofErr w:type="spellStart"/>
      <w:r>
        <w:rPr>
          <w:rFonts w:cs="Arial" w:eastAsia="Calibri" w:hAnsi="Arial Narrow" w:ascii="Arial Narrow"/>
          <w:color w:val="000000"/>
        </w:rPr>
        <w:t>28.500</w:t>
      </w:r>
      <w:proofErr w:type="spellEnd"/>
      <w:r>
        <w:rPr>
          <w:rFonts w:cs="Arial" w:eastAsia="Calibri" w:hAnsi="Arial Narrow" w:ascii="Arial Narrow"/>
          <w:color w:val="000000"/>
        </w:rPr>
        <w:t>,</w:t>
      </w:r>
      <w:proofErr w:type="spellStart"/>
      <w:r>
        <w:rPr>
          <w:rFonts w:cs="Arial" w:eastAsia="Calibri" w:hAnsi="Arial Narrow" w:ascii="Arial Narrow"/>
          <w:color w:val="000000"/>
        </w:rPr>
        <w:t>12</w:t>
      </w:r>
      <w:proofErr w:type="spellEnd"/>
      <w:r w:rsidRPr="008E1224">
        <w:rPr>
          <w:rFonts w:cs="Arial" w:eastAsia="Calibri" w:hAnsi="Arial Narrow" w:ascii="Arial Narrow"/>
          <w:color w:val="000000"/>
        </w:rPr>
        <w:t xml:space="preserve"> HRK, a ukupan odljev iznosi </w:t>
      </w:r>
      <w:proofErr w:type="spellStart"/>
      <w:r>
        <w:rPr>
          <w:rFonts w:cs="Arial" w:eastAsia="Calibri" w:hAnsi="Arial Narrow" w:ascii="Arial Narrow"/>
          <w:color w:val="000000"/>
        </w:rPr>
        <w:t>5.747</w:t>
      </w:r>
      <w:proofErr w:type="spellEnd"/>
      <w:r>
        <w:rPr>
          <w:rFonts w:cs="Arial" w:eastAsia="Calibri" w:hAnsi="Arial Narrow" w:ascii="Arial Narrow"/>
          <w:color w:val="000000"/>
        </w:rPr>
        <w:t>,</w:t>
      </w:r>
      <w:proofErr w:type="spellStart"/>
      <w:r>
        <w:rPr>
          <w:rFonts w:cs="Arial" w:eastAsia="Calibri" w:hAnsi="Arial Narrow" w:ascii="Arial Narrow"/>
          <w:color w:val="000000"/>
        </w:rPr>
        <w:t>50</w:t>
      </w:r>
      <w:proofErr w:type="spellEnd"/>
      <w:r w:rsidRPr="008E1224">
        <w:rPr>
          <w:rFonts w:cs="Arial" w:eastAsia="Calibri" w:hAnsi="Arial Narrow" w:ascii="Arial Narrow"/>
          <w:color w:val="000000"/>
        </w:rPr>
        <w:t xml:space="preserve"> HRK.</w:t>
      </w:r>
      <w:r w:rsidR="00381292">
        <w:rPr>
          <w:rFonts w:cs="Arial" w:eastAsia="Calibri" w:hAnsi="Arial Narrow" w:ascii="Arial Narrow"/>
          <w:color w:val="000000"/>
        </w:rPr>
        <w:t xml:space="preserve"> </w:t>
      </w:r>
      <w:r w:rsidRPr="008E1224">
        <w:rPr>
          <w:rFonts w:cs="Arial" w:eastAsia="Calibri" w:hAnsi="Arial Narrow" w:ascii="Arial Narrow"/>
          <w:color w:val="000000"/>
        </w:rPr>
        <w:t xml:space="preserve">Za vrijeme trajanja stečajnog postupka izvršeno je plaćanje troškova, odnosno obveza stečajne mase koje se odnose </w:t>
      </w:r>
      <w:r w:rsidR="00C52CC1">
        <w:rPr>
          <w:rFonts w:cs="Arial" w:eastAsia="Calibri" w:hAnsi="Arial Narrow" w:ascii="Arial Narrow"/>
          <w:color w:val="000000"/>
        </w:rPr>
        <w:t xml:space="preserve">na </w:t>
      </w:r>
      <w:r w:rsidRPr="008E1224">
        <w:rPr>
          <w:rFonts w:cs="Arial" w:eastAsia="Calibri" w:hAnsi="Arial Narrow" w:ascii="Arial Narrow"/>
          <w:color w:val="000000"/>
        </w:rPr>
        <w:t>knjigovodstvene troškove.</w:t>
      </w:r>
      <w:r w:rsidRPr="008E1224">
        <w:t xml:space="preserve"> </w:t>
      </w:r>
      <w:r w:rsidRPr="008E1224">
        <w:rPr>
          <w:rFonts w:cs="Arial" w:eastAsia="Calibri" w:hAnsi="Arial Narrow" w:ascii="Arial Narrow"/>
          <w:color w:val="000000"/>
        </w:rPr>
        <w:t xml:space="preserve">Na poslovnim računima Dužnika je trenutno raspoloživ iznos od </w:t>
      </w:r>
      <w:proofErr w:type="spellStart"/>
      <w:r w:rsidR="00471BE7">
        <w:rPr>
          <w:rFonts w:cs="Arial" w:eastAsia="Calibri" w:hAnsi="Arial Narrow" w:ascii="Arial Narrow"/>
          <w:color w:val="000000"/>
        </w:rPr>
        <w:t>22.752</w:t>
      </w:r>
      <w:proofErr w:type="spellEnd"/>
      <w:r w:rsidR="00471BE7">
        <w:rPr>
          <w:rFonts w:cs="Arial" w:eastAsia="Calibri" w:hAnsi="Arial Narrow" w:ascii="Arial Narrow"/>
          <w:color w:val="000000"/>
        </w:rPr>
        <w:t>,</w:t>
      </w:r>
      <w:proofErr w:type="spellStart"/>
      <w:r w:rsidR="00471BE7">
        <w:rPr>
          <w:rFonts w:cs="Arial" w:eastAsia="Calibri" w:hAnsi="Arial Narrow" w:ascii="Arial Narrow"/>
          <w:color w:val="000000"/>
        </w:rPr>
        <w:t>62</w:t>
      </w:r>
      <w:proofErr w:type="spellEnd"/>
      <w:r>
        <w:rPr>
          <w:rFonts w:cs="Arial" w:eastAsia="Calibri" w:hAnsi="Arial Narrow" w:ascii="Arial Narrow"/>
          <w:color w:val="000000"/>
        </w:rPr>
        <w:t xml:space="preserve"> HRK</w:t>
      </w:r>
      <w:r w:rsidRPr="008E1224">
        <w:rPr>
          <w:rFonts w:cs="Arial" w:eastAsia="Calibri" w:hAnsi="Arial Narrow" w:ascii="Arial Narrow"/>
          <w:color w:val="000000"/>
        </w:rPr>
        <w:t>, a iz kojeg se redovito namiruju troškovi stečajne mase.</w:t>
      </w:r>
    </w:p>
    <w:p w:rsidRDefault="008E1224" w:rsidP="008E1224" w:rsidR="008E1224" w:rsidRPr="008E1224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8E1224" w:rsidP="008B7620" w:rsidR="00804742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t xml:space="preserve">Očekuje se da će </w:t>
      </w:r>
      <w:r w:rsidRPr="008E1224">
        <w:rPr>
          <w:rFonts w:cs="Arial" w:eastAsia="Calibri" w:hAnsi="Arial Narrow" w:ascii="Arial Narrow"/>
          <w:color w:val="000000"/>
        </w:rPr>
        <w:t xml:space="preserve">Dužnik </w:t>
      </w:r>
      <w:r>
        <w:rPr>
          <w:rFonts w:cs="Arial" w:eastAsia="Calibri" w:hAnsi="Arial Narrow" w:ascii="Arial Narrow"/>
          <w:color w:val="000000"/>
        </w:rPr>
        <w:t xml:space="preserve">će u narednom razdoblju ostvarivati mjesečni prihod u iznosu od </w:t>
      </w:r>
      <w:proofErr w:type="spellStart"/>
      <w:r>
        <w:rPr>
          <w:rFonts w:cs="Arial" w:eastAsia="Calibri" w:hAnsi="Arial Narrow" w:ascii="Arial Narrow"/>
          <w:color w:val="000000"/>
        </w:rPr>
        <w:t>10.000</w:t>
      </w:r>
      <w:proofErr w:type="spellEnd"/>
      <w:r>
        <w:rPr>
          <w:rFonts w:cs="Arial" w:eastAsia="Calibri" w:hAnsi="Arial Narrow" w:ascii="Arial Narrow"/>
          <w:color w:val="000000"/>
        </w:rPr>
        <w:t>,</w:t>
      </w:r>
      <w:proofErr w:type="spellStart"/>
      <w:r>
        <w:rPr>
          <w:rFonts w:cs="Arial" w:eastAsia="Calibri" w:hAnsi="Arial Narrow" w:ascii="Arial Narrow"/>
          <w:color w:val="000000"/>
        </w:rPr>
        <w:t>00</w:t>
      </w:r>
      <w:proofErr w:type="spellEnd"/>
      <w:r>
        <w:rPr>
          <w:rFonts w:cs="Arial" w:eastAsia="Calibri" w:hAnsi="Arial Narrow" w:ascii="Arial Narrow"/>
          <w:color w:val="000000"/>
        </w:rPr>
        <w:t xml:space="preserve"> kn + PDV s osnove Ugovora o zakupu. Daljnji priljev stečajne mase moguć je nakon prodaje pokretnina-inventara Dužnika i nakon prodaje Nekretnine.</w:t>
      </w:r>
      <w:r w:rsidR="00E85FC4">
        <w:rPr>
          <w:rFonts w:cs="Arial" w:eastAsia="Calibri" w:hAnsi="Arial Narrow" w:ascii="Arial Narrow"/>
          <w:color w:val="000000"/>
        </w:rPr>
        <w:t xml:space="preserve"> </w:t>
      </w:r>
      <w:r w:rsidR="00E85FC4" w:rsidRPr="00A84065">
        <w:rPr>
          <w:rFonts w:cs="Arial" w:eastAsia="Calibri" w:hAnsi="Arial Narrow" w:ascii="Arial Narrow"/>
          <w:color w:val="000000"/>
        </w:rPr>
        <w:t xml:space="preserve">U cilju brže realizacije prodaje imovine u vlasništvu Dužnika, </w:t>
      </w:r>
      <w:r w:rsidR="008B7620" w:rsidRPr="00A84065">
        <w:rPr>
          <w:rFonts w:cs="Arial" w:eastAsia="Calibri" w:hAnsi="Arial Narrow" w:ascii="Arial Narrow"/>
          <w:color w:val="000000"/>
        </w:rPr>
        <w:t>obavijestio sam Hrvatsk</w:t>
      </w:r>
      <w:r w:rsidR="009019D6" w:rsidRPr="00A84065">
        <w:rPr>
          <w:rFonts w:cs="Arial" w:eastAsia="Calibri" w:hAnsi="Arial Narrow" w:ascii="Arial Narrow"/>
          <w:color w:val="000000"/>
        </w:rPr>
        <w:t>u</w:t>
      </w:r>
      <w:r w:rsidR="008B7620" w:rsidRPr="00A84065">
        <w:rPr>
          <w:rFonts w:cs="Arial" w:eastAsia="Calibri" w:hAnsi="Arial Narrow" w:ascii="Arial Narrow"/>
          <w:color w:val="000000"/>
        </w:rPr>
        <w:t xml:space="preserve"> agencij</w:t>
      </w:r>
      <w:r w:rsidR="009019D6" w:rsidRPr="00A84065">
        <w:rPr>
          <w:rFonts w:cs="Arial" w:eastAsia="Calibri" w:hAnsi="Arial Narrow" w:ascii="Arial Narrow"/>
          <w:color w:val="000000"/>
        </w:rPr>
        <w:t>u</w:t>
      </w:r>
      <w:r w:rsidR="008B7620" w:rsidRPr="00A84065">
        <w:t xml:space="preserve"> </w:t>
      </w:r>
      <w:r w:rsidR="008B7620" w:rsidRPr="00A84065">
        <w:rPr>
          <w:rFonts w:cs="Arial" w:eastAsia="Calibri" w:hAnsi="Arial Narrow" w:ascii="Arial Narrow"/>
          <w:color w:val="000000"/>
        </w:rPr>
        <w:t>za malo gospodarstvo, inovacije i investicije (dalje u tekstu: „</w:t>
      </w:r>
      <w:proofErr w:type="spellStart"/>
      <w:r w:rsidR="009019D6" w:rsidRPr="00A84065">
        <w:rPr>
          <w:rFonts w:cs="Arial" w:eastAsia="Calibri" w:hAnsi="Arial Narrow" w:ascii="Arial Narrow"/>
          <w:i/>
          <w:color w:val="000000"/>
        </w:rPr>
        <w:t>HAMAG</w:t>
      </w:r>
      <w:proofErr w:type="spellEnd"/>
      <w:r w:rsidR="008B7620" w:rsidRPr="00A84065">
        <w:rPr>
          <w:rFonts w:cs="Arial" w:eastAsia="Calibri" w:hAnsi="Arial Narrow" w:ascii="Arial Narrow"/>
          <w:color w:val="000000"/>
        </w:rPr>
        <w:t>“)</w:t>
      </w:r>
      <w:r w:rsidR="009019D6" w:rsidRPr="00A84065">
        <w:rPr>
          <w:rFonts w:cs="Arial" w:eastAsia="Calibri" w:hAnsi="Arial Narrow" w:ascii="Arial Narrow"/>
          <w:color w:val="000000"/>
        </w:rPr>
        <w:t xml:space="preserve"> o namjeri prodaje imovine dužnika, a ciljem ishođenja </w:t>
      </w:r>
      <w:r w:rsidR="00A84065" w:rsidRPr="00A84065">
        <w:rPr>
          <w:rFonts w:cs="Arial" w:eastAsia="Calibri" w:hAnsi="Arial Narrow" w:ascii="Arial Narrow"/>
          <w:color w:val="000000"/>
        </w:rPr>
        <w:t>suglasnosti za prodaju pokretnina, koju suglasnosti do današnjeg dana nisam dobio.</w:t>
      </w:r>
    </w:p>
    <w:p w:rsidRDefault="008E1224" w:rsidP="00804742" w:rsidR="008E1224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6C173A" w:rsidP="006C173A" w:rsidR="005B4825" w:rsidRPr="006C173A">
      <w:pPr>
        <w:pStyle w:val="Naslov1"/>
        <w:rPr>
          <w:rFonts w:cs="Arial" w:eastAsia="Calibri" w:hAnsi="Arial Narrow" w:ascii="Arial Narrow"/>
          <w:b/>
          <w:color w:val="000000"/>
          <w:sz w:val="22"/>
          <w:szCs w:val="22"/>
        </w:rPr>
      </w:pPr>
      <w:bookmarkStart w:name="_Toc512441845" w:id="5"/>
      <w:r>
        <w:rPr>
          <w:rFonts w:cs="Arial" w:eastAsia="Calibri" w:hAnsi="Arial Narrow" w:ascii="Arial Narrow"/>
          <w:b/>
          <w:color w:val="000000"/>
          <w:sz w:val="22"/>
          <w:szCs w:val="22"/>
        </w:rPr>
        <w:t>4</w:t>
      </w:r>
      <w:r w:rsidR="001B2095" w:rsidRPr="006C173A">
        <w:rPr>
          <w:rFonts w:cs="Arial" w:eastAsia="Calibri" w:hAnsi="Arial Narrow" w:ascii="Arial Narrow"/>
          <w:b/>
          <w:color w:val="000000"/>
          <w:sz w:val="22"/>
          <w:szCs w:val="22"/>
        </w:rPr>
        <w:t xml:space="preserve">. </w:t>
      </w:r>
      <w:r w:rsidR="005B4825" w:rsidRPr="006C173A">
        <w:rPr>
          <w:rFonts w:cs="Arial" w:eastAsia="Calibri" w:hAnsi="Arial Narrow" w:ascii="Arial Narrow"/>
          <w:b/>
          <w:color w:val="000000"/>
          <w:sz w:val="22"/>
          <w:szCs w:val="22"/>
        </w:rPr>
        <w:t xml:space="preserve"> </w:t>
      </w:r>
      <w:r w:rsidR="001B2095" w:rsidRPr="006C173A">
        <w:rPr>
          <w:rFonts w:cs="Arial" w:eastAsia="Calibri" w:hAnsi="Arial Narrow" w:ascii="Arial Narrow"/>
          <w:b/>
          <w:color w:val="000000"/>
          <w:sz w:val="22"/>
          <w:szCs w:val="22"/>
        </w:rPr>
        <w:t>Raskid u</w:t>
      </w:r>
      <w:r w:rsidR="005B4825" w:rsidRPr="006C173A">
        <w:rPr>
          <w:rFonts w:cs="Arial" w:eastAsia="Calibri" w:hAnsi="Arial Narrow" w:ascii="Arial Narrow"/>
          <w:b/>
          <w:color w:val="000000"/>
          <w:sz w:val="22"/>
          <w:szCs w:val="22"/>
        </w:rPr>
        <w:t>govor</w:t>
      </w:r>
      <w:r w:rsidR="001B2095" w:rsidRPr="006C173A">
        <w:rPr>
          <w:rFonts w:cs="Arial" w:eastAsia="Calibri" w:hAnsi="Arial Narrow" w:ascii="Arial Narrow"/>
          <w:b/>
          <w:color w:val="000000"/>
          <w:sz w:val="22"/>
          <w:szCs w:val="22"/>
        </w:rPr>
        <w:t>a</w:t>
      </w:r>
      <w:r w:rsidR="005B4825" w:rsidRPr="006C173A">
        <w:rPr>
          <w:rFonts w:cs="Arial" w:eastAsia="Calibri" w:hAnsi="Arial Narrow" w:ascii="Arial Narrow"/>
          <w:b/>
          <w:color w:val="000000"/>
          <w:sz w:val="22"/>
          <w:szCs w:val="22"/>
        </w:rPr>
        <w:t xml:space="preserve"> o kupoprodaji </w:t>
      </w:r>
      <w:r w:rsidR="001B2095" w:rsidRPr="006C173A">
        <w:rPr>
          <w:rFonts w:cs="Arial" w:eastAsia="Calibri" w:hAnsi="Arial Narrow" w:ascii="Arial Narrow"/>
          <w:b/>
          <w:color w:val="000000"/>
          <w:sz w:val="22"/>
          <w:szCs w:val="22"/>
        </w:rPr>
        <w:t>Nekretnine</w:t>
      </w:r>
      <w:bookmarkEnd w:id="5"/>
    </w:p>
    <w:p w:rsidRDefault="001B2095" w:rsidP="005B4825" w:rsidR="001B2095">
      <w:pPr>
        <w:spacing w:lineRule="auto" w:line="276" w:after="0"/>
        <w:jc w:val="both"/>
        <w:rPr>
          <w:rFonts w:cs="Arial" w:eastAsia="Calibri" w:hAnsi="Arial Narrow" w:ascii="Arial Narrow"/>
          <w:b/>
          <w:color w:val="000000"/>
        </w:rPr>
      </w:pPr>
    </w:p>
    <w:p w:rsidRDefault="001B2095" w:rsidP="00804742" w:rsidR="005B4825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t xml:space="preserve">Sukladno odluci Skupštine vjerovnika od 13.02.2018.g., </w:t>
      </w:r>
      <w:r w:rsidR="001548D3">
        <w:rPr>
          <w:rFonts w:cs="Arial" w:eastAsia="Calibri" w:hAnsi="Arial Narrow" w:ascii="Arial Narrow"/>
          <w:color w:val="000000"/>
        </w:rPr>
        <w:t xml:space="preserve">Sporazumom o raskidu Ugovora o kupoprodaji Nekretnine raskinut je Ugovor o kupoprodaji nekretnine od 01.06.2016. godine poslovni broj ovjere </w:t>
      </w:r>
      <w:proofErr w:type="spellStart"/>
      <w:r w:rsidR="001548D3">
        <w:rPr>
          <w:rFonts w:cs="Arial" w:eastAsia="Calibri" w:hAnsi="Arial Narrow" w:ascii="Arial Narrow"/>
          <w:color w:val="000000"/>
        </w:rPr>
        <w:t>OV</w:t>
      </w:r>
      <w:proofErr w:type="spellEnd"/>
      <w:r w:rsidR="001548D3">
        <w:rPr>
          <w:rFonts w:cs="Arial" w:eastAsia="Calibri" w:hAnsi="Arial Narrow" w:ascii="Arial Narrow"/>
          <w:color w:val="000000"/>
        </w:rPr>
        <w:t>-</w:t>
      </w:r>
      <w:proofErr w:type="spellStart"/>
      <w:r w:rsidR="001548D3">
        <w:rPr>
          <w:rFonts w:cs="Arial" w:eastAsia="Calibri" w:hAnsi="Arial Narrow" w:ascii="Arial Narrow"/>
          <w:color w:val="000000"/>
        </w:rPr>
        <w:t>13262</w:t>
      </w:r>
      <w:proofErr w:type="spellEnd"/>
      <w:r w:rsidR="001548D3">
        <w:rPr>
          <w:rFonts w:cs="Arial" w:eastAsia="Calibri" w:hAnsi="Arial Narrow" w:ascii="Arial Narrow"/>
          <w:color w:val="000000"/>
        </w:rPr>
        <w:t>/</w:t>
      </w:r>
      <w:proofErr w:type="spellStart"/>
      <w:r w:rsidR="001548D3">
        <w:rPr>
          <w:rFonts w:cs="Arial" w:eastAsia="Calibri" w:hAnsi="Arial Narrow" w:ascii="Arial Narrow"/>
          <w:color w:val="000000"/>
        </w:rPr>
        <w:t>16</w:t>
      </w:r>
      <w:proofErr w:type="spellEnd"/>
      <w:r w:rsidR="001548D3">
        <w:rPr>
          <w:rFonts w:cs="Arial" w:eastAsia="Calibri" w:hAnsi="Arial Narrow" w:ascii="Arial Narrow"/>
          <w:color w:val="000000"/>
        </w:rPr>
        <w:t xml:space="preserve">, Dodatak Ugovoru </w:t>
      </w:r>
      <w:proofErr w:type="spellStart"/>
      <w:r w:rsidR="001548D3">
        <w:rPr>
          <w:rFonts w:cs="Arial" w:eastAsia="Calibri" w:hAnsi="Arial Narrow" w:ascii="Arial Narrow"/>
          <w:color w:val="000000"/>
        </w:rPr>
        <w:t>br.1</w:t>
      </w:r>
      <w:proofErr w:type="spellEnd"/>
      <w:r w:rsidR="001548D3">
        <w:rPr>
          <w:rFonts w:cs="Arial" w:eastAsia="Calibri" w:hAnsi="Arial Narrow" w:ascii="Arial Narrow"/>
          <w:color w:val="000000"/>
        </w:rPr>
        <w:t xml:space="preserve"> od 16.09.2016. godine</w:t>
      </w:r>
      <w:r w:rsidR="00901C7B">
        <w:rPr>
          <w:rFonts w:cs="Arial" w:eastAsia="Calibri" w:hAnsi="Arial Narrow" w:ascii="Arial Narrow"/>
          <w:color w:val="000000"/>
        </w:rPr>
        <w:t xml:space="preserve"> i Dodatak ugovora od 22.02.2017.godine poslovni broj ovjere </w:t>
      </w:r>
      <w:proofErr w:type="spellStart"/>
      <w:r w:rsidR="00901C7B">
        <w:rPr>
          <w:rFonts w:cs="Arial" w:eastAsia="Calibri" w:hAnsi="Arial Narrow" w:ascii="Arial Narrow"/>
          <w:color w:val="000000"/>
        </w:rPr>
        <w:t>OV</w:t>
      </w:r>
      <w:proofErr w:type="spellEnd"/>
      <w:r w:rsidR="00901C7B">
        <w:rPr>
          <w:rFonts w:cs="Arial" w:eastAsia="Calibri" w:hAnsi="Arial Narrow" w:ascii="Arial Narrow"/>
          <w:color w:val="000000"/>
        </w:rPr>
        <w:t>-</w:t>
      </w:r>
      <w:proofErr w:type="spellStart"/>
      <w:r w:rsidR="00901C7B">
        <w:rPr>
          <w:rFonts w:cs="Arial" w:eastAsia="Calibri" w:hAnsi="Arial Narrow" w:ascii="Arial Narrow"/>
          <w:color w:val="000000"/>
        </w:rPr>
        <w:t>1749</w:t>
      </w:r>
      <w:proofErr w:type="spellEnd"/>
      <w:r w:rsidR="00901C7B">
        <w:rPr>
          <w:rFonts w:cs="Arial" w:eastAsia="Calibri" w:hAnsi="Arial Narrow" w:ascii="Arial Narrow"/>
          <w:color w:val="000000"/>
        </w:rPr>
        <w:t>/</w:t>
      </w:r>
      <w:proofErr w:type="spellStart"/>
      <w:r w:rsidR="00901C7B">
        <w:rPr>
          <w:rFonts w:cs="Arial" w:eastAsia="Calibri" w:hAnsi="Arial Narrow" w:ascii="Arial Narrow"/>
          <w:color w:val="000000"/>
        </w:rPr>
        <w:t>17</w:t>
      </w:r>
      <w:proofErr w:type="spellEnd"/>
      <w:r w:rsidR="00901C7B">
        <w:rPr>
          <w:rFonts w:cs="Arial" w:eastAsia="Calibri" w:hAnsi="Arial Narrow" w:ascii="Arial Narrow"/>
          <w:color w:val="000000"/>
        </w:rPr>
        <w:t xml:space="preserve"> (dalje u tekstu: Ugovor).</w:t>
      </w:r>
    </w:p>
    <w:p w:rsidRDefault="00901C7B" w:rsidP="00804742" w:rsidR="00901C7B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901C7B" w:rsidP="00804742" w:rsidR="00901C7B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lastRenderedPageBreak/>
        <w:t xml:space="preserve">Temeljem navedenog Sporazuma </w:t>
      </w:r>
      <w:r w:rsidR="001B2095">
        <w:rPr>
          <w:rFonts w:cs="Arial" w:eastAsia="Calibri" w:hAnsi="Arial Narrow" w:ascii="Arial Narrow"/>
          <w:color w:val="000000"/>
        </w:rPr>
        <w:t>podnio</w:t>
      </w:r>
      <w:r>
        <w:rPr>
          <w:rFonts w:cs="Arial" w:eastAsia="Calibri" w:hAnsi="Arial Narrow" w:ascii="Arial Narrow"/>
          <w:color w:val="000000"/>
        </w:rPr>
        <w:t xml:space="preserve"> sam</w:t>
      </w:r>
      <w:r w:rsidR="001B2095">
        <w:rPr>
          <w:rFonts w:cs="Arial" w:eastAsia="Calibri" w:hAnsi="Arial Narrow" w:ascii="Arial Narrow"/>
          <w:color w:val="000000"/>
        </w:rPr>
        <w:t xml:space="preserve"> dana 29.03.2018.g.</w:t>
      </w:r>
      <w:r>
        <w:rPr>
          <w:rFonts w:cs="Arial" w:eastAsia="Calibri" w:hAnsi="Arial Narrow" w:ascii="Arial Narrow"/>
          <w:color w:val="000000"/>
        </w:rPr>
        <w:t xml:space="preserve"> u ime stečajnog dužnika prijedlog radi brisanja predbilježbe prava vlasništva koja je bila upisana na Nekretnini pod brojem Z-</w:t>
      </w:r>
      <w:proofErr w:type="spellStart"/>
      <w:r w:rsidR="004331DA">
        <w:rPr>
          <w:rFonts w:cs="Arial" w:eastAsia="Calibri" w:hAnsi="Arial Narrow" w:ascii="Arial Narrow"/>
          <w:color w:val="000000"/>
        </w:rPr>
        <w:t>1956</w:t>
      </w:r>
      <w:proofErr w:type="spellEnd"/>
      <w:r w:rsidR="004331DA">
        <w:rPr>
          <w:rFonts w:cs="Arial" w:eastAsia="Calibri" w:hAnsi="Arial Narrow" w:ascii="Arial Narrow"/>
          <w:color w:val="000000"/>
        </w:rPr>
        <w:t>/</w:t>
      </w:r>
      <w:proofErr w:type="spellStart"/>
      <w:r w:rsidR="004331DA">
        <w:rPr>
          <w:rFonts w:cs="Arial" w:eastAsia="Calibri" w:hAnsi="Arial Narrow" w:ascii="Arial Narrow"/>
          <w:color w:val="000000"/>
        </w:rPr>
        <w:t>17</w:t>
      </w:r>
      <w:proofErr w:type="spellEnd"/>
      <w:r w:rsidR="0033373B">
        <w:rPr>
          <w:rFonts w:cs="Arial" w:eastAsia="Calibri" w:hAnsi="Arial Narrow" w:ascii="Arial Narrow"/>
          <w:color w:val="000000"/>
        </w:rPr>
        <w:t>, a o kojem prijedlo</w:t>
      </w:r>
      <w:r w:rsidR="00601760">
        <w:rPr>
          <w:rFonts w:cs="Arial" w:eastAsia="Calibri" w:hAnsi="Arial Narrow" w:ascii="Arial Narrow"/>
          <w:color w:val="000000"/>
        </w:rPr>
        <w:t>gu do današnjeg dana nije odlučeno.</w:t>
      </w:r>
    </w:p>
    <w:p w:rsidRDefault="00804742" w:rsidP="00804742" w:rsidR="00804742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6C173A" w:rsidP="00804742" w:rsidR="00804742" w:rsidRPr="00C90771">
      <w:pPr>
        <w:keepNext/>
        <w:keepLines/>
        <w:spacing w:after="0"/>
        <w:outlineLvl w:val="0"/>
        <w:rPr>
          <w:rFonts w:cs="Arial" w:eastAsia="Times New Roman" w:hAnsi="Arial Narrow" w:ascii="Arial Narrow"/>
          <w:b/>
        </w:rPr>
      </w:pPr>
      <w:bookmarkStart w:name="_Toc508190404" w:id="6"/>
      <w:bookmarkStart w:name="_Toc512441846" w:id="7"/>
      <w:r>
        <w:rPr>
          <w:rFonts w:cs="Arial" w:eastAsia="Times New Roman" w:hAnsi="Arial Narrow" w:ascii="Arial Narrow"/>
          <w:b/>
        </w:rPr>
        <w:t>5</w:t>
      </w:r>
      <w:r w:rsidR="00804742" w:rsidRPr="00C90771">
        <w:rPr>
          <w:rFonts w:cs="Arial" w:eastAsia="Times New Roman" w:hAnsi="Arial Narrow" w:ascii="Arial Narrow"/>
          <w:b/>
        </w:rPr>
        <w:t>. Sudski i drugi postupci</w:t>
      </w:r>
      <w:bookmarkEnd w:id="6"/>
      <w:bookmarkEnd w:id="7"/>
    </w:p>
    <w:p w:rsidRDefault="00804742" w:rsidP="00804742" w:rsidR="00804742" w:rsidRPr="00C90771">
      <w:pPr>
        <w:keepNext/>
        <w:keepLines/>
        <w:spacing w:after="0"/>
        <w:outlineLvl w:val="0"/>
        <w:rPr>
          <w:rFonts w:cs="Arial" w:eastAsia="Times New Roman" w:hAnsi="Arial" w:ascii="Arial"/>
          <w:b/>
          <w:highlight w:val="yellow"/>
        </w:rPr>
      </w:pPr>
    </w:p>
    <w:p w:rsidRDefault="006C173A" w:rsidP="004331DA" w:rsidR="004331DA">
      <w:pPr>
        <w:pStyle w:val="Naslov2"/>
      </w:pPr>
      <w:bookmarkStart w:name="_Toc503262104" w:id="8"/>
      <w:bookmarkStart w:name="_Toc503365524" w:id="9"/>
      <w:bookmarkStart w:name="_Hlk504483617" w:id="10"/>
      <w:bookmarkStart w:name="_Toc504991294" w:id="11"/>
      <w:bookmarkStart w:name="_Toc512441847" w:id="12"/>
      <w:proofErr w:type="spellStart"/>
      <w:r>
        <w:rPr>
          <w:rFonts w:eastAsia="Times New Roman"/>
        </w:rPr>
        <w:t>5</w:t>
      </w:r>
      <w:r w:rsidR="004331DA" w:rsidRPr="00160A91">
        <w:t>.1</w:t>
      </w:r>
      <w:proofErr w:type="spellEnd"/>
      <w:r w:rsidR="004331DA" w:rsidRPr="00160A91">
        <w:t xml:space="preserve">. </w:t>
      </w:r>
      <w:bookmarkEnd w:id="8"/>
      <w:bookmarkEnd w:id="9"/>
      <w:r w:rsidR="004331DA">
        <w:t>Prekršajni postupak</w:t>
      </w:r>
      <w:bookmarkEnd w:id="10"/>
      <w:r w:rsidR="004331DA">
        <w:t xml:space="preserve"> – Klasa: </w:t>
      </w:r>
      <w:proofErr w:type="spellStart"/>
      <w:r w:rsidR="004331DA" w:rsidRPr="00FE434F">
        <w:t>351</w:t>
      </w:r>
      <w:proofErr w:type="spellEnd"/>
      <w:r w:rsidR="004331DA" w:rsidRPr="00FE434F">
        <w:t>-</w:t>
      </w:r>
      <w:proofErr w:type="spellStart"/>
      <w:r w:rsidR="004331DA" w:rsidRPr="00FE434F">
        <w:t>02</w:t>
      </w:r>
      <w:proofErr w:type="spellEnd"/>
      <w:r w:rsidR="004331DA" w:rsidRPr="00FE434F">
        <w:t>/</w:t>
      </w:r>
      <w:proofErr w:type="spellStart"/>
      <w:r w:rsidR="004331DA" w:rsidRPr="00FE434F">
        <w:t>17</w:t>
      </w:r>
      <w:proofErr w:type="spellEnd"/>
      <w:r w:rsidR="004331DA" w:rsidRPr="00FE434F">
        <w:t>-</w:t>
      </w:r>
      <w:proofErr w:type="spellStart"/>
      <w:r w:rsidR="004331DA" w:rsidRPr="00FE434F">
        <w:t>70</w:t>
      </w:r>
      <w:proofErr w:type="spellEnd"/>
      <w:r w:rsidR="004331DA" w:rsidRPr="00FE434F">
        <w:t>/</w:t>
      </w:r>
      <w:proofErr w:type="spellStart"/>
      <w:r w:rsidR="004331DA" w:rsidRPr="00FE434F">
        <w:t>395</w:t>
      </w:r>
      <w:bookmarkEnd w:id="11"/>
      <w:bookmarkEnd w:id="12"/>
      <w:proofErr w:type="spellEnd"/>
    </w:p>
    <w:p w:rsidRDefault="004331DA" w:rsidP="004331DA" w:rsidR="004331DA" w:rsidRPr="00FE434F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bookmarkStart w:name="_Hlk488995927" w:id="13"/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Prekršajni sud u Zlataru stalna služba u Zaboku</w:t>
            </w:r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351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02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17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70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395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</w:t>
            </w:r>
            <w:r>
              <w:rPr>
                <w:rFonts w:hAnsi="Arial Narrow" w:ascii="Arial Narrow"/>
              </w:rPr>
              <w:t>krivljenik: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 w:rsidRPr="00934137">
              <w:rPr>
                <w:rFonts w:hAnsi="Arial Narrow" w:ascii="Arial Narrow"/>
              </w:rPr>
              <w:t>TRGO</w:t>
            </w:r>
            <w:proofErr w:type="spellEnd"/>
            <w:r w:rsidRPr="00934137">
              <w:rPr>
                <w:rFonts w:hAnsi="Arial Narrow" w:ascii="Arial Narrow"/>
              </w:rPr>
              <w:t xml:space="preserve">-KOVINA d.o.o. u stečaju sa sjedištem u Zagrebu, Andrije Žaje </w:t>
            </w:r>
            <w:proofErr w:type="spellStart"/>
            <w:r w:rsidRPr="00934137">
              <w:rPr>
                <w:rFonts w:hAnsi="Arial Narrow" w:ascii="Arial Narrow"/>
              </w:rPr>
              <w:t>10</w:t>
            </w:r>
            <w:proofErr w:type="spellEnd"/>
            <w:r w:rsidRPr="00934137">
              <w:rPr>
                <w:rFonts w:hAnsi="Arial Narrow" w:ascii="Arial Narrow"/>
              </w:rPr>
              <w:t xml:space="preserve">, </w:t>
            </w:r>
            <w:proofErr w:type="spellStart"/>
            <w:r w:rsidRPr="00934137">
              <w:rPr>
                <w:rFonts w:hAnsi="Arial Narrow" w:ascii="Arial Narrow"/>
              </w:rPr>
              <w:t>OIB</w:t>
            </w:r>
            <w:proofErr w:type="spellEnd"/>
            <w:r w:rsidRPr="00934137">
              <w:rPr>
                <w:rFonts w:hAnsi="Arial Narrow" w:ascii="Arial Narrow"/>
              </w:rPr>
              <w:t xml:space="preserve">: </w:t>
            </w:r>
            <w:proofErr w:type="spellStart"/>
            <w:r w:rsidRPr="00934137">
              <w:rPr>
                <w:rFonts w:hAnsi="Arial Narrow" w:ascii="Arial Narrow"/>
              </w:rPr>
              <w:t>27088386168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1C41D6">
            <w:pPr>
              <w:jc w:val="both"/>
              <w:rPr>
                <w:rFonts w:hAnsi="Arial Narrow" w:ascii="Arial Narrow"/>
              </w:rPr>
            </w:pPr>
            <w:r w:rsidRPr="001C41D6">
              <w:rPr>
                <w:rFonts w:hAnsi="Arial Narrow" w:ascii="Arial Narrow"/>
              </w:rPr>
              <w:t>Okrivljenik je dana 18.12.2017. godine zaprimio prekršajni nalog Ministarstvo zaštite okoliša i energetike, Uprava za inspekcijske poslove, Sektor inspekcijskog nadzora zaštite okoliša u upravi za inspekcijske poslove, Služba inspekcijskog nadzora zaštite okoliša, Područna jedinica Zagreb od 12.12.2017. godine poslovni broj gornji (u daljnjem tekstu: „Prekršajni nalog“).</w:t>
            </w:r>
          </w:p>
          <w:p w:rsidRDefault="004331DA" w:rsidP="00977D7E" w:rsidR="004331DA" w:rsidRPr="001C41D6">
            <w:pPr>
              <w:jc w:val="both"/>
              <w:rPr>
                <w:rFonts w:hAnsi="Arial Narrow" w:ascii="Arial Narrow"/>
              </w:rPr>
            </w:pPr>
          </w:p>
          <w:p w:rsidRDefault="004331DA" w:rsidP="00977D7E" w:rsidR="004331DA" w:rsidRPr="001C41D6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Prekršajnim nalogom se </w:t>
            </w:r>
            <w:r w:rsidRPr="001C41D6">
              <w:rPr>
                <w:rFonts w:hAnsi="Arial Narrow" w:ascii="Arial Narrow"/>
              </w:rPr>
              <w:t>Okrivljeniku stavlja na teret da bi počinio prekršaj:</w:t>
            </w:r>
          </w:p>
          <w:p w:rsidRDefault="004331DA" w:rsidP="00977D7E" w:rsidR="004331DA" w:rsidRPr="001C41D6">
            <w:pPr>
              <w:jc w:val="both"/>
              <w:rPr>
                <w:rFonts w:hAnsi="Arial Narrow" w:ascii="Arial Narrow"/>
              </w:rPr>
            </w:pPr>
          </w:p>
          <w:p w:rsidRDefault="004331DA" w:rsidP="00977D7E" w:rsidR="004331DA">
            <w:pPr>
              <w:jc w:val="both"/>
              <w:rPr>
                <w:rFonts w:hAnsi="Arial Narrow" w:ascii="Arial Narrow"/>
              </w:rPr>
            </w:pPr>
            <w:r w:rsidRPr="001C41D6">
              <w:rPr>
                <w:rFonts w:hAnsi="Arial Narrow" w:ascii="Arial Narrow"/>
              </w:rPr>
              <w:t xml:space="preserve">što nije osigurao da odgovorne osobe ili opunomoćenici budu nazočni i sudjeluju u inspekcijskom nadzoru od 02.11.2017. godine u </w:t>
            </w:r>
            <w:proofErr w:type="spellStart"/>
            <w:r w:rsidRPr="001C41D6">
              <w:rPr>
                <w:rFonts w:hAnsi="Arial Narrow" w:ascii="Arial Narrow"/>
              </w:rPr>
              <w:t>09</w:t>
            </w:r>
            <w:proofErr w:type="spellEnd"/>
            <w:r w:rsidRPr="001C41D6">
              <w:rPr>
                <w:rFonts w:hAnsi="Arial Narrow" w:ascii="Arial Narrow"/>
              </w:rPr>
              <w:t xml:space="preserve"> sati na lokaciji Dr. Stanka </w:t>
            </w:r>
            <w:proofErr w:type="spellStart"/>
            <w:r w:rsidRPr="001C41D6">
              <w:rPr>
                <w:rFonts w:hAnsi="Arial Narrow" w:ascii="Arial Narrow"/>
              </w:rPr>
              <w:t>Pinjuha</w:t>
            </w:r>
            <w:proofErr w:type="spellEnd"/>
            <w:r w:rsidRPr="001C41D6">
              <w:rPr>
                <w:rFonts w:hAnsi="Arial Narrow" w:ascii="Arial Narrow"/>
              </w:rPr>
              <w:t xml:space="preserve"> </w:t>
            </w:r>
            <w:proofErr w:type="spellStart"/>
            <w:r w:rsidRPr="001C41D6">
              <w:rPr>
                <w:rFonts w:hAnsi="Arial Narrow" w:ascii="Arial Narrow"/>
              </w:rPr>
              <w:t>17</w:t>
            </w:r>
            <w:proofErr w:type="spellEnd"/>
            <w:r w:rsidRPr="001C41D6">
              <w:rPr>
                <w:rFonts w:hAnsi="Arial Narrow" w:ascii="Arial Narrow"/>
              </w:rPr>
              <w:t xml:space="preserve">, Veliko </w:t>
            </w:r>
            <w:proofErr w:type="spellStart"/>
            <w:r w:rsidRPr="001C41D6">
              <w:rPr>
                <w:rFonts w:hAnsi="Arial Narrow" w:ascii="Arial Narrow"/>
              </w:rPr>
              <w:t>Trgovišće</w:t>
            </w:r>
            <w:proofErr w:type="spellEnd"/>
            <w:r w:rsidRPr="001C41D6">
              <w:rPr>
                <w:rFonts w:hAnsi="Arial Narrow" w:ascii="Arial Narrow"/>
              </w:rPr>
              <w:t xml:space="preserve"> tj. u svojstvu nadzirane osobe nisu omogućili provedbu i obavljanje inspekcijskog nadzora 02.11.2017. godine u </w:t>
            </w:r>
            <w:proofErr w:type="spellStart"/>
            <w:r w:rsidRPr="001C41D6">
              <w:rPr>
                <w:rFonts w:hAnsi="Arial Narrow" w:ascii="Arial Narrow"/>
              </w:rPr>
              <w:t>09</w:t>
            </w:r>
            <w:proofErr w:type="spellEnd"/>
            <w:r w:rsidRPr="001C41D6">
              <w:rPr>
                <w:rFonts w:hAnsi="Arial Narrow" w:ascii="Arial Narrow"/>
              </w:rPr>
              <w:t xml:space="preserve"> sati na lokaciji Dr. Stanka </w:t>
            </w:r>
            <w:proofErr w:type="spellStart"/>
            <w:r w:rsidRPr="001C41D6">
              <w:rPr>
                <w:rFonts w:hAnsi="Arial Narrow" w:ascii="Arial Narrow"/>
              </w:rPr>
              <w:t>Pinjuha</w:t>
            </w:r>
            <w:proofErr w:type="spellEnd"/>
            <w:r w:rsidRPr="001C41D6">
              <w:rPr>
                <w:rFonts w:hAnsi="Arial Narrow" w:ascii="Arial Narrow"/>
              </w:rPr>
              <w:t xml:space="preserve"> </w:t>
            </w:r>
            <w:proofErr w:type="spellStart"/>
            <w:r w:rsidRPr="001C41D6">
              <w:rPr>
                <w:rFonts w:hAnsi="Arial Narrow" w:ascii="Arial Narrow"/>
              </w:rPr>
              <w:t>17</w:t>
            </w:r>
            <w:proofErr w:type="spellEnd"/>
            <w:r w:rsidRPr="001C41D6">
              <w:rPr>
                <w:rFonts w:hAnsi="Arial Narrow" w:ascii="Arial Narrow"/>
              </w:rPr>
              <w:t xml:space="preserve">, Veliko </w:t>
            </w:r>
            <w:proofErr w:type="spellStart"/>
            <w:r w:rsidRPr="001C41D6">
              <w:rPr>
                <w:rFonts w:hAnsi="Arial Narrow" w:ascii="Arial Narrow"/>
              </w:rPr>
              <w:t>Trgovišće</w:t>
            </w:r>
            <w:proofErr w:type="spellEnd"/>
          </w:p>
          <w:p w:rsidRDefault="004331DA" w:rsidP="00977D7E" w:rsidR="004331DA" w:rsidRPr="00160A91">
            <w:pPr>
              <w:jc w:val="both"/>
              <w:rPr>
                <w:rFonts w:hAnsi="Arial Narrow" w:ascii="Arial Narrow"/>
              </w:rPr>
            </w:pPr>
          </w:p>
          <w:p w:rsidRDefault="004331DA" w:rsidP="00977D7E" w:rsidR="004331DA" w:rsidRPr="00160A91">
            <w:pPr>
              <w:jc w:val="both"/>
              <w:rPr>
                <w:rFonts w:hAnsi="Arial Narrow" w:ascii="Arial Narrow"/>
              </w:rPr>
            </w:pPr>
            <w:r w:rsidRPr="00160A91">
              <w:rPr>
                <w:rFonts w:hAnsi="Arial Narrow" w:ascii="Arial Narrow"/>
              </w:rPr>
              <w:t>Okrivljenik je u otvorenom zakonskom roku podnio Prigovor protiv Prekršajnog naloga te je postupak u tijeku.</w:t>
            </w:r>
          </w:p>
          <w:p w:rsidRDefault="004331DA" w:rsidP="00977D7E" w:rsidR="004331DA" w:rsidRPr="00ED014D">
            <w:pPr>
              <w:rPr>
                <w:rFonts w:hAnsi="Arial Narrow" w:ascii="Arial Narrow"/>
              </w:rPr>
            </w:pPr>
          </w:p>
        </w:tc>
      </w:tr>
    </w:tbl>
    <w:p w:rsidRDefault="006C173A" w:rsidP="004331DA" w:rsidR="006C173A">
      <w:pPr>
        <w:pStyle w:val="Naslov2"/>
        <w:rPr>
          <w:b w:val="false"/>
        </w:rPr>
      </w:pPr>
      <w:bookmarkStart w:name="_Toc504991295" w:id="14"/>
      <w:bookmarkStart w:name="_Hlk504484901" w:id="15"/>
      <w:bookmarkEnd w:id="13"/>
    </w:p>
    <w:p w:rsidRDefault="006C173A" w:rsidP="004331DA" w:rsidR="004331DA">
      <w:pPr>
        <w:pStyle w:val="Naslov2"/>
      </w:pPr>
      <w:bookmarkStart w:name="_Toc512441848" w:id="16"/>
      <w:proofErr w:type="spellStart"/>
      <w:r>
        <w:t>5</w:t>
      </w:r>
      <w:r w:rsidR="004331DA">
        <w:t>.2</w:t>
      </w:r>
      <w:proofErr w:type="spellEnd"/>
      <w:r w:rsidR="004331DA" w:rsidRPr="00160A91">
        <w:t>. Prekršajni postupak</w:t>
      </w:r>
      <w:r w:rsidR="004331DA">
        <w:t xml:space="preserve"> – Klasa: </w:t>
      </w:r>
      <w:proofErr w:type="spellStart"/>
      <w:r w:rsidR="004331DA" w:rsidRPr="00FE434F">
        <w:t>351</w:t>
      </w:r>
      <w:proofErr w:type="spellEnd"/>
      <w:r w:rsidR="004331DA" w:rsidRPr="00FE434F">
        <w:t>-</w:t>
      </w:r>
      <w:proofErr w:type="spellStart"/>
      <w:r w:rsidR="004331DA" w:rsidRPr="00FE434F">
        <w:t>02</w:t>
      </w:r>
      <w:proofErr w:type="spellEnd"/>
      <w:r w:rsidR="004331DA" w:rsidRPr="00FE434F">
        <w:t>/</w:t>
      </w:r>
      <w:proofErr w:type="spellStart"/>
      <w:r w:rsidR="004331DA" w:rsidRPr="00FE434F">
        <w:t>17</w:t>
      </w:r>
      <w:proofErr w:type="spellEnd"/>
      <w:r w:rsidR="004331DA" w:rsidRPr="00FE434F">
        <w:t>-</w:t>
      </w:r>
      <w:proofErr w:type="spellStart"/>
      <w:r w:rsidR="004331DA" w:rsidRPr="00FE434F">
        <w:t>70</w:t>
      </w:r>
      <w:proofErr w:type="spellEnd"/>
      <w:r w:rsidR="004331DA" w:rsidRPr="00FE434F">
        <w:t>/</w:t>
      </w:r>
      <w:proofErr w:type="spellStart"/>
      <w:r w:rsidR="004331DA" w:rsidRPr="00FE434F">
        <w:t>377</w:t>
      </w:r>
      <w:bookmarkEnd w:id="14"/>
      <w:bookmarkEnd w:id="16"/>
      <w:proofErr w:type="spellEnd"/>
    </w:p>
    <w:p w:rsidRDefault="004331DA" w:rsidP="004331DA" w:rsidR="004331DA" w:rsidRPr="00160A91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Prekršajni sud u Zlataru stalna služba u Zaboku</w:t>
            </w:r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351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02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17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70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377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</w:t>
            </w:r>
            <w:r>
              <w:rPr>
                <w:rFonts w:hAnsi="Arial Narrow" w:ascii="Arial Narrow"/>
              </w:rPr>
              <w:t>krivljenik: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 w:rsidRPr="00934137">
              <w:rPr>
                <w:rFonts w:hAnsi="Arial Narrow" w:ascii="Arial Narrow"/>
              </w:rPr>
              <w:t>TRGO</w:t>
            </w:r>
            <w:proofErr w:type="spellEnd"/>
            <w:r w:rsidRPr="00934137">
              <w:rPr>
                <w:rFonts w:hAnsi="Arial Narrow" w:ascii="Arial Narrow"/>
              </w:rPr>
              <w:t xml:space="preserve">-KOVINA d.o.o. u stečaju sa sjedištem u Zagrebu, Andrije Žaje </w:t>
            </w:r>
            <w:proofErr w:type="spellStart"/>
            <w:r w:rsidRPr="00934137">
              <w:rPr>
                <w:rFonts w:hAnsi="Arial Narrow" w:ascii="Arial Narrow"/>
              </w:rPr>
              <w:t>10</w:t>
            </w:r>
            <w:proofErr w:type="spellEnd"/>
            <w:r w:rsidRPr="00934137">
              <w:rPr>
                <w:rFonts w:hAnsi="Arial Narrow" w:ascii="Arial Narrow"/>
              </w:rPr>
              <w:t xml:space="preserve">, </w:t>
            </w:r>
            <w:proofErr w:type="spellStart"/>
            <w:r w:rsidRPr="00934137">
              <w:rPr>
                <w:rFonts w:hAnsi="Arial Narrow" w:ascii="Arial Narrow"/>
              </w:rPr>
              <w:t>OIB</w:t>
            </w:r>
            <w:proofErr w:type="spellEnd"/>
            <w:r w:rsidRPr="00934137">
              <w:rPr>
                <w:rFonts w:hAnsi="Arial Narrow" w:ascii="Arial Narrow"/>
              </w:rPr>
              <w:t xml:space="preserve">: </w:t>
            </w:r>
            <w:proofErr w:type="spellStart"/>
            <w:r w:rsidRPr="00934137">
              <w:rPr>
                <w:rFonts w:hAnsi="Arial Narrow" w:ascii="Arial Narrow"/>
              </w:rPr>
              <w:t>27088386168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160A91">
            <w:pPr>
              <w:jc w:val="both"/>
              <w:rPr>
                <w:rFonts w:hAnsi="Arial Narrow" w:ascii="Arial Narrow"/>
              </w:rPr>
            </w:pPr>
            <w:r w:rsidRPr="00160A91">
              <w:rPr>
                <w:rFonts w:hAnsi="Arial Narrow" w:ascii="Arial Narrow"/>
              </w:rPr>
              <w:t>Okrivljenik je dana 18.12.2017. godine zaprimio prekršajni nalog Ministarstvo zaštite okoliša i energetike, Uprava za inspekcijske poslove, Sektor inspekcijskog nadzora zaštite okoliša u upravi za inspekcijske poslove, Služba inspekcijskog nadzora zaštite okoliša, Područna jedinica Zagreb od 12.12.2017. godine broj gornji (u daljnjem tekstu: „Prekršajni nalog“).</w:t>
            </w:r>
          </w:p>
          <w:p w:rsidRDefault="004331DA" w:rsidP="00977D7E" w:rsidR="004331DA" w:rsidRPr="00160A91">
            <w:pPr>
              <w:jc w:val="both"/>
              <w:rPr>
                <w:rFonts w:hAnsi="Arial Narrow" w:ascii="Arial Narrow"/>
              </w:rPr>
            </w:pPr>
          </w:p>
          <w:p w:rsidRDefault="004331DA" w:rsidP="00977D7E" w:rsidR="004331DA" w:rsidRPr="00160A91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Prekršajnim nalogom se </w:t>
            </w:r>
            <w:r w:rsidRPr="00160A91">
              <w:rPr>
                <w:rFonts w:hAnsi="Arial Narrow" w:ascii="Arial Narrow"/>
              </w:rPr>
              <w:t>Okrivljeniku stavlja na teret da bi počinio prekršaj:</w:t>
            </w:r>
          </w:p>
          <w:p w:rsidRDefault="004331DA" w:rsidP="00977D7E" w:rsidR="004331DA" w:rsidRPr="00160A91">
            <w:pPr>
              <w:jc w:val="both"/>
              <w:rPr>
                <w:rFonts w:hAnsi="Arial Narrow" w:ascii="Arial Narrow"/>
              </w:rPr>
            </w:pPr>
          </w:p>
          <w:p w:rsidRDefault="004331DA" w:rsidP="00977D7E" w:rsidR="004331DA">
            <w:pPr>
              <w:jc w:val="both"/>
              <w:rPr>
                <w:rFonts w:hAnsi="Arial Narrow" w:ascii="Arial Narrow"/>
              </w:rPr>
            </w:pPr>
            <w:r w:rsidRPr="00160A91">
              <w:rPr>
                <w:rFonts w:hAnsi="Arial Narrow" w:ascii="Arial Narrow"/>
              </w:rPr>
              <w:t xml:space="preserve">što u svojstvu obveznika dostave podataka u Registar onečišćavanja okoliša (dalje u tekstu: „Registar“) nije dostavio do 31.03.2017. godine, odnosno u propisanom roku, točne vjerodostojne i ažurne podatke za </w:t>
            </w:r>
            <w:proofErr w:type="spellStart"/>
            <w:r w:rsidRPr="00160A91">
              <w:rPr>
                <w:rFonts w:hAnsi="Arial Narrow" w:ascii="Arial Narrow"/>
              </w:rPr>
              <w:t>2016</w:t>
            </w:r>
            <w:proofErr w:type="spellEnd"/>
            <w:r w:rsidRPr="00160A91">
              <w:rPr>
                <w:rFonts w:hAnsi="Arial Narrow" w:ascii="Arial Narrow"/>
              </w:rPr>
              <w:t xml:space="preserve">. godinu u Registar za lokaciju Dr. Stanka </w:t>
            </w:r>
            <w:proofErr w:type="spellStart"/>
            <w:r w:rsidRPr="00160A91">
              <w:rPr>
                <w:rFonts w:hAnsi="Arial Narrow" w:ascii="Arial Narrow"/>
              </w:rPr>
              <w:t>Pinjuha</w:t>
            </w:r>
            <w:proofErr w:type="spellEnd"/>
            <w:r w:rsidRPr="00160A91">
              <w:rPr>
                <w:rFonts w:hAnsi="Arial Narrow" w:ascii="Arial Narrow"/>
              </w:rPr>
              <w:t xml:space="preserve"> </w:t>
            </w:r>
            <w:proofErr w:type="spellStart"/>
            <w:r w:rsidRPr="00160A91">
              <w:rPr>
                <w:rFonts w:hAnsi="Arial Narrow" w:ascii="Arial Narrow"/>
              </w:rPr>
              <w:t>17</w:t>
            </w:r>
            <w:proofErr w:type="spellEnd"/>
            <w:r w:rsidRPr="00160A91">
              <w:rPr>
                <w:rFonts w:hAnsi="Arial Narrow" w:ascii="Arial Narrow"/>
              </w:rPr>
              <w:t xml:space="preserve">, Veliko </w:t>
            </w:r>
            <w:proofErr w:type="spellStart"/>
            <w:r w:rsidRPr="00160A91">
              <w:rPr>
                <w:rFonts w:hAnsi="Arial Narrow" w:ascii="Arial Narrow"/>
              </w:rPr>
              <w:t>Trgovišće</w:t>
            </w:r>
            <w:proofErr w:type="spellEnd"/>
            <w:r w:rsidRPr="00160A91">
              <w:rPr>
                <w:rFonts w:hAnsi="Arial Narrow" w:ascii="Arial Narrow"/>
              </w:rPr>
              <w:t>, u nadležni ured u Krapinsko-zagorskoj županiji, Upravni odjel za prostorno uređenje, gradnju i zaštitu okoliša, Magistratska 1, Krapina.</w:t>
            </w:r>
          </w:p>
          <w:p w:rsidRDefault="004331DA" w:rsidP="00977D7E" w:rsidR="004331DA">
            <w:pPr>
              <w:jc w:val="both"/>
              <w:rPr>
                <w:rFonts w:hAnsi="Arial Narrow" w:ascii="Arial Narrow"/>
              </w:rPr>
            </w:pPr>
          </w:p>
          <w:p w:rsidRDefault="004331DA" w:rsidP="00977D7E" w:rsidR="004331DA" w:rsidRPr="00ED014D">
            <w:pPr>
              <w:jc w:val="both"/>
              <w:rPr>
                <w:rFonts w:hAnsi="Arial Narrow" w:ascii="Arial Narrow"/>
              </w:rPr>
            </w:pPr>
          </w:p>
        </w:tc>
      </w:tr>
      <w:bookmarkEnd w:id="15"/>
    </w:tbl>
    <w:p w:rsidRDefault="004331DA" w:rsidP="004331DA" w:rsidR="004331DA">
      <w:pPr>
        <w:spacing w:after="0"/>
        <w:rPr>
          <w:rFonts w:cs="Arial" w:hAnsi="Arial Narrow" w:ascii="Arial Narrow"/>
        </w:rPr>
      </w:pPr>
    </w:p>
    <w:p w:rsidRDefault="004331DA" w:rsidP="004331DA" w:rsidR="004331DA">
      <w:pPr>
        <w:rPr>
          <w:rFonts w:cs="Arial" w:hAnsi="Arial Narrow" w:ascii="Arial Narrow"/>
        </w:rPr>
      </w:pPr>
    </w:p>
    <w:p w:rsidRDefault="006C173A" w:rsidP="004331DA" w:rsidR="004331DA">
      <w:pPr>
        <w:pStyle w:val="Naslov2"/>
      </w:pPr>
      <w:bookmarkStart w:name="_Toc504991296" w:id="17"/>
      <w:bookmarkStart w:name="_Toc512441849" w:id="18"/>
      <w:proofErr w:type="spellStart"/>
      <w:r>
        <w:t>5</w:t>
      </w:r>
      <w:r w:rsidR="004331DA">
        <w:t>.3</w:t>
      </w:r>
      <w:proofErr w:type="spellEnd"/>
      <w:r w:rsidR="004331DA" w:rsidRPr="00160A91">
        <w:t xml:space="preserve">. </w:t>
      </w:r>
      <w:r w:rsidR="004331DA">
        <w:t xml:space="preserve">Upravni postupak – Klasa: </w:t>
      </w:r>
      <w:proofErr w:type="spellStart"/>
      <w:r w:rsidR="004331DA" w:rsidRPr="00FE434F">
        <w:t>UP</w:t>
      </w:r>
      <w:proofErr w:type="spellEnd"/>
      <w:r w:rsidR="004331DA" w:rsidRPr="00FE434F">
        <w:t>/I-</w:t>
      </w:r>
      <w:proofErr w:type="spellStart"/>
      <w:r w:rsidR="004331DA" w:rsidRPr="00FE434F">
        <w:t>351</w:t>
      </w:r>
      <w:proofErr w:type="spellEnd"/>
      <w:r w:rsidR="004331DA" w:rsidRPr="00FE434F">
        <w:t>-</w:t>
      </w:r>
      <w:proofErr w:type="spellStart"/>
      <w:r w:rsidR="004331DA" w:rsidRPr="00FE434F">
        <w:t>02</w:t>
      </w:r>
      <w:proofErr w:type="spellEnd"/>
      <w:r w:rsidR="004331DA" w:rsidRPr="00FE434F">
        <w:t>/</w:t>
      </w:r>
      <w:proofErr w:type="spellStart"/>
      <w:r w:rsidR="004331DA" w:rsidRPr="00FE434F">
        <w:t>18</w:t>
      </w:r>
      <w:proofErr w:type="spellEnd"/>
      <w:r w:rsidR="004331DA" w:rsidRPr="00FE434F">
        <w:t>-</w:t>
      </w:r>
      <w:proofErr w:type="spellStart"/>
      <w:r w:rsidR="004331DA" w:rsidRPr="00FE434F">
        <w:t>27</w:t>
      </w:r>
      <w:proofErr w:type="spellEnd"/>
      <w:r w:rsidR="004331DA" w:rsidRPr="00FE434F">
        <w:t>/</w:t>
      </w:r>
      <w:proofErr w:type="spellStart"/>
      <w:r w:rsidR="004331DA" w:rsidRPr="00FE434F">
        <w:t>01</w:t>
      </w:r>
      <w:bookmarkEnd w:id="17"/>
      <w:bookmarkEnd w:id="18"/>
      <w:proofErr w:type="spellEnd"/>
    </w:p>
    <w:p w:rsidRDefault="004331DA" w:rsidP="004331DA" w:rsidR="004331DA" w:rsidRPr="00FE434F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Ministarstvo zaštite okoliša i energetike</w:t>
            </w:r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UP</w:t>
            </w:r>
            <w:proofErr w:type="spellEnd"/>
            <w:r>
              <w:rPr>
                <w:rFonts w:hAnsi="Arial Narrow" w:ascii="Arial Narrow"/>
              </w:rPr>
              <w:t>/I-</w:t>
            </w:r>
            <w:proofErr w:type="spellStart"/>
            <w:r>
              <w:rPr>
                <w:rFonts w:hAnsi="Arial Narrow" w:ascii="Arial Narrow"/>
              </w:rPr>
              <w:t>351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02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18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27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01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Izvršenik</w:t>
            </w:r>
            <w:proofErr w:type="spellEnd"/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 w:rsidRPr="00934137">
              <w:rPr>
                <w:rFonts w:hAnsi="Arial Narrow" w:ascii="Arial Narrow"/>
              </w:rPr>
              <w:t>TRGO</w:t>
            </w:r>
            <w:proofErr w:type="spellEnd"/>
            <w:r w:rsidRPr="00934137">
              <w:rPr>
                <w:rFonts w:hAnsi="Arial Narrow" w:ascii="Arial Narrow"/>
              </w:rPr>
              <w:t xml:space="preserve">-KOVINA d.o.o. u stečaju sa sjedištem u Zagrebu, Andrije Žaje </w:t>
            </w:r>
            <w:proofErr w:type="spellStart"/>
            <w:r w:rsidRPr="00934137">
              <w:rPr>
                <w:rFonts w:hAnsi="Arial Narrow" w:ascii="Arial Narrow"/>
              </w:rPr>
              <w:t>10</w:t>
            </w:r>
            <w:proofErr w:type="spellEnd"/>
            <w:r w:rsidRPr="00934137">
              <w:rPr>
                <w:rFonts w:hAnsi="Arial Narrow" w:ascii="Arial Narrow"/>
              </w:rPr>
              <w:t xml:space="preserve">, </w:t>
            </w:r>
            <w:proofErr w:type="spellStart"/>
            <w:r w:rsidRPr="00934137">
              <w:rPr>
                <w:rFonts w:hAnsi="Arial Narrow" w:ascii="Arial Narrow"/>
              </w:rPr>
              <w:t>OIB</w:t>
            </w:r>
            <w:proofErr w:type="spellEnd"/>
            <w:r w:rsidRPr="00934137">
              <w:rPr>
                <w:rFonts w:hAnsi="Arial Narrow" w:ascii="Arial Narrow"/>
              </w:rPr>
              <w:t xml:space="preserve">: </w:t>
            </w:r>
            <w:proofErr w:type="spellStart"/>
            <w:r w:rsidRPr="00934137">
              <w:rPr>
                <w:rFonts w:hAnsi="Arial Narrow" w:ascii="Arial Narrow"/>
              </w:rPr>
              <w:t>27088386168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4331DA" w:rsidP="00977D7E" w:rsidR="004331DA">
            <w:pPr>
              <w:jc w:val="both"/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Izvršeniku</w:t>
            </w:r>
            <w:proofErr w:type="spellEnd"/>
            <w:r>
              <w:rPr>
                <w:rFonts w:hAnsi="Arial Narrow" w:ascii="Arial Narrow"/>
              </w:rPr>
              <w:t xml:space="preserve"> je Rješenjem naložena privremena mjera obustavljanja djelatnosti gospodarenja otpadom na lokaciji Dr. Stanka </w:t>
            </w:r>
            <w:proofErr w:type="spellStart"/>
            <w:r>
              <w:rPr>
                <w:rFonts w:hAnsi="Arial Narrow" w:ascii="Arial Narrow"/>
              </w:rPr>
              <w:t>Pinjuha</w:t>
            </w:r>
            <w:proofErr w:type="spellEnd"/>
            <w:r>
              <w:rPr>
                <w:rFonts w:hAnsi="Arial Narrow" w:ascii="Arial Narrow"/>
              </w:rPr>
              <w:t xml:space="preserve"> </w:t>
            </w:r>
            <w:r w:rsidRPr="00AB355D">
              <w:rPr>
                <w:rFonts w:hAnsi="Arial Narrow" w:ascii="Arial Narrow"/>
              </w:rPr>
              <w:t xml:space="preserve">Veliko </w:t>
            </w:r>
            <w:proofErr w:type="spellStart"/>
            <w:r w:rsidRPr="00AB355D">
              <w:rPr>
                <w:rFonts w:hAnsi="Arial Narrow" w:ascii="Arial Narrow"/>
              </w:rPr>
              <w:t>Trgovišće</w:t>
            </w:r>
            <w:proofErr w:type="spellEnd"/>
            <w:r>
              <w:rPr>
                <w:rFonts w:hAnsi="Arial Narrow" w:ascii="Arial Narrow"/>
              </w:rPr>
              <w:t xml:space="preserve"> dok ne ispuni uvjete na osnovi kojih je izdan akt za obavljanje djelatnosti gospodarenja otpadom Dozvola za gospodarenje otpadom KLASA: UPI/I-</w:t>
            </w:r>
            <w:proofErr w:type="spellStart"/>
            <w:r>
              <w:rPr>
                <w:rFonts w:hAnsi="Arial Narrow" w:ascii="Arial Narrow"/>
              </w:rPr>
              <w:t>351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01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14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01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01</w:t>
            </w:r>
            <w:proofErr w:type="spellEnd"/>
            <w:r>
              <w:rPr>
                <w:rFonts w:hAnsi="Arial Narrow" w:ascii="Arial Narrow"/>
              </w:rPr>
              <w:t xml:space="preserve"> od 29.09.2014. godine pod prijetnjom ukidanja istog</w:t>
            </w:r>
            <w:r w:rsidR="000238A0">
              <w:rPr>
                <w:rFonts w:hAnsi="Arial Narrow" w:ascii="Arial Narrow"/>
              </w:rPr>
              <w:t xml:space="preserve"> (dalje u tekstu: „Rješenje“)</w:t>
            </w:r>
          </w:p>
          <w:p w:rsidRDefault="004331DA" w:rsidP="00977D7E" w:rsidR="004331DA">
            <w:pPr>
              <w:jc w:val="both"/>
              <w:rPr>
                <w:rFonts w:hAnsi="Arial Narrow" w:ascii="Arial Narrow"/>
              </w:rPr>
            </w:pPr>
          </w:p>
          <w:p w:rsidRDefault="004331DA" w:rsidP="00977D7E" w:rsidR="004331DA">
            <w:pPr>
              <w:jc w:val="both"/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Izvršenik</w:t>
            </w:r>
            <w:proofErr w:type="spellEnd"/>
            <w:r>
              <w:rPr>
                <w:rFonts w:hAnsi="Arial Narrow" w:ascii="Arial Narrow"/>
              </w:rPr>
              <w:t xml:space="preserve"> je dopisom već obavijestio Ministarstvo zaštite okoliša i energetike da ne obavlja djelatnost za koju mu je izdana dozvola na navedenoj lokaciji odnosno da je u potpunosti prestao obavljati djelatnost iz kojeg razloga je i otvoren stečajni postupak. </w:t>
            </w:r>
          </w:p>
          <w:p w:rsidRDefault="004331DA" w:rsidP="00977D7E" w:rsidR="004331DA">
            <w:pPr>
              <w:jc w:val="both"/>
              <w:rPr>
                <w:rFonts w:hAnsi="Arial Narrow" w:ascii="Arial Narrow"/>
              </w:rPr>
            </w:pPr>
          </w:p>
          <w:p w:rsidRDefault="000238A0" w:rsidP="00977D7E" w:rsidR="004331DA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Dana 05.02.2018.g. izvršena je kontrola izvršenja Rješenja, slijedom čega je Ministarstvo zaštite okoliša donijelo rješenje kojim se Dužniku ukida dozvola za obavljanje djelatnosti sakupljanja, uporabe i druge obrade otpada. S obzirom da Dužnik više ne obavlja djelatnost, protiv navedenog rješenja nije pokrenut upravni spor.</w:t>
            </w:r>
          </w:p>
          <w:p w:rsidRDefault="004331DA" w:rsidP="00977D7E" w:rsidR="004331DA">
            <w:pPr>
              <w:rPr>
                <w:rFonts w:hAnsi="Arial Narrow" w:ascii="Arial Narrow"/>
              </w:rPr>
            </w:pPr>
          </w:p>
          <w:p w:rsidRDefault="004331DA" w:rsidP="00977D7E" w:rsidR="004331DA" w:rsidRPr="00ED014D">
            <w:pPr>
              <w:rPr>
                <w:rFonts w:hAnsi="Arial Narrow" w:ascii="Arial Narrow"/>
              </w:rPr>
            </w:pPr>
          </w:p>
        </w:tc>
      </w:tr>
    </w:tbl>
    <w:p w:rsidRDefault="004331DA" w:rsidP="004331DA" w:rsidR="004331DA">
      <w:pPr>
        <w:spacing w:after="0"/>
        <w:rPr>
          <w:rFonts w:hAnsi="Arial Narrow" w:ascii="Arial Narrow"/>
        </w:rPr>
      </w:pPr>
    </w:p>
    <w:p w:rsidRDefault="006C173A" w:rsidP="004331DA" w:rsidR="004331DA">
      <w:pPr>
        <w:pStyle w:val="Naslov2"/>
      </w:pPr>
      <w:bookmarkStart w:name="_Toc504991297" w:id="19"/>
      <w:bookmarkStart w:name="_Toc512441850" w:id="20"/>
      <w:proofErr w:type="spellStart"/>
      <w:r>
        <w:t>5</w:t>
      </w:r>
      <w:r w:rsidR="004331DA">
        <w:t>.4</w:t>
      </w:r>
      <w:proofErr w:type="spellEnd"/>
      <w:r w:rsidR="004331DA" w:rsidRPr="00160A91">
        <w:t xml:space="preserve">. </w:t>
      </w:r>
      <w:r w:rsidR="004331DA">
        <w:t xml:space="preserve">Ovršni postupak – Klasa: </w:t>
      </w:r>
      <w:proofErr w:type="spellStart"/>
      <w:r w:rsidR="004331DA" w:rsidRPr="00FE434F">
        <w:t>UP</w:t>
      </w:r>
      <w:proofErr w:type="spellEnd"/>
      <w:r w:rsidR="004331DA" w:rsidRPr="00FE434F">
        <w:t>/I-</w:t>
      </w:r>
      <w:proofErr w:type="spellStart"/>
      <w:r w:rsidR="004331DA" w:rsidRPr="00FE434F">
        <w:t>415</w:t>
      </w:r>
      <w:proofErr w:type="spellEnd"/>
      <w:r w:rsidR="004331DA" w:rsidRPr="00FE434F">
        <w:t>-</w:t>
      </w:r>
      <w:proofErr w:type="spellStart"/>
      <w:r w:rsidR="004331DA" w:rsidRPr="00FE434F">
        <w:t>02</w:t>
      </w:r>
      <w:proofErr w:type="spellEnd"/>
      <w:r w:rsidR="004331DA" w:rsidRPr="00FE434F">
        <w:t>/</w:t>
      </w:r>
      <w:proofErr w:type="spellStart"/>
      <w:r w:rsidR="004331DA" w:rsidRPr="00FE434F">
        <w:t>2017</w:t>
      </w:r>
      <w:proofErr w:type="spellEnd"/>
      <w:r w:rsidR="004331DA" w:rsidRPr="00FE434F">
        <w:t>-</w:t>
      </w:r>
      <w:proofErr w:type="spellStart"/>
      <w:r w:rsidR="004331DA" w:rsidRPr="00FE434F">
        <w:t>001</w:t>
      </w:r>
      <w:proofErr w:type="spellEnd"/>
      <w:r w:rsidR="004331DA" w:rsidRPr="00FE434F">
        <w:t>/</w:t>
      </w:r>
      <w:proofErr w:type="spellStart"/>
      <w:r w:rsidR="004331DA" w:rsidRPr="00FE434F">
        <w:t>02568</w:t>
      </w:r>
      <w:bookmarkEnd w:id="19"/>
      <w:bookmarkEnd w:id="20"/>
      <w:proofErr w:type="spellEnd"/>
    </w:p>
    <w:p w:rsidRDefault="004331DA" w:rsidP="004331DA" w:rsidR="004331DA" w:rsidRPr="00160A91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Ministarstvo financija, Porezna uprava, područni ured Zagreb</w:t>
            </w:r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UP</w:t>
            </w:r>
            <w:proofErr w:type="spellEnd"/>
            <w:r>
              <w:rPr>
                <w:rFonts w:hAnsi="Arial Narrow" w:ascii="Arial Narrow"/>
              </w:rPr>
              <w:t>/I-</w:t>
            </w:r>
            <w:proofErr w:type="spellStart"/>
            <w:r>
              <w:rPr>
                <w:rFonts w:hAnsi="Arial Narrow" w:ascii="Arial Narrow"/>
              </w:rPr>
              <w:t>415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02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2017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001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02568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Ovršenik</w:t>
            </w:r>
            <w:proofErr w:type="spellEnd"/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 w:rsidRPr="00934137">
              <w:rPr>
                <w:rFonts w:hAnsi="Arial Narrow" w:ascii="Arial Narrow"/>
              </w:rPr>
              <w:t>TRGO</w:t>
            </w:r>
            <w:proofErr w:type="spellEnd"/>
            <w:r w:rsidRPr="00934137">
              <w:rPr>
                <w:rFonts w:hAnsi="Arial Narrow" w:ascii="Arial Narrow"/>
              </w:rPr>
              <w:t xml:space="preserve">-KOVINA d.o.o. u stečaju sa sjedištem u Zagrebu, Andrije Žaje </w:t>
            </w:r>
            <w:proofErr w:type="spellStart"/>
            <w:r w:rsidRPr="00934137">
              <w:rPr>
                <w:rFonts w:hAnsi="Arial Narrow" w:ascii="Arial Narrow"/>
              </w:rPr>
              <w:t>10</w:t>
            </w:r>
            <w:proofErr w:type="spellEnd"/>
            <w:r w:rsidRPr="00934137">
              <w:rPr>
                <w:rFonts w:hAnsi="Arial Narrow" w:ascii="Arial Narrow"/>
              </w:rPr>
              <w:t xml:space="preserve">, </w:t>
            </w:r>
            <w:proofErr w:type="spellStart"/>
            <w:r w:rsidRPr="00934137">
              <w:rPr>
                <w:rFonts w:hAnsi="Arial Narrow" w:ascii="Arial Narrow"/>
              </w:rPr>
              <w:t>OIB</w:t>
            </w:r>
            <w:proofErr w:type="spellEnd"/>
            <w:r w:rsidRPr="00934137">
              <w:rPr>
                <w:rFonts w:hAnsi="Arial Narrow" w:ascii="Arial Narrow"/>
              </w:rPr>
              <w:t xml:space="preserve">: </w:t>
            </w:r>
            <w:proofErr w:type="spellStart"/>
            <w:r w:rsidRPr="00934137">
              <w:rPr>
                <w:rFonts w:hAnsi="Arial Narrow" w:ascii="Arial Narrow"/>
              </w:rPr>
              <w:t>27088386168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4331DA" w:rsidP="00977D7E" w:rsidR="004331DA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Nadležno tijelo je u postupku ovrhe radi naplate poreza i drugih javnih davanja donijelo dana 03.03.2017. Rješenje o ovrsi pljenidbom i prijenosom novčanih sredstava </w:t>
            </w:r>
            <w:proofErr w:type="spellStart"/>
            <w:r>
              <w:rPr>
                <w:rFonts w:hAnsi="Arial Narrow" w:ascii="Arial Narrow"/>
              </w:rPr>
              <w:t>ovršenika</w:t>
            </w:r>
            <w:proofErr w:type="spellEnd"/>
            <w:r>
              <w:rPr>
                <w:rFonts w:hAnsi="Arial Narrow" w:ascii="Arial Narrow"/>
              </w:rPr>
              <w:t xml:space="preserve"> koje ima na računu kod banke godine u ukupnom iznosu od </w:t>
            </w:r>
            <w:proofErr w:type="spellStart"/>
            <w:r>
              <w:rPr>
                <w:rFonts w:hAnsi="Arial Narrow" w:ascii="Arial Narrow"/>
              </w:rPr>
              <w:t>14.518</w:t>
            </w:r>
            <w:proofErr w:type="spellEnd"/>
            <w:r>
              <w:rPr>
                <w:rFonts w:hAnsi="Arial Narrow" w:ascii="Arial Narrow"/>
              </w:rPr>
              <w:t>,</w:t>
            </w:r>
            <w:proofErr w:type="spellStart"/>
            <w:r>
              <w:rPr>
                <w:rFonts w:hAnsi="Arial Narrow" w:ascii="Arial Narrow"/>
              </w:rPr>
              <w:t>31</w:t>
            </w:r>
            <w:proofErr w:type="spellEnd"/>
            <w:r>
              <w:rPr>
                <w:rFonts w:hAnsi="Arial Narrow" w:ascii="Arial Narrow"/>
              </w:rPr>
              <w:t xml:space="preserve"> kn s osnove dugovanja za članarinu u Hrvatskoj gospodarskoj komori te Rješenje o ovrsi pljenidbom i prijenosom novčanih sredstava </w:t>
            </w:r>
            <w:proofErr w:type="spellStart"/>
            <w:r>
              <w:rPr>
                <w:rFonts w:hAnsi="Arial Narrow" w:ascii="Arial Narrow"/>
              </w:rPr>
              <w:t>ovršenika</w:t>
            </w:r>
            <w:proofErr w:type="spellEnd"/>
            <w:r>
              <w:rPr>
                <w:rFonts w:hAnsi="Arial Narrow" w:ascii="Arial Narrow"/>
              </w:rPr>
              <w:t xml:space="preserve"> koje ima na računu kod banke godine ovrhe radi naplate poreza i drugih javnih davanja u ukupnom iznosu od 2.870.349,</w:t>
            </w:r>
            <w:proofErr w:type="spellStart"/>
            <w:r>
              <w:rPr>
                <w:rFonts w:hAnsi="Arial Narrow" w:ascii="Arial Narrow"/>
              </w:rPr>
              <w:t>64</w:t>
            </w:r>
            <w:proofErr w:type="spellEnd"/>
            <w:r>
              <w:rPr>
                <w:rFonts w:hAnsi="Arial Narrow" w:ascii="Arial Narrow"/>
              </w:rPr>
              <w:t xml:space="preserve"> kn.</w:t>
            </w:r>
          </w:p>
          <w:p w:rsidRDefault="004331DA" w:rsidP="00977D7E" w:rsidR="004331DA">
            <w:pPr>
              <w:rPr>
                <w:rFonts w:hAnsi="Arial Narrow" w:ascii="Arial Narrow"/>
              </w:rPr>
            </w:pPr>
          </w:p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Osnova dugovanja su neplaćeni porez na tvrtku, porez na dodatnu vrijednost te porez i prirez na dohodak utvrđen u postupku nadzora za prethodne godine.</w:t>
            </w:r>
          </w:p>
        </w:tc>
      </w:tr>
    </w:tbl>
    <w:p w:rsidRDefault="004331DA" w:rsidP="004331DA" w:rsidR="004331DA">
      <w:pPr>
        <w:spacing w:after="0"/>
        <w:rPr>
          <w:rFonts w:hAnsi="Arial Narrow" w:ascii="Arial Narrow"/>
        </w:rPr>
      </w:pPr>
    </w:p>
    <w:p w:rsidRDefault="006C173A" w:rsidP="004331DA" w:rsidR="004331DA">
      <w:pPr>
        <w:pStyle w:val="Naslov2"/>
      </w:pPr>
      <w:bookmarkStart w:name="_Toc504991298" w:id="21"/>
      <w:bookmarkStart w:name="_Toc512441851" w:id="22"/>
      <w:proofErr w:type="spellStart"/>
      <w:r>
        <w:t>5</w:t>
      </w:r>
      <w:r w:rsidR="004331DA">
        <w:t>.5</w:t>
      </w:r>
      <w:proofErr w:type="spellEnd"/>
      <w:r w:rsidR="004331DA" w:rsidRPr="00160A91">
        <w:t xml:space="preserve">. </w:t>
      </w:r>
      <w:r w:rsidR="004331DA">
        <w:t xml:space="preserve">Upravni spor – </w:t>
      </w:r>
      <w:bookmarkEnd w:id="21"/>
      <w:r w:rsidR="000238A0">
        <w:t>UsI-</w:t>
      </w:r>
      <w:proofErr w:type="spellStart"/>
      <w:r w:rsidR="000238A0">
        <w:t>416</w:t>
      </w:r>
      <w:proofErr w:type="spellEnd"/>
      <w:r w:rsidR="000238A0">
        <w:t>/</w:t>
      </w:r>
      <w:proofErr w:type="spellStart"/>
      <w:r w:rsidR="000238A0">
        <w:t>17</w:t>
      </w:r>
      <w:bookmarkEnd w:id="22"/>
      <w:proofErr w:type="spellEnd"/>
    </w:p>
    <w:p w:rsidRDefault="004331DA" w:rsidP="004331DA" w:rsidR="004331DA" w:rsidRPr="00160A91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Upravni sud u Zagrebu</w:t>
            </w:r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lastRenderedPageBreak/>
              <w:t>KLASA: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UP</w:t>
            </w:r>
            <w:proofErr w:type="spellEnd"/>
            <w:r>
              <w:rPr>
                <w:rFonts w:hAnsi="Arial Narrow" w:ascii="Arial Narrow"/>
              </w:rPr>
              <w:t>/I-</w:t>
            </w:r>
            <w:proofErr w:type="spellStart"/>
            <w:r>
              <w:rPr>
                <w:rFonts w:hAnsi="Arial Narrow" w:ascii="Arial Narrow"/>
              </w:rPr>
              <w:t>415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02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2017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001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02568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 w:rsidRPr="00934137">
              <w:rPr>
                <w:rFonts w:hAnsi="Arial Narrow" w:ascii="Arial Narrow"/>
              </w:rPr>
              <w:t>TRGO</w:t>
            </w:r>
            <w:proofErr w:type="spellEnd"/>
            <w:r w:rsidRPr="00934137">
              <w:rPr>
                <w:rFonts w:hAnsi="Arial Narrow" w:ascii="Arial Narrow"/>
              </w:rPr>
              <w:t xml:space="preserve">-KOVINA d.o.o. u stečaju sa sjedištem u Zagrebu, Andrije Žaje </w:t>
            </w:r>
            <w:proofErr w:type="spellStart"/>
            <w:r w:rsidRPr="00934137">
              <w:rPr>
                <w:rFonts w:hAnsi="Arial Narrow" w:ascii="Arial Narrow"/>
              </w:rPr>
              <w:t>10</w:t>
            </w:r>
            <w:proofErr w:type="spellEnd"/>
            <w:r w:rsidRPr="00934137">
              <w:rPr>
                <w:rFonts w:hAnsi="Arial Narrow" w:ascii="Arial Narrow"/>
              </w:rPr>
              <w:t xml:space="preserve">, </w:t>
            </w:r>
            <w:proofErr w:type="spellStart"/>
            <w:r w:rsidRPr="00934137">
              <w:rPr>
                <w:rFonts w:hAnsi="Arial Narrow" w:ascii="Arial Narrow"/>
              </w:rPr>
              <w:t>OIB</w:t>
            </w:r>
            <w:proofErr w:type="spellEnd"/>
            <w:r w:rsidRPr="00934137">
              <w:rPr>
                <w:rFonts w:hAnsi="Arial Narrow" w:ascii="Arial Narrow"/>
              </w:rPr>
              <w:t xml:space="preserve">: </w:t>
            </w:r>
            <w:proofErr w:type="spellStart"/>
            <w:r w:rsidRPr="00934137">
              <w:rPr>
                <w:rFonts w:hAnsi="Arial Narrow" w:ascii="Arial Narrow"/>
              </w:rPr>
              <w:t>27088386168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Tuženik:</w:t>
            </w:r>
          </w:p>
        </w:tc>
        <w:tc>
          <w:tcPr>
            <w:tcW w:type="dxa" w:w="6231"/>
            <w:vAlign w:val="center"/>
          </w:tcPr>
          <w:p w:rsidRDefault="004331DA" w:rsidP="00977D7E" w:rsidR="004331DA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Ministarstvo financija, samostalni sektor za drugostupanjski postupak</w:t>
            </w:r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Dužnik je podnio tužbu radi poništavanja rješenja Ministarstva </w:t>
            </w:r>
            <w:proofErr w:type="spellStart"/>
            <w:r>
              <w:rPr>
                <w:rFonts w:hAnsi="Arial Narrow" w:ascii="Arial Narrow"/>
              </w:rPr>
              <w:t>finacnija</w:t>
            </w:r>
            <w:proofErr w:type="spellEnd"/>
            <w:r>
              <w:rPr>
                <w:rFonts w:hAnsi="Arial Narrow" w:ascii="Arial Narrow"/>
              </w:rPr>
              <w:t xml:space="preserve"> RH, Samostalnog sektora za drugostupanjski upravni postupak, KLASA: </w:t>
            </w:r>
            <w:proofErr w:type="spellStart"/>
            <w:r>
              <w:rPr>
                <w:rFonts w:hAnsi="Arial Narrow" w:ascii="Arial Narrow"/>
              </w:rPr>
              <w:t>UP</w:t>
            </w:r>
            <w:proofErr w:type="spellEnd"/>
            <w:r>
              <w:rPr>
                <w:rFonts w:hAnsi="Arial Narrow" w:ascii="Arial Narrow"/>
              </w:rPr>
              <w:t>/II-</w:t>
            </w:r>
            <w:proofErr w:type="spellStart"/>
            <w:r>
              <w:rPr>
                <w:rFonts w:hAnsi="Arial Narrow" w:ascii="Arial Narrow"/>
              </w:rPr>
              <w:t>471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02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15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01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470</w:t>
            </w:r>
            <w:proofErr w:type="spellEnd"/>
            <w:r>
              <w:rPr>
                <w:rFonts w:hAnsi="Arial Narrow" w:ascii="Arial Narrow"/>
              </w:rPr>
              <w:t xml:space="preserve"> od 21.12.2016. godine i rješenja ministarstva financija RH, Porezne uprave, Područnog ureda Zagreb, KLASA: </w:t>
            </w:r>
            <w:proofErr w:type="spellStart"/>
            <w:r>
              <w:rPr>
                <w:rFonts w:hAnsi="Arial Narrow" w:ascii="Arial Narrow"/>
              </w:rPr>
              <w:t>UP</w:t>
            </w:r>
            <w:proofErr w:type="spellEnd"/>
            <w:r>
              <w:rPr>
                <w:rFonts w:hAnsi="Arial Narrow" w:ascii="Arial Narrow"/>
              </w:rPr>
              <w:t>/I-</w:t>
            </w:r>
            <w:proofErr w:type="spellStart"/>
            <w:r>
              <w:rPr>
                <w:rFonts w:hAnsi="Arial Narrow" w:ascii="Arial Narrow"/>
              </w:rPr>
              <w:t>471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02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13</w:t>
            </w:r>
            <w:proofErr w:type="spellEnd"/>
            <w:r>
              <w:rPr>
                <w:rFonts w:hAnsi="Arial Narrow" w:ascii="Arial Narrow"/>
              </w:rPr>
              <w:t>-</w:t>
            </w:r>
            <w:proofErr w:type="spellStart"/>
            <w:r>
              <w:rPr>
                <w:rFonts w:hAnsi="Arial Narrow" w:ascii="Arial Narrow"/>
              </w:rPr>
              <w:t>01</w:t>
            </w:r>
            <w:proofErr w:type="spellEnd"/>
            <w:r>
              <w:rPr>
                <w:rFonts w:hAnsi="Arial Narrow" w:ascii="Arial Narrow"/>
              </w:rPr>
              <w:t>/</w:t>
            </w:r>
            <w:proofErr w:type="spellStart"/>
            <w:r>
              <w:rPr>
                <w:rFonts w:hAnsi="Arial Narrow" w:ascii="Arial Narrow"/>
              </w:rPr>
              <w:t>60</w:t>
            </w:r>
            <w:proofErr w:type="spellEnd"/>
            <w:r>
              <w:rPr>
                <w:rFonts w:hAnsi="Arial Narrow" w:ascii="Arial Narrow"/>
              </w:rPr>
              <w:t xml:space="preserve"> od 24.08.2015. godine</w:t>
            </w:r>
            <w:r w:rsidR="000238A0">
              <w:rPr>
                <w:rFonts w:hAnsi="Arial Narrow" w:ascii="Arial Narrow"/>
              </w:rPr>
              <w:t xml:space="preserve">. Tuženik je dana 26.04.2017.g. podnio odgovor na </w:t>
            </w:r>
            <w:r w:rsidR="00C52CC1">
              <w:rPr>
                <w:rFonts w:hAnsi="Arial Narrow" w:ascii="Arial Narrow"/>
              </w:rPr>
              <w:t>tužbu kojim je u cijelosti osporio osnovanost tužbenog zahtjeva. Upravni postupak je u tijeku.</w:t>
            </w:r>
            <w:r w:rsidR="000238A0">
              <w:rPr>
                <w:rFonts w:hAnsi="Arial Narrow" w:ascii="Arial Narrow"/>
              </w:rPr>
              <w:t xml:space="preserve"> </w:t>
            </w:r>
          </w:p>
        </w:tc>
      </w:tr>
    </w:tbl>
    <w:p w:rsidRDefault="004331DA" w:rsidP="004331DA" w:rsidR="004331DA">
      <w:pPr>
        <w:spacing w:after="0"/>
        <w:rPr>
          <w:rFonts w:hAnsi="Arial Narrow" w:ascii="Arial Narrow"/>
        </w:rPr>
      </w:pPr>
    </w:p>
    <w:p w:rsidRDefault="006C173A" w:rsidP="004331DA" w:rsidR="004331DA">
      <w:pPr>
        <w:pStyle w:val="Naslov2"/>
      </w:pPr>
      <w:bookmarkStart w:name="_Toc504991299" w:id="23"/>
      <w:bookmarkStart w:name="_Toc512441852" w:id="24"/>
      <w:proofErr w:type="spellStart"/>
      <w:r>
        <w:t>5</w:t>
      </w:r>
      <w:r w:rsidR="004331DA">
        <w:t>.6</w:t>
      </w:r>
      <w:proofErr w:type="spellEnd"/>
      <w:r w:rsidR="004331DA" w:rsidRPr="00160A91">
        <w:t xml:space="preserve">. </w:t>
      </w:r>
      <w:r w:rsidR="004331DA">
        <w:t xml:space="preserve">Parnični postupak – </w:t>
      </w:r>
      <w:proofErr w:type="spellStart"/>
      <w:r w:rsidR="004331DA">
        <w:t>Posl</w:t>
      </w:r>
      <w:proofErr w:type="spellEnd"/>
      <w:r w:rsidR="004331DA">
        <w:t xml:space="preserve">. </w:t>
      </w:r>
      <w:proofErr w:type="spellStart"/>
      <w:r w:rsidR="004331DA">
        <w:t>br</w:t>
      </w:r>
      <w:proofErr w:type="spellEnd"/>
      <w:r w:rsidR="004331DA">
        <w:t xml:space="preserve">: </w:t>
      </w:r>
      <w:proofErr w:type="spellStart"/>
      <w:r w:rsidR="004331DA">
        <w:t>Povrv</w:t>
      </w:r>
      <w:proofErr w:type="spellEnd"/>
      <w:r w:rsidR="004331DA">
        <w:t>-</w:t>
      </w:r>
      <w:proofErr w:type="spellStart"/>
      <w:r w:rsidR="004331DA">
        <w:t>2795</w:t>
      </w:r>
      <w:proofErr w:type="spellEnd"/>
      <w:r w:rsidR="004331DA">
        <w:t>/</w:t>
      </w:r>
      <w:proofErr w:type="spellStart"/>
      <w:r w:rsidR="004331DA">
        <w:t>17</w:t>
      </w:r>
      <w:bookmarkEnd w:id="23"/>
      <w:bookmarkEnd w:id="24"/>
      <w:proofErr w:type="spellEnd"/>
    </w:p>
    <w:p w:rsidRDefault="004331DA" w:rsidP="004331DA" w:rsidR="004331DA">
      <w:pPr>
        <w:spacing w:after="0"/>
      </w:pPr>
    </w:p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Posl.br</w:t>
            </w:r>
            <w:proofErr w:type="spellEnd"/>
            <w:r>
              <w:rPr>
                <w:rFonts w:hAnsi="Arial Narrow" w:ascii="Arial Narrow"/>
              </w:rPr>
              <w:t xml:space="preserve">:: 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 w:rsidRPr="009C02E5">
              <w:rPr>
                <w:rFonts w:hAnsi="Arial Narrow" w:ascii="Arial Narrow"/>
              </w:rPr>
              <w:t>Povrv</w:t>
            </w:r>
            <w:proofErr w:type="spellEnd"/>
            <w:r w:rsidRPr="009C02E5">
              <w:rPr>
                <w:rFonts w:hAnsi="Arial Narrow" w:ascii="Arial Narrow"/>
              </w:rPr>
              <w:t>-</w:t>
            </w:r>
            <w:proofErr w:type="spellStart"/>
            <w:r w:rsidRPr="009C02E5">
              <w:rPr>
                <w:rFonts w:hAnsi="Arial Narrow" w:ascii="Arial Narrow"/>
              </w:rPr>
              <w:t>2795</w:t>
            </w:r>
            <w:proofErr w:type="spellEnd"/>
            <w:r w:rsidRPr="009C02E5">
              <w:rPr>
                <w:rFonts w:hAnsi="Arial Narrow" w:ascii="Arial Narrow"/>
              </w:rPr>
              <w:t>/</w:t>
            </w:r>
            <w:proofErr w:type="spellStart"/>
            <w:r w:rsidRPr="009C02E5">
              <w:rPr>
                <w:rFonts w:hAnsi="Arial Narrow" w:ascii="Arial Narrow"/>
              </w:rPr>
              <w:t>17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proofErr w:type="spellStart"/>
            <w:r w:rsidRPr="009C02E5">
              <w:rPr>
                <w:rFonts w:hAnsi="Arial Narrow" w:ascii="Arial Narrow"/>
              </w:rPr>
              <w:t>BERNHARD</w:t>
            </w:r>
            <w:proofErr w:type="spellEnd"/>
            <w:r w:rsidRPr="009C02E5">
              <w:rPr>
                <w:rFonts w:hAnsi="Arial Narrow" w:ascii="Arial Narrow"/>
              </w:rPr>
              <w:t xml:space="preserve"> </w:t>
            </w:r>
            <w:proofErr w:type="spellStart"/>
            <w:r w:rsidRPr="009C02E5">
              <w:rPr>
                <w:rFonts w:hAnsi="Arial Narrow" w:ascii="Arial Narrow"/>
              </w:rPr>
              <w:t>TRADE</w:t>
            </w:r>
            <w:proofErr w:type="spellEnd"/>
            <w:r w:rsidRPr="009C02E5">
              <w:rPr>
                <w:rFonts w:hAnsi="Arial Narrow" w:ascii="Arial Narrow"/>
              </w:rPr>
              <w:t xml:space="preserve"> &amp; </w:t>
            </w:r>
            <w:proofErr w:type="spellStart"/>
            <w:r w:rsidRPr="009C02E5">
              <w:rPr>
                <w:rFonts w:hAnsi="Arial Narrow" w:ascii="Arial Narrow"/>
              </w:rPr>
              <w:t>CONSULTING</w:t>
            </w:r>
            <w:proofErr w:type="spellEnd"/>
            <w:r w:rsidRPr="009C02E5">
              <w:rPr>
                <w:rFonts w:hAnsi="Arial Narrow" w:ascii="Arial Narrow"/>
              </w:rPr>
              <w:t xml:space="preserve"> </w:t>
            </w:r>
            <w:proofErr w:type="spellStart"/>
            <w:r w:rsidRPr="009C02E5">
              <w:rPr>
                <w:rFonts w:hAnsi="Arial Narrow" w:ascii="Arial Narrow"/>
              </w:rPr>
              <w:t>GmbH</w:t>
            </w:r>
            <w:proofErr w:type="spellEnd"/>
            <w:r w:rsidRPr="009C02E5">
              <w:rPr>
                <w:rFonts w:hAnsi="Arial Narrow" w:ascii="Arial Narrow"/>
              </w:rPr>
              <w:t xml:space="preserve"> sa sjedištem u SR Njemačkoj, </w:t>
            </w:r>
            <w:proofErr w:type="spellStart"/>
            <w:r w:rsidRPr="009C02E5">
              <w:rPr>
                <w:rFonts w:hAnsi="Arial Narrow" w:ascii="Arial Narrow"/>
              </w:rPr>
              <w:t>Dusseldorf</w:t>
            </w:r>
            <w:proofErr w:type="spellEnd"/>
            <w:r w:rsidRPr="009C02E5">
              <w:rPr>
                <w:rFonts w:hAnsi="Arial Narrow" w:ascii="Arial Narrow"/>
              </w:rPr>
              <w:t xml:space="preserve">, </w:t>
            </w:r>
            <w:proofErr w:type="spellStart"/>
            <w:r w:rsidRPr="009C02E5">
              <w:rPr>
                <w:rFonts w:hAnsi="Arial Narrow" w:ascii="Arial Narrow"/>
              </w:rPr>
              <w:t>Gartenstrasse</w:t>
            </w:r>
            <w:proofErr w:type="spellEnd"/>
            <w:r w:rsidRPr="009C02E5">
              <w:rPr>
                <w:rFonts w:hAnsi="Arial Narrow" w:ascii="Arial Narrow"/>
              </w:rPr>
              <w:t xml:space="preserve"> </w:t>
            </w:r>
            <w:proofErr w:type="spellStart"/>
            <w:r w:rsidRPr="009C02E5">
              <w:rPr>
                <w:rFonts w:hAnsi="Arial Narrow" w:ascii="Arial Narrow"/>
              </w:rPr>
              <w:t>46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Tuženik:</w:t>
            </w:r>
          </w:p>
        </w:tc>
        <w:tc>
          <w:tcPr>
            <w:tcW w:type="dxa" w:w="6231"/>
            <w:vAlign w:val="center"/>
          </w:tcPr>
          <w:p w:rsidRDefault="004331DA" w:rsidP="00977D7E" w:rsidR="004331DA">
            <w:pPr>
              <w:rPr>
                <w:rFonts w:hAnsi="Arial Narrow" w:ascii="Arial Narrow"/>
              </w:rPr>
            </w:pPr>
            <w:proofErr w:type="spellStart"/>
            <w:r w:rsidRPr="00934137">
              <w:rPr>
                <w:rFonts w:hAnsi="Arial Narrow" w:ascii="Arial Narrow"/>
              </w:rPr>
              <w:t>TRGO</w:t>
            </w:r>
            <w:proofErr w:type="spellEnd"/>
            <w:r w:rsidRPr="00934137">
              <w:rPr>
                <w:rFonts w:hAnsi="Arial Narrow" w:ascii="Arial Narrow"/>
              </w:rPr>
              <w:t xml:space="preserve">-KOVINA d.o.o. u stečaju sa sjedištem u Zagrebu, Andrije Žaje </w:t>
            </w:r>
            <w:proofErr w:type="spellStart"/>
            <w:r w:rsidRPr="00934137">
              <w:rPr>
                <w:rFonts w:hAnsi="Arial Narrow" w:ascii="Arial Narrow"/>
              </w:rPr>
              <w:t>10</w:t>
            </w:r>
            <w:proofErr w:type="spellEnd"/>
            <w:r w:rsidRPr="00934137">
              <w:rPr>
                <w:rFonts w:hAnsi="Arial Narrow" w:ascii="Arial Narrow"/>
              </w:rPr>
              <w:t xml:space="preserve">, </w:t>
            </w:r>
            <w:proofErr w:type="spellStart"/>
            <w:r w:rsidRPr="00934137">
              <w:rPr>
                <w:rFonts w:hAnsi="Arial Narrow" w:ascii="Arial Narrow"/>
              </w:rPr>
              <w:t>OIB</w:t>
            </w:r>
            <w:proofErr w:type="spellEnd"/>
            <w:r w:rsidRPr="00934137">
              <w:rPr>
                <w:rFonts w:hAnsi="Arial Narrow" w:ascii="Arial Narrow"/>
              </w:rPr>
              <w:t xml:space="preserve">: </w:t>
            </w:r>
            <w:proofErr w:type="spellStart"/>
            <w:r w:rsidRPr="00934137">
              <w:rPr>
                <w:rFonts w:hAnsi="Arial Narrow" w:ascii="Arial Narrow"/>
              </w:rPr>
              <w:t>27088386168</w:t>
            </w:r>
            <w:proofErr w:type="spellEnd"/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Radi: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93413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Isplate</w:t>
            </w:r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VPS</w:t>
            </w:r>
            <w:proofErr w:type="spellEnd"/>
            <w:r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4331DA" w:rsidP="00977D7E" w:rsidR="004331DA" w:rsidRPr="00934137">
            <w:pPr>
              <w:rPr>
                <w:rFonts w:hAnsi="Arial Narrow" w:ascii="Arial Narrow"/>
              </w:rPr>
            </w:pPr>
            <w:proofErr w:type="spellStart"/>
            <w:r>
              <w:rPr>
                <w:rFonts w:hAnsi="Arial Narrow" w:ascii="Arial Narrow"/>
              </w:rPr>
              <w:t>85.675</w:t>
            </w:r>
            <w:proofErr w:type="spellEnd"/>
            <w:r>
              <w:rPr>
                <w:rFonts w:hAnsi="Arial Narrow" w:ascii="Arial Narrow"/>
              </w:rPr>
              <w:t>,</w:t>
            </w:r>
            <w:proofErr w:type="spellStart"/>
            <w:r>
              <w:rPr>
                <w:rFonts w:hAnsi="Arial Narrow" w:ascii="Arial Narrow"/>
              </w:rPr>
              <w:t>00</w:t>
            </w:r>
            <w:proofErr w:type="spellEnd"/>
            <w:r>
              <w:rPr>
                <w:rFonts w:hAnsi="Arial Narrow" w:ascii="Arial Narrow"/>
              </w:rPr>
              <w:t xml:space="preserve"> HRK</w:t>
            </w:r>
          </w:p>
        </w:tc>
      </w:tr>
      <w:tr w:rsidTr="00977D7E" w:rsidR="004331DA" w:rsidRPr="00ED014D">
        <w:tc>
          <w:tcPr>
            <w:tcW w:type="dxa" w:w="1838"/>
            <w:vAlign w:val="center"/>
          </w:tcPr>
          <w:p w:rsidRDefault="004331DA" w:rsidP="00977D7E" w:rsidR="004331DA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4331DA" w:rsidP="00977D7E" w:rsidR="004331DA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Postupak je u prekidu radi otvaranja stečajnog postupka, a stečajni upravitelj još uvijek nije preuzeo postupak.</w:t>
            </w:r>
          </w:p>
          <w:p w:rsidRDefault="004331DA" w:rsidP="00977D7E" w:rsidR="004331DA">
            <w:pPr>
              <w:rPr>
                <w:rFonts w:hAnsi="Arial Narrow" w:ascii="Arial Narrow"/>
              </w:rPr>
            </w:pPr>
          </w:p>
          <w:p w:rsidRDefault="004331DA" w:rsidP="00977D7E" w:rsidR="004331DA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Nakon ispitnog ročišta te eventualnog priznavanja tražbine, postupak će se okončati, a vjerovnik će se namiriti iz stečajne mase.</w:t>
            </w:r>
          </w:p>
        </w:tc>
      </w:tr>
    </w:tbl>
    <w:p w:rsidRDefault="004331DA" w:rsidP="004331DA" w:rsidR="004331DA" w:rsidRPr="00C90771">
      <w:pPr>
        <w:keepNext/>
        <w:keepLines/>
        <w:spacing w:after="0"/>
        <w:outlineLvl w:val="0"/>
        <w:rPr>
          <w:rFonts w:cs="Times New Roman" w:eastAsia="Calibri" w:hAnsi="Arial Narrow" w:ascii="Arial Narrow"/>
        </w:rPr>
      </w:pPr>
    </w:p>
    <w:p w:rsidRDefault="00804742" w:rsidP="00C52CC1" w:rsidR="00804742" w:rsidRPr="00C52CC1">
      <w:pPr>
        <w:spacing w:after="0"/>
        <w:rPr>
          <w:rFonts w:cs="Times New Roman" w:eastAsia="Calibri" w:hAnsi="Arial Narrow" w:ascii="Arial Narrow"/>
        </w:rPr>
      </w:pPr>
    </w:p>
    <w:p w:rsidRDefault="00A84065" w:rsidP="00804742" w:rsidR="00804742" w:rsidRPr="00C90771">
      <w:pPr>
        <w:keepNext/>
        <w:keepLines/>
        <w:spacing w:lineRule="auto" w:line="276" w:after="0"/>
        <w:outlineLvl w:val="0"/>
        <w:rPr>
          <w:rFonts w:cs="Arial" w:eastAsia="Times New Roman" w:hAnsi="Arial Narrow" w:ascii="Arial Narrow"/>
          <w:b/>
          <w:lang w:val="pl-PL"/>
        </w:rPr>
      </w:pPr>
      <w:bookmarkStart w:name="_Toc505248822" w:id="25"/>
      <w:bookmarkStart w:name="_Toc512441853" w:id="26"/>
      <w:r>
        <w:rPr>
          <w:rFonts w:cs="Arial" w:eastAsia="Times New Roman" w:hAnsi="Arial Narrow" w:ascii="Arial Narrow"/>
          <w:b/>
        </w:rPr>
        <w:t>6. Zaključak i r</w:t>
      </w:r>
      <w:r w:rsidR="00804742" w:rsidRPr="00C90771">
        <w:rPr>
          <w:rFonts w:cs="Arial" w:eastAsia="Times New Roman" w:hAnsi="Arial Narrow" w:ascii="Arial Narrow"/>
          <w:b/>
          <w:lang w:val="pl-PL"/>
        </w:rPr>
        <w:t>adnje koje će se poduzeti u narednom razdoblju</w:t>
      </w:r>
      <w:bookmarkEnd w:id="25"/>
      <w:bookmarkEnd w:id="26"/>
    </w:p>
    <w:p w:rsidRDefault="00804742" w:rsidP="00804742" w:rsidR="00804742" w:rsidRPr="00C90771">
      <w:pPr>
        <w:spacing w:after="0"/>
        <w:rPr>
          <w:rFonts w:cs="Times New Roman" w:eastAsia="Calibri" w:hAnsi="Arial Narrow" w:ascii="Arial Narrow"/>
        </w:rPr>
      </w:pPr>
    </w:p>
    <w:p w:rsidRDefault="00804742" w:rsidP="00804742" w:rsidR="0080474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 xml:space="preserve">U narednom razdoblju ću kao stečajni upravitelj </w:t>
      </w:r>
      <w:r w:rsidR="006C173A">
        <w:rPr>
          <w:rFonts w:cs="Arial" w:eastAsia="Calibri" w:hAnsi="Arial Narrow" w:ascii="Arial Narrow"/>
          <w:color w:val="000000"/>
        </w:rPr>
        <w:t xml:space="preserve">unovčiti Pokretnine i </w:t>
      </w:r>
      <w:r w:rsidRPr="00C90771">
        <w:rPr>
          <w:rFonts w:cs="Arial" w:eastAsia="Calibri" w:hAnsi="Arial Narrow" w:ascii="Arial Narrow"/>
          <w:color w:val="000000"/>
        </w:rPr>
        <w:t>Nekretninu sukladno</w:t>
      </w:r>
      <w:r w:rsidR="00471BE7">
        <w:rPr>
          <w:rFonts w:cs="Arial" w:eastAsia="Calibri" w:hAnsi="Arial Narrow" w:ascii="Arial Narrow"/>
          <w:color w:val="000000"/>
        </w:rPr>
        <w:t xml:space="preserve"> odluci </w:t>
      </w:r>
      <w:r w:rsidR="00A84065">
        <w:rPr>
          <w:rFonts w:cs="Arial" w:eastAsia="Calibri" w:hAnsi="Arial Narrow" w:ascii="Arial Narrow"/>
          <w:color w:val="000000"/>
        </w:rPr>
        <w:t>S</w:t>
      </w:r>
      <w:r w:rsidR="00471BE7">
        <w:rPr>
          <w:rFonts w:cs="Arial" w:eastAsia="Calibri" w:hAnsi="Arial Narrow" w:ascii="Arial Narrow"/>
          <w:color w:val="000000"/>
        </w:rPr>
        <w:t>kupštine od 23.02.2018.g. te sukladno</w:t>
      </w:r>
      <w:r w:rsidRPr="00C90771">
        <w:rPr>
          <w:rFonts w:cs="Arial" w:eastAsia="Calibri" w:hAnsi="Arial Narrow" w:ascii="Arial Narrow"/>
          <w:color w:val="000000"/>
        </w:rPr>
        <w:t xml:space="preserve"> pravilima </w:t>
      </w:r>
      <w:proofErr w:type="spellStart"/>
      <w:r w:rsidRPr="00C90771">
        <w:rPr>
          <w:rFonts w:cs="Arial" w:eastAsia="Calibri" w:hAnsi="Arial Narrow" w:ascii="Arial Narrow"/>
          <w:color w:val="000000"/>
        </w:rPr>
        <w:t>SZ</w:t>
      </w:r>
      <w:proofErr w:type="spellEnd"/>
      <w:r w:rsidRPr="00C90771">
        <w:rPr>
          <w:rFonts w:cs="Arial" w:eastAsia="Calibri" w:hAnsi="Arial Narrow" w:ascii="Arial Narrow"/>
          <w:color w:val="000000"/>
        </w:rPr>
        <w:t>-a te namiriti troškove stečajne mase sukladno raspoloživim iznosima.</w:t>
      </w:r>
    </w:p>
    <w:p w:rsidRDefault="00A84065" w:rsidP="00804742" w:rsidR="00A84065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A84065" w:rsidP="00A84065" w:rsidR="00A84065" w:rsidRPr="00A84065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A84065">
        <w:rPr>
          <w:rFonts w:cs="Arial" w:eastAsia="Calibri" w:hAnsi="Arial Narrow" w:ascii="Arial Narrow"/>
          <w:color w:val="000000"/>
        </w:rPr>
        <w:t xml:space="preserve">S obzirom da unovčenje Nekretnine nije provedeno izvan stečajnog postupka od strane </w:t>
      </w:r>
      <w:proofErr w:type="spellStart"/>
      <w:r w:rsidRPr="00A84065">
        <w:rPr>
          <w:rFonts w:cs="Arial" w:eastAsia="Calibri" w:hAnsi="Arial Narrow" w:ascii="Arial Narrow"/>
          <w:color w:val="000000"/>
        </w:rPr>
        <w:t>razlučnog</w:t>
      </w:r>
      <w:proofErr w:type="spellEnd"/>
      <w:r w:rsidRPr="00A84065">
        <w:rPr>
          <w:rFonts w:cs="Arial" w:eastAsia="Calibri" w:hAnsi="Arial Narrow" w:ascii="Arial Narrow"/>
          <w:color w:val="000000"/>
        </w:rPr>
        <w:t xml:space="preserve"> vjerovnika, ispunjeni su uvjeti za prodaju Nekretnine u stečajnom postupku</w:t>
      </w:r>
      <w:r w:rsidR="008E66F0">
        <w:rPr>
          <w:rFonts w:cs="Arial" w:eastAsia="Calibri" w:hAnsi="Arial Narrow" w:ascii="Arial Narrow"/>
          <w:color w:val="000000"/>
        </w:rPr>
        <w:t xml:space="preserve"> sukladno članku </w:t>
      </w:r>
      <w:proofErr w:type="spellStart"/>
      <w:r w:rsidR="008E66F0">
        <w:rPr>
          <w:rFonts w:cs="Arial" w:eastAsia="Calibri" w:hAnsi="Arial Narrow" w:ascii="Arial Narrow"/>
          <w:color w:val="000000"/>
        </w:rPr>
        <w:t>247</w:t>
      </w:r>
      <w:proofErr w:type="spellEnd"/>
      <w:r w:rsidR="008E66F0">
        <w:rPr>
          <w:rFonts w:cs="Arial" w:eastAsia="Calibri" w:hAnsi="Arial Narrow" w:ascii="Arial Narrow"/>
          <w:color w:val="000000"/>
        </w:rPr>
        <w:t xml:space="preserve">. </w:t>
      </w:r>
      <w:proofErr w:type="spellStart"/>
      <w:r w:rsidR="008E66F0">
        <w:rPr>
          <w:rFonts w:cs="Arial" w:eastAsia="Calibri" w:hAnsi="Arial Narrow" w:ascii="Arial Narrow"/>
          <w:color w:val="000000"/>
        </w:rPr>
        <w:t>SZ</w:t>
      </w:r>
      <w:proofErr w:type="spellEnd"/>
      <w:r w:rsidR="008E66F0">
        <w:rPr>
          <w:rFonts w:cs="Arial" w:eastAsia="Calibri" w:hAnsi="Arial Narrow" w:ascii="Arial Narrow"/>
          <w:color w:val="000000"/>
        </w:rPr>
        <w:t>-a-</w:t>
      </w:r>
    </w:p>
    <w:p w:rsidRDefault="00A84065" w:rsidP="00A84065" w:rsidR="00A84065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8E66F0" w:rsidP="00A84065" w:rsidR="008E66F0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t xml:space="preserve">Člankom </w:t>
      </w:r>
      <w:proofErr w:type="spellStart"/>
      <w:r>
        <w:rPr>
          <w:rFonts w:cs="Arial" w:eastAsia="Calibri" w:hAnsi="Arial Narrow" w:ascii="Arial Narrow"/>
          <w:color w:val="000000"/>
        </w:rPr>
        <w:t>247</w:t>
      </w:r>
      <w:proofErr w:type="spellEnd"/>
      <w:r>
        <w:rPr>
          <w:rFonts w:cs="Arial" w:eastAsia="Calibri" w:hAnsi="Arial Narrow" w:ascii="Arial Narrow"/>
          <w:color w:val="000000"/>
        </w:rPr>
        <w:t xml:space="preserve">. </w:t>
      </w:r>
      <w:proofErr w:type="spellStart"/>
      <w:r>
        <w:rPr>
          <w:rFonts w:cs="Arial" w:eastAsia="Calibri" w:hAnsi="Arial Narrow" w:ascii="Arial Narrow"/>
          <w:color w:val="000000"/>
        </w:rPr>
        <w:t>SZ</w:t>
      </w:r>
      <w:proofErr w:type="spellEnd"/>
      <w:r>
        <w:rPr>
          <w:rFonts w:cs="Arial" w:eastAsia="Calibri" w:hAnsi="Arial Narrow" w:ascii="Arial Narrow"/>
          <w:color w:val="000000"/>
        </w:rPr>
        <w:t xml:space="preserve">-a određeno je da se </w:t>
      </w:r>
      <w:r w:rsidRPr="008E66F0">
        <w:rPr>
          <w:rFonts w:cs="Arial" w:eastAsia="Calibri" w:hAnsi="Arial Narrow" w:ascii="Arial Narrow"/>
          <w:color w:val="000000"/>
        </w:rPr>
        <w:t xml:space="preserve">Nekretnina na kojoj postoji </w:t>
      </w:r>
      <w:proofErr w:type="spellStart"/>
      <w:r w:rsidRPr="008E66F0">
        <w:rPr>
          <w:rFonts w:cs="Arial" w:eastAsia="Calibri" w:hAnsi="Arial Narrow" w:ascii="Arial Narrow"/>
          <w:color w:val="000000"/>
        </w:rPr>
        <w:t>razlučno</w:t>
      </w:r>
      <w:proofErr w:type="spellEnd"/>
      <w:r w:rsidRPr="008E66F0">
        <w:rPr>
          <w:rFonts w:cs="Arial" w:eastAsia="Calibri" w:hAnsi="Arial Narrow" w:ascii="Arial Narrow"/>
          <w:color w:val="000000"/>
        </w:rPr>
        <w:t xml:space="preserve"> pravo prodaje se u stečajnom postupku, na prijedlog stečajnoga upravitelja ili </w:t>
      </w:r>
      <w:proofErr w:type="spellStart"/>
      <w:r w:rsidRPr="008E66F0">
        <w:rPr>
          <w:rFonts w:cs="Arial" w:eastAsia="Calibri" w:hAnsi="Arial Narrow" w:ascii="Arial Narrow"/>
          <w:color w:val="000000"/>
        </w:rPr>
        <w:t>razlučnoga</w:t>
      </w:r>
      <w:proofErr w:type="spellEnd"/>
      <w:r w:rsidRPr="008E66F0">
        <w:rPr>
          <w:rFonts w:cs="Arial" w:eastAsia="Calibri" w:hAnsi="Arial Narrow" w:ascii="Arial Narrow"/>
          <w:color w:val="000000"/>
        </w:rPr>
        <w:t xml:space="preserve"> vjerovnika, uz odgovarajuću primjenu pravila ovršnoga postupka o ovrsi na nekretnini.</w:t>
      </w:r>
    </w:p>
    <w:p w:rsidRDefault="00A84065" w:rsidP="00A84065" w:rsidR="00A84065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A84065" w:rsidP="00381292" w:rsidR="0080474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t>Slijedom navedenog predlažem da sud</w:t>
      </w:r>
      <w:r w:rsidRPr="00A84065">
        <w:rPr>
          <w:rFonts w:cs="Arial" w:eastAsia="Calibri" w:hAnsi="Arial Narrow" w:ascii="Arial Narrow"/>
          <w:color w:val="000000"/>
        </w:rPr>
        <w:t xml:space="preserve"> donese rješenje o prodaji Nekretnine te da zaključkom o prodaji utvrdi vrijednost nekretnine sukladno </w:t>
      </w:r>
      <w:r>
        <w:rPr>
          <w:rFonts w:cs="Arial" w:eastAsia="Calibri" w:hAnsi="Arial Narrow" w:ascii="Arial Narrow"/>
          <w:color w:val="000000"/>
        </w:rPr>
        <w:t>E</w:t>
      </w:r>
      <w:r w:rsidRPr="00A84065">
        <w:rPr>
          <w:rFonts w:cs="Arial" w:eastAsia="Calibri" w:hAnsi="Arial Narrow" w:ascii="Arial Narrow"/>
          <w:color w:val="000000"/>
        </w:rPr>
        <w:t>laboratu od 2</w:t>
      </w:r>
      <w:r>
        <w:rPr>
          <w:rFonts w:cs="Arial" w:eastAsia="Calibri" w:hAnsi="Arial Narrow" w:ascii="Arial Narrow"/>
          <w:color w:val="000000"/>
        </w:rPr>
        <w:t>8</w:t>
      </w:r>
      <w:r w:rsidRPr="00A84065">
        <w:rPr>
          <w:rFonts w:cs="Arial" w:eastAsia="Calibri" w:hAnsi="Arial Narrow" w:ascii="Arial Narrow"/>
          <w:color w:val="000000"/>
        </w:rPr>
        <w:t>.09.2017. godine</w:t>
      </w:r>
      <w:r w:rsidR="008E66F0">
        <w:rPr>
          <w:rFonts w:cs="Arial" w:eastAsia="Calibri" w:hAnsi="Arial Narrow" w:ascii="Arial Narrow"/>
          <w:color w:val="000000"/>
        </w:rPr>
        <w:t xml:space="preserve"> te način i uvjete prodaje.</w:t>
      </w:r>
    </w:p>
    <w:p w:rsidRDefault="008E66F0" w:rsidP="00381292" w:rsidR="008E66F0">
      <w:pPr>
        <w:rPr>
          <w:rFonts w:cs="Arial" w:eastAsia="Calibri" w:hAnsi="Arial Narrow" w:ascii="Arial Narrow"/>
          <w:color w:val="000000"/>
        </w:rPr>
      </w:pPr>
    </w:p>
    <w:p w:rsidRDefault="008E66F0" w:rsidP="00381292" w:rsidR="008E66F0">
      <w:pPr>
        <w:rPr>
          <w:rFonts w:cs="Arial" w:eastAsia="Calibri" w:hAnsi="Arial Narrow" w:ascii="Arial Narrow"/>
          <w:color w:val="000000"/>
        </w:rPr>
      </w:pPr>
      <w:r w:rsidRPr="008E66F0">
        <w:rPr>
          <w:rFonts w:cs="Arial" w:eastAsia="Calibri" w:hAnsi="Arial Narrow" w:ascii="Arial Narrow"/>
          <w:color w:val="000000"/>
        </w:rPr>
        <w:t xml:space="preserve">Iz iznosa dobivenog prodajom će se prije svega namiriti troškovi unovčenja te provesti dioba radi namirenja tražbine vjerovnika prvog više isplatnog reda, sukladno pravilima </w:t>
      </w:r>
      <w:proofErr w:type="spellStart"/>
      <w:r w:rsidRPr="008E66F0">
        <w:rPr>
          <w:rFonts w:cs="Arial" w:eastAsia="Calibri" w:hAnsi="Arial Narrow" w:ascii="Arial Narrow"/>
          <w:color w:val="000000"/>
        </w:rPr>
        <w:t>SZ</w:t>
      </w:r>
      <w:proofErr w:type="spellEnd"/>
      <w:r w:rsidRPr="008E66F0">
        <w:rPr>
          <w:rFonts w:cs="Arial" w:eastAsia="Calibri" w:hAnsi="Arial Narrow" w:ascii="Arial Narrow"/>
          <w:color w:val="000000"/>
        </w:rPr>
        <w:t>-a.</w:t>
      </w:r>
    </w:p>
    <w:p w:rsidRDefault="00A84065" w:rsidP="00381292" w:rsidR="00804742" w:rsidRPr="00381292">
      <w:pPr>
        <w:rPr>
          <w:rFonts w:cs="Arial" w:eastAsia="Calibri" w:hAnsi="Arial Narrow" w:ascii="Arial Narrow"/>
          <w:color w:val="000000"/>
        </w:rPr>
      </w:pPr>
      <w:r>
        <w:rPr>
          <w:rFonts w:cs="Arial" w:eastAsia="Calibri" w:hAnsi="Arial Narrow" w:ascii="Arial Narrow"/>
          <w:color w:val="000000"/>
        </w:rPr>
        <w:t>S poštovanjem</w:t>
      </w:r>
      <w:r w:rsidR="00381292">
        <w:rPr>
          <w:rFonts w:cs="Arial" w:eastAsia="Calibri" w:hAnsi="Arial Narrow" w:ascii="Arial Narrow"/>
          <w:color w:val="000000"/>
        </w:rPr>
        <w:t>,</w:t>
      </w:r>
    </w:p>
    <w:p w:rsidRDefault="00804742" w:rsidP="00804742" w:rsidR="00804742" w:rsidRPr="00C90771">
      <w:pPr>
        <w:spacing w:lineRule="auto" w:line="276" w:after="0"/>
        <w:rPr>
          <w:rFonts w:cs="Arial" w:eastAsia="Calibri" w:hAnsi="Arial Narrow" w:ascii="Arial Narrow"/>
        </w:rPr>
      </w:pPr>
    </w:p>
    <w:p w:rsidRDefault="00804742" w:rsidP="00804742" w:rsidR="00804742" w:rsidRPr="00C90771">
      <w:pPr>
        <w:spacing w:after="0"/>
        <w:rPr>
          <w:rFonts w:cs="Times New Roman" w:eastAsia="Calibri" w:hAnsi="Arial Narrow" w:ascii="Arial Narrow"/>
          <w:sz w:val="20"/>
          <w:szCs w:val="20"/>
        </w:rPr>
      </w:pPr>
      <w:r w:rsidRPr="00C90771">
        <w:rPr>
          <w:rFonts w:cs="Times New Roman" w:eastAsia="Calibri" w:hAnsi="Arial Narrow" w:ascii="Arial Narrow"/>
        </w:rPr>
        <w:t>Goran Jujnović Lučić, stečajni upravitelj</w:t>
      </w:r>
    </w:p>
    <w:sectPr w:rsidSect="0087125F" w:rsidR="00804742" w:rsidRPr="00C90771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57" w:header="709" w:left="1418" w:bottom="1247" w:right="1418" w:top="124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547" w:rsidR="00F14547">
      <w:pPr>
        <w:spacing w:lineRule="auto" w:line="240" w:after="0"/>
      </w:pPr>
      <w:r>
        <w:separator/>
      </w:r>
    </w:p>
  </w:endnote>
  <w:endnote w:id="0" w:type="continuationSeparator">
    <w:p w:rsidRDefault="00F14547" w:rsidR="00F14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B77A60" w:rsidRPr="008A51DE">
      <w:tc>
        <w:tcPr>
          <w:tcW w:type="dxa" w:w="8931"/>
        </w:tcPr>
        <w:p w:rsidRDefault="00381292" w:rsidP="00323692" w:rsidR="00B77A60" w:rsidRPr="008A51DE">
          <w:pPr>
            <w:pStyle w:val="Podnoje"/>
            <w:tabs>
              <w:tab w:pos="4536" w:val="clear"/>
              <w:tab w:pos="9072" w:val="clear"/>
              <w:tab w:pos="7371" w:val="left"/>
            </w:tabs>
            <w:ind w:left="2872"/>
            <w:rPr>
              <w:rFonts w:cs="Arial" w:hAnsi="Arial" w:ascii="Arial"/>
              <w:sz w:val="14"/>
              <w:szCs w:val="14"/>
            </w:rPr>
          </w:pPr>
          <w:proofErr w:type="spellStart"/>
          <w:r>
            <w:rPr>
              <w:rFonts w:cs="Arial" w:hAnsi="Arial" w:ascii="Arial"/>
              <w:bCs/>
              <w:sz w:val="14"/>
              <w:szCs w:val="14"/>
            </w:rPr>
            <w:t>Trgp</w:t>
          </w:r>
          <w:proofErr w:type="spellEnd"/>
          <w:r>
            <w:rPr>
              <w:rFonts w:cs="Arial" w:hAnsi="Arial" w:ascii="Arial"/>
              <w:bCs/>
              <w:sz w:val="14"/>
              <w:szCs w:val="14"/>
            </w:rPr>
            <w:t xml:space="preserve">-kovina </w:t>
          </w:r>
          <w:r w:rsidR="005E4392" w:rsidRPr="008A51DE">
            <w:rPr>
              <w:rFonts w:cs="Arial" w:hAnsi="Arial" w:ascii="Arial"/>
              <w:bCs/>
              <w:sz w:val="14"/>
              <w:szCs w:val="14"/>
            </w:rPr>
            <w:t xml:space="preserve"> d.o.o.</w:t>
          </w:r>
          <w:r w:rsidR="005E4392">
            <w:rPr>
              <w:rFonts w:cs="Arial" w:hAnsi="Arial" w:ascii="Arial"/>
              <w:bCs/>
              <w:sz w:val="14"/>
              <w:szCs w:val="14"/>
            </w:rPr>
            <w:t xml:space="preserve"> – u stečaju</w:t>
          </w:r>
        </w:p>
      </w:tc>
      <w:tc>
        <w:tcPr>
          <w:tcW w:type="dxa" w:w="993"/>
        </w:tcPr>
        <w:p w:rsidRDefault="005E4392" w:rsidP="00A4534F" w:rsidR="00B77A60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>
            <w:rPr>
              <w:rFonts w:cs="Arial" w:hAnsi="Arial" w:ascii="Arial"/>
              <w:sz w:val="18"/>
              <w:szCs w:val="14"/>
            </w:rPr>
            <w:t xml:space="preserve"> </w:t>
          </w:r>
        </w:p>
      </w:tc>
    </w:tr>
    <w:tr w:rsidTr="00A4534F" w:rsidR="00323692" w:rsidRPr="008A51DE">
      <w:tc>
        <w:tcPr>
          <w:tcW w:type="dxa" w:w="8931"/>
        </w:tcPr>
        <w:p w:rsidRDefault="000E2EFA" w:rsidP="00A3481C" w:rsidR="00323692">
          <w:pPr>
            <w:pStyle w:val="Podnoje"/>
            <w:tabs>
              <w:tab w:pos="4536" w:val="clear"/>
              <w:tab w:pos="9072" w:val="clear"/>
              <w:tab w:pos="7371" w:val="left"/>
            </w:tabs>
            <w:rPr>
              <w:rFonts w:cs="Arial" w:hAnsi="Arial" w:ascii="Arial"/>
              <w:bCs/>
              <w:sz w:val="14"/>
              <w:szCs w:val="14"/>
            </w:rPr>
          </w:pPr>
        </w:p>
      </w:tc>
      <w:tc>
        <w:tcPr>
          <w:tcW w:type="dxa" w:w="993"/>
        </w:tcPr>
        <w:p w:rsidRDefault="000E2EFA" w:rsidP="00A4534F" w:rsidR="00323692" w:rsidRPr="008A51DE">
          <w:pPr>
            <w:pStyle w:val="Podnoje"/>
            <w:jc w:val="right"/>
            <w:rPr>
              <w:rFonts w:cs="Arial" w:hAnsi="Arial" w:ascii="Arial"/>
              <w:sz w:val="18"/>
              <w:szCs w:val="14"/>
            </w:rPr>
          </w:pPr>
        </w:p>
      </w:tc>
    </w:tr>
  </w:tbl>
  <w:p w:rsidRDefault="000E2EFA" w:rsidP="00A4534F" w:rsidR="00B77A60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392" w:rsidP="00FA7633" w:rsidR="00B77A60" w:rsidRPr="00C90771">
    <w:pPr>
      <w:spacing w:lineRule="auto" w:line="240" w:after="0"/>
      <w:jc w:val="center"/>
      <w:rPr>
        <w:rFonts w:cs="Calibri"/>
        <w:color w:val="323E4F"/>
        <w:sz w:val="16"/>
      </w:rPr>
    </w:pPr>
    <w:r w:rsidRPr="00C90771">
      <w:rPr>
        <w:rFonts w:cs="Calibri"/>
        <w:color w:val="323E4F"/>
        <w:sz w:val="16"/>
      </w:rPr>
      <w:t xml:space="preserve">Goran Jujnović Lučić, Strojarska cesta </w:t>
    </w:r>
    <w:proofErr w:type="spellStart"/>
    <w:r w:rsidRPr="00C90771">
      <w:rPr>
        <w:rFonts w:cs="Calibri"/>
        <w:color w:val="323E4F"/>
        <w:sz w:val="16"/>
      </w:rPr>
      <w:t>20</w:t>
    </w:r>
    <w:proofErr w:type="spellEnd"/>
    <w:r w:rsidRPr="00C90771">
      <w:rPr>
        <w:rFonts w:cs="Calibri"/>
        <w:color w:val="323E4F"/>
        <w:sz w:val="16"/>
      </w:rPr>
      <w:t xml:space="preserve">, </w:t>
    </w:r>
    <w:proofErr w:type="spellStart"/>
    <w:r w:rsidRPr="00C90771">
      <w:rPr>
        <w:rFonts w:cs="Calibri"/>
        <w:color w:val="323E4F"/>
        <w:sz w:val="16"/>
      </w:rPr>
      <w:t>10000</w:t>
    </w:r>
    <w:proofErr w:type="spellEnd"/>
    <w:r w:rsidRPr="00C90771">
      <w:rPr>
        <w:rFonts w:cs="Calibri"/>
        <w:color w:val="323E4F"/>
        <w:sz w:val="16"/>
      </w:rPr>
      <w:t xml:space="preserve"> Zagreb, </w:t>
    </w:r>
    <w:proofErr w:type="spellStart"/>
    <w:r w:rsidRPr="00C90771">
      <w:rPr>
        <w:rFonts w:cs="Calibri"/>
        <w:color w:val="323E4F"/>
        <w:sz w:val="16"/>
      </w:rPr>
      <w:t>OIB</w:t>
    </w:r>
    <w:proofErr w:type="spellEnd"/>
    <w:r w:rsidRPr="00C90771">
      <w:rPr>
        <w:rFonts w:cs="Calibri"/>
        <w:color w:val="323E4F"/>
        <w:sz w:val="16"/>
      </w:rPr>
      <w:t xml:space="preserve"> </w:t>
    </w:r>
    <w:proofErr w:type="spellStart"/>
    <w:r w:rsidRPr="00C90771">
      <w:rPr>
        <w:rFonts w:cs="Calibri"/>
        <w:color w:val="323E4F"/>
        <w:sz w:val="16"/>
      </w:rPr>
      <w:t>62461289936</w:t>
    </w:r>
    <w:proofErr w:type="spellEnd"/>
    <w:r w:rsidRPr="00C90771">
      <w:rPr>
        <w:rFonts w:cs="Calibri"/>
        <w:color w:val="323E4F"/>
        <w:sz w:val="16"/>
      </w:rPr>
      <w:t>,</w:t>
    </w:r>
  </w:p>
  <w:p w:rsidRDefault="005E4392" w:rsidP="00FA7633" w:rsidR="00B77A60" w:rsidRPr="00C90771">
    <w:pPr>
      <w:spacing w:lineRule="auto" w:line="240" w:after="0"/>
      <w:jc w:val="center"/>
      <w:rPr>
        <w:rFonts w:cs="Calibri"/>
        <w:color w:val="323E4F"/>
        <w:sz w:val="16"/>
      </w:rPr>
    </w:pPr>
    <w:r w:rsidRPr="00C90771">
      <w:rPr>
        <w:rFonts w:cs="Calibri"/>
        <w:color w:val="323E4F"/>
        <w:sz w:val="16"/>
      </w:rPr>
      <w:t>M +</w:t>
    </w:r>
    <w:proofErr w:type="spellStart"/>
    <w:r w:rsidRPr="00C90771">
      <w:rPr>
        <w:rFonts w:cs="Calibri"/>
        <w:color w:val="323E4F"/>
        <w:sz w:val="16"/>
      </w:rPr>
      <w:t>385</w:t>
    </w:r>
    <w:proofErr w:type="spellEnd"/>
    <w:r w:rsidRPr="00C90771">
      <w:rPr>
        <w:rFonts w:cs="Calibri"/>
        <w:color w:val="323E4F"/>
        <w:sz w:val="16"/>
      </w:rPr>
      <w:t xml:space="preserve"> (0)</w:t>
    </w:r>
    <w:proofErr w:type="spellStart"/>
    <w:r w:rsidRPr="00C90771">
      <w:rPr>
        <w:rFonts w:cs="Calibri"/>
        <w:color w:val="323E4F"/>
        <w:sz w:val="16"/>
      </w:rPr>
      <w:t>98</w:t>
    </w:r>
    <w:proofErr w:type="spellEnd"/>
    <w:r w:rsidRPr="00C90771">
      <w:rPr>
        <w:rFonts w:cs="Calibri"/>
        <w:color w:val="323E4F"/>
        <w:sz w:val="16"/>
      </w:rPr>
      <w:t xml:space="preserve"> </w:t>
    </w:r>
    <w:proofErr w:type="spellStart"/>
    <w:r w:rsidRPr="00C90771">
      <w:rPr>
        <w:rFonts w:cs="Calibri"/>
        <w:color w:val="323E4F"/>
        <w:sz w:val="16"/>
      </w:rPr>
      <w:t>959</w:t>
    </w:r>
    <w:proofErr w:type="spellEnd"/>
    <w:r w:rsidRPr="00C90771">
      <w:rPr>
        <w:rFonts w:cs="Calibri"/>
        <w:color w:val="323E4F"/>
        <w:sz w:val="16"/>
      </w:rPr>
      <w:t xml:space="preserve"> </w:t>
    </w:r>
    <w:proofErr w:type="spellStart"/>
    <w:r w:rsidRPr="00C90771">
      <w:rPr>
        <w:rFonts w:cs="Calibri"/>
        <w:color w:val="323E4F"/>
        <w:sz w:val="16"/>
      </w:rPr>
      <w:t>1622</w:t>
    </w:r>
    <w:proofErr w:type="spellEnd"/>
    <w:r w:rsidRPr="00C90771">
      <w:rPr>
        <w:rFonts w:cs="Calibri"/>
        <w:color w:val="323E4F"/>
        <w:sz w:val="16"/>
      </w:rPr>
      <w:t xml:space="preserve">, </w:t>
    </w:r>
    <w:proofErr w:type="spellStart"/>
    <w:r w:rsidRPr="00C90771">
      <w:rPr>
        <w:rFonts w:cs="Calibri"/>
        <w:color w:val="323E4F"/>
        <w:sz w:val="16"/>
      </w:rPr>
      <w:t>email</w:t>
    </w:r>
    <w:proofErr w:type="spellEnd"/>
    <w:r w:rsidRPr="00C90771">
      <w:rPr>
        <w:rFonts w:cs="Calibri"/>
        <w:color w:val="323E4F"/>
        <w:sz w:val="16"/>
      </w:rPr>
      <w:t>: g.jujnovic.lucic@</w:t>
    </w:r>
    <w:proofErr w:type="spellStart"/>
    <w:r w:rsidRPr="00C90771">
      <w:rPr>
        <w:rFonts w:cs="Calibri"/>
        <w:color w:val="323E4F"/>
        <w:sz w:val="16"/>
      </w:rPr>
      <w:t>jlm.hr</w:t>
    </w:r>
    <w:proofErr w:type="spellEnd"/>
  </w:p>
  <w:p w:rsidRDefault="000E2EFA" w:rsidP="00FA7633" w:rsidR="00B77A60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547" w:rsidR="00F14547">
      <w:pPr>
        <w:spacing w:lineRule="auto" w:line="240" w:after="0"/>
      </w:pPr>
      <w:r>
        <w:separator/>
      </w:r>
    </w:p>
  </w:footnote>
  <w:footnote w:id="0" w:type="continuationSeparator">
    <w:p w:rsidRDefault="00F14547" w:rsidR="00F14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392" w:rsidP="002E640E" w:rsidR="00B77A60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  <w:r>
      <w:tab/>
    </w:r>
    <w:proofErr w:type="spellStart"/>
    <w:r w:rsidRPr="008A51DE">
      <w:rPr>
        <w:rFonts w:cs="Arial" w:hAnsi="Arial" w:ascii="Arial"/>
        <w:sz w:val="20"/>
      </w:rPr>
      <w:t>Posl</w:t>
    </w:r>
    <w:proofErr w:type="spellEnd"/>
    <w:r w:rsidRPr="008A51DE">
      <w:rPr>
        <w:rFonts w:cs="Arial" w:hAnsi="Arial" w:ascii="Arial"/>
        <w:sz w:val="20"/>
      </w:rPr>
      <w:t>. br.: St-</w:t>
    </w:r>
    <w:proofErr w:type="spellStart"/>
    <w:r>
      <w:rPr>
        <w:rFonts w:cs="Arial" w:hAnsi="Arial" w:ascii="Arial"/>
        <w:sz w:val="20"/>
      </w:rPr>
      <w:t>29</w:t>
    </w:r>
    <w:r w:rsidR="00381292">
      <w:rPr>
        <w:rFonts w:cs="Arial" w:hAnsi="Arial" w:ascii="Arial"/>
        <w:sz w:val="20"/>
      </w:rPr>
      <w:t>32</w:t>
    </w:r>
    <w:proofErr w:type="spellEnd"/>
    <w:r>
      <w:rPr>
        <w:rFonts w:cs="Arial" w:hAnsi="Arial" w:ascii="Arial"/>
        <w:sz w:val="20"/>
      </w:rPr>
      <w:t>/</w:t>
    </w:r>
    <w:proofErr w:type="spellStart"/>
    <w:r>
      <w:rPr>
        <w:rFonts w:cs="Arial" w:hAnsi="Arial" w:ascii="Arial"/>
        <w:sz w:val="20"/>
      </w:rPr>
      <w:t>16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B77A60" w:rsidRPr="008A51DE">
      <w:tc>
        <w:tcPr>
          <w:tcW w:type="dxa" w:w="4643"/>
        </w:tcPr>
        <w:p w:rsidRDefault="000E2EFA" w:rsidR="00B77A60" w:rsidRPr="00C90771">
          <w:pPr>
            <w:pStyle w:val="Zaglavlje"/>
            <w:rPr>
              <w:color w:val="323E4F"/>
            </w:rPr>
          </w:pPr>
        </w:p>
      </w:tc>
      <w:tc>
        <w:tcPr>
          <w:tcW w:type="dxa" w:w="4643"/>
        </w:tcPr>
        <w:p w:rsidRDefault="000E2EFA" w:rsidP="008A51DE" w:rsidR="00B77A60" w:rsidRPr="00C90771">
          <w:pPr>
            <w:pStyle w:val="Zaglavlje"/>
            <w:jc w:val="right"/>
            <w:rPr>
              <w:color w:val="323E4F"/>
            </w:rPr>
          </w:pPr>
        </w:p>
      </w:tc>
    </w:tr>
  </w:tbl>
  <w:p w:rsidRDefault="000E2EFA" w:rsidR="00B77A60" w:rsidRPr="00C90771">
    <w:pPr>
      <w:pStyle w:val="Zaglavlje"/>
      <w:rPr>
        <w:color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742"/>
    <w:rsid w:val="000238A0"/>
    <w:rsid w:val="000E2EFA"/>
    <w:rsid w:val="001548D3"/>
    <w:rsid w:val="001B2095"/>
    <w:rsid w:val="0033373B"/>
    <w:rsid w:val="00381292"/>
    <w:rsid w:val="004102F2"/>
    <w:rsid w:val="004331DA"/>
    <w:rsid w:val="00471BE7"/>
    <w:rsid w:val="00534C01"/>
    <w:rsid w:val="005B4825"/>
    <w:rsid w:val="005E4392"/>
    <w:rsid w:val="00601760"/>
    <w:rsid w:val="006C173A"/>
    <w:rsid w:val="0072627B"/>
    <w:rsid w:val="00747F34"/>
    <w:rsid w:val="007D5CBC"/>
    <w:rsid w:val="00804742"/>
    <w:rsid w:val="008B7620"/>
    <w:rsid w:val="008E1224"/>
    <w:rsid w:val="008E66F0"/>
    <w:rsid w:val="009019D6"/>
    <w:rsid w:val="00901C7B"/>
    <w:rsid w:val="00937EC5"/>
    <w:rsid w:val="0099005E"/>
    <w:rsid w:val="00A11961"/>
    <w:rsid w:val="00A84065"/>
    <w:rsid w:val="00B24CA8"/>
    <w:rsid w:val="00C52CC1"/>
    <w:rsid w:val="00CB1551"/>
    <w:rsid w:val="00CF01AD"/>
    <w:rsid w:val="00D1674A"/>
    <w:rsid w:val="00D74D63"/>
    <w:rsid w:val="00E85FC4"/>
    <w:rsid w:val="00F14547"/>
    <w:rsid w:val="00F7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742"/>
  </w:style>
  <w:style w:styleId="Naslov1" w:type="paragraph">
    <w:name w:val="heading 1"/>
    <w:basedOn w:val="Normal"/>
    <w:next w:val="Normal"/>
    <w:link w:val="Naslov1Char"/>
    <w:uiPriority w:val="9"/>
    <w:qFormat/>
    <w:rsid w:val="006C173A"/>
    <w:pPr>
      <w:keepNext/>
      <w:keepLines/>
      <w:spacing w:after="0" w:before="240"/>
      <w:outlineLvl w:val="0"/>
    </w:pPr>
    <w:rPr>
      <w:rFonts w:cstheme="majorBidi" w:eastAsiaTheme="majorEastAsia" w:hAnsiTheme="majorHAnsi" w:asciiTheme="majorHAnsi"/>
      <w:color w:themeShade="BF" w:themeColor="accent1" w:val="2F5496"/>
      <w:sz w:val="32"/>
      <w:szCs w:val="32"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31DA"/>
    <w:pPr>
      <w:keepNext/>
      <w:keepLines/>
      <w:spacing w:after="0" w:before="40"/>
      <w:outlineLvl w:val="1"/>
    </w:pPr>
    <w:rPr>
      <w:rFonts w:eastAsiaTheme="majorEastAsia" w:cs="Arial"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474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4742"/>
  </w:style>
  <w:style w:styleId="Podnoje" w:type="paragraph">
    <w:name w:val="footer"/>
    <w:basedOn w:val="Normal"/>
    <w:link w:val="PodnojeChar"/>
    <w:uiPriority w:val="99"/>
    <w:unhideWhenUsed/>
    <w:rsid w:val="0080474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4742"/>
  </w:style>
  <w:style w:styleId="Reetkatablice" w:type="table">
    <w:name w:val="Table Grid"/>
    <w:basedOn w:val="Obinatablica"/>
    <w:uiPriority w:val="39"/>
    <w:rsid w:val="0080474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next w:val="Bezproreda"/>
    <w:link w:val="BezproredaChar"/>
    <w:uiPriority w:val="1"/>
    <w:qFormat/>
    <w:rsid w:val="00804742"/>
    <w:pPr>
      <w:spacing w:lineRule="auto" w:line="240" w:after="0"/>
    </w:pPr>
    <w:rPr>
      <w:rFonts w:eastAsia="Times New Roman"/>
      <w:lang w:eastAsia="hr-HR"/>
    </w:rPr>
  </w:style>
  <w:style w:customStyle="true" w:styleId="BezproredaChar" w:type="character">
    <w:name w:val="Bez proreda Char"/>
    <w:basedOn w:val="Zadanifontodlomka"/>
    <w:link w:val="Bezproreda1"/>
    <w:uiPriority w:val="1"/>
    <w:rsid w:val="0080474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04742"/>
    <w:pPr>
      <w:spacing w:lineRule="auto" w:line="240" w:after="0"/>
    </w:pPr>
  </w:style>
  <w:style w:customStyle="true" w:styleId="Naslov2Char" w:type="character">
    <w:name w:val="Naslov 2 Char"/>
    <w:basedOn w:val="Zadanifontodlomka"/>
    <w:link w:val="Naslov2"/>
    <w:uiPriority w:val="9"/>
    <w:rsid w:val="004331DA"/>
    <w:rPr>
      <w:rFonts w:eastAsiaTheme="majorEastAsia" w:cs="Arial" w:hAnsi="Arial Narrow" w:ascii="Arial Narrow"/>
      <w:b/>
    </w:rPr>
  </w:style>
  <w:style w:customStyle="true" w:styleId="Reetkatablice1" w:type="table">
    <w:name w:val="Rešetka tablice1"/>
    <w:basedOn w:val="Obinatablica"/>
    <w:next w:val="Reetkatablice"/>
    <w:uiPriority w:val="39"/>
    <w:rsid w:val="004331D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6C173A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6C173A"/>
    <w:pPr>
      <w:spacing w:after="100"/>
      <w:ind w:left="220"/>
    </w:pPr>
  </w:style>
  <w:style w:styleId="Hiperveza" w:type="character">
    <w:name w:val="Hyperlink"/>
    <w:basedOn w:val="Zadanifontodlomka"/>
    <w:uiPriority w:val="99"/>
    <w:unhideWhenUsed/>
    <w:rsid w:val="006C173A"/>
    <w:rPr>
      <w:color w:themeColor="hyperlink" w:val="0563C1"/>
      <w:u w:val="single"/>
    </w:rPr>
  </w:style>
  <w:style w:customStyle="true" w:styleId="Naslov1Char" w:type="character">
    <w:name w:val="Naslov 1 Char"/>
    <w:basedOn w:val="Zadanifontodlomka"/>
    <w:link w:val="Naslov1"/>
    <w:uiPriority w:val="9"/>
    <w:rsid w:val="006C173A"/>
    <w:rPr>
      <w:rFonts w:cstheme="majorBidi" w:eastAsiaTheme="majorEastAsia" w:hAnsiTheme="majorHAnsi" w:asciiTheme="majorHAnsi"/>
      <w:color w:themeShade="BF" w:themeColor="accent1" w:val="2F5496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5CB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5C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2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EFA"/>
    <w:rPr>
      <w:rFonts w:cs="Times New Roman" w:eastAsia="Times New Roman" w:hAnsi="Times New Roman" w:ascii="Times New Roman"/>
      <w:b/>
      <w:color w:val="323E4F"/>
      <w:sz w:val="24"/>
      <w:szCs w:val="3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2EFA"/>
    <w:rPr>
      <w:rFonts w:cs="Calibri" w:eastAsia="Times New Roman" w:hAnsi="Arial Narrow" w:ascii="Arial Narrow"/>
      <w:b/>
      <w:color w:val="323E4F"/>
      <w:sz w:val="36"/>
      <w:szCs w:val="3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2EFA"/>
    <w:rPr>
      <w:rFonts w:cs="Calibri" w:eastAsia="Times New Roman" w:hAnsi="Arial Narrow" w:ascii="Arial Narrow"/>
      <w:b w:val="false"/>
      <w:color w:val="323E4F"/>
      <w:sz w:val="36"/>
      <w:szCs w:val="3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2EFA"/>
    <w:rPr>
      <w:rFonts w:cs="Calibri" w:eastAsia="Times New Roman" w:hAnsi="Arial Narrow" w:ascii="Arial Narrow"/>
      <w:b w:val="false"/>
      <w:color w:val="323E4F"/>
      <w:sz w:val="36"/>
      <w:szCs w:val="3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742"/>
  </w:style>
  <w:style w:styleId="Naslov1" w:type="paragraph">
    <w:name w:val="heading 1"/>
    <w:basedOn w:val="Normal"/>
    <w:next w:val="Normal"/>
    <w:link w:val="Naslov1Char"/>
    <w:uiPriority w:val="9"/>
    <w:qFormat/>
    <w:rsid w:val="006C173A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2F5496"/>
      <w:sz w:val="32"/>
      <w:szCs w:val="32"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31DA"/>
    <w:pPr>
      <w:keepNext/>
      <w:keepLines/>
      <w:spacing w:after="0" w:before="40"/>
      <w:outlineLvl w:val="1"/>
    </w:pPr>
    <w:rPr>
      <w:rFonts w:ascii="Arial Narrow" w:cs="Arial" w:eastAsiaTheme="majorEastAsia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474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4742"/>
  </w:style>
  <w:style w:styleId="Podnoje" w:type="paragraph">
    <w:name w:val="footer"/>
    <w:basedOn w:val="Normal"/>
    <w:link w:val="PodnojeChar"/>
    <w:uiPriority w:val="99"/>
    <w:unhideWhenUsed/>
    <w:rsid w:val="0080474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4742"/>
  </w:style>
  <w:style w:styleId="Reetkatablice" w:type="table">
    <w:name w:val="Table Grid"/>
    <w:basedOn w:val="Obinatablica"/>
    <w:uiPriority w:val="39"/>
    <w:rsid w:val="0080474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next w:val="Bezproreda"/>
    <w:link w:val="BezproredaChar"/>
    <w:uiPriority w:val="1"/>
    <w:qFormat/>
    <w:rsid w:val="00804742"/>
    <w:pPr>
      <w:spacing w:after="0" w:line="240" w:lineRule="auto"/>
    </w:pPr>
    <w:rPr>
      <w:rFonts w:eastAsia="Times New Roman"/>
      <w:lang w:eastAsia="hr-HR"/>
    </w:rPr>
  </w:style>
  <w:style w:customStyle="1" w:styleId="BezproredaChar" w:type="character">
    <w:name w:val="Bez proreda Char"/>
    <w:basedOn w:val="Zadanifontodlomka"/>
    <w:link w:val="Bezproreda1"/>
    <w:uiPriority w:val="1"/>
    <w:rsid w:val="0080474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04742"/>
    <w:pPr>
      <w:spacing w:after="0" w:line="240" w:lineRule="auto"/>
    </w:pPr>
  </w:style>
  <w:style w:customStyle="1" w:styleId="Naslov2Char" w:type="character">
    <w:name w:val="Naslov 2 Char"/>
    <w:basedOn w:val="Zadanifontodlomka"/>
    <w:link w:val="Naslov2"/>
    <w:uiPriority w:val="9"/>
    <w:rsid w:val="004331DA"/>
    <w:rPr>
      <w:rFonts w:ascii="Arial Narrow" w:cs="Arial" w:eastAsiaTheme="majorEastAsia" w:hAnsi="Arial Narrow"/>
      <w:b/>
    </w:rPr>
  </w:style>
  <w:style w:customStyle="1" w:styleId="Reetkatablice1" w:type="table">
    <w:name w:val="Rešetka tablice1"/>
    <w:basedOn w:val="Obinatablica"/>
    <w:next w:val="Reetkatablice"/>
    <w:uiPriority w:val="39"/>
    <w:rsid w:val="004331D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6C173A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6C173A"/>
    <w:pPr>
      <w:spacing w:after="100"/>
      <w:ind w:left="220"/>
    </w:pPr>
  </w:style>
  <w:style w:styleId="Hiperveza" w:type="character">
    <w:name w:val="Hyperlink"/>
    <w:basedOn w:val="Zadanifontodlomka"/>
    <w:uiPriority w:val="99"/>
    <w:unhideWhenUsed/>
    <w:rsid w:val="006C173A"/>
    <w:rPr>
      <w:color w:themeColor="hyperlink" w:val="0563C1"/>
      <w:u w:val="single"/>
    </w:rPr>
  </w:style>
  <w:style w:customStyle="1" w:styleId="Naslov1Char" w:type="character">
    <w:name w:val="Naslov 1 Char"/>
    <w:basedOn w:val="Zadanifontodlomka"/>
    <w:link w:val="Naslov1"/>
    <w:uiPriority w:val="9"/>
    <w:rsid w:val="006C173A"/>
    <w:rPr>
      <w:rFonts w:asciiTheme="majorHAnsi" w:cstheme="majorBidi" w:eastAsiaTheme="majorEastAsia" w:hAnsiTheme="majorHAnsi"/>
      <w:color w:themeColor="accent1" w:themeShade="BF" w:val="2F5496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5CB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5C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2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EFA"/>
    <w:rPr>
      <w:rFonts w:ascii="Times New Roman" w:cs="Times New Roman" w:eastAsia="Times New Roman" w:hAnsi="Times New Roman"/>
      <w:b/>
      <w:color w:val="323E4F"/>
      <w:sz w:val="24"/>
      <w:szCs w:val="3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2EFA"/>
    <w:rPr>
      <w:rFonts w:ascii="Arial Narrow" w:cs="Calibri" w:eastAsia="Times New Roman" w:hAnsi="Arial Narrow"/>
      <w:b/>
      <w:color w:val="323E4F"/>
      <w:sz w:val="36"/>
      <w:szCs w:val="3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2EFA"/>
    <w:rPr>
      <w:rFonts w:ascii="Arial Narrow" w:cs="Calibri" w:eastAsia="Times New Roman" w:hAnsi="Arial Narrow"/>
      <w:b w:val="0"/>
      <w:color w:val="323E4F"/>
      <w:sz w:val="36"/>
      <w:szCs w:val="3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2EFA"/>
    <w:rPr>
      <w:rFonts w:ascii="Arial Narrow" w:cs="Calibri" w:eastAsia="Times New Roman" w:hAnsi="Arial Narrow"/>
      <w:b w:val="0"/>
      <w:color w:val="323E4F"/>
      <w:sz w:val="36"/>
      <w:szCs w:val="3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2C533-F247-419B-BF9A-299DDA49B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1809</properties:Words>
  <properties:Characters>11196</properties:Characters>
  <properties:Lines>289</properties:Lines>
  <properties:Paragraphs>123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2018-05-10T07:35:00Z</dcterms:created>
  <dc:creator>Željka Krolo</dc:creator>
  <cp:lastModifiedBy>Monika Grbac</cp:lastModifiedBy>
  <dcterms:modified xmlns:xsi="http://www.w3.org/2001/XMLSchema-instance" xsi:type="dcterms:W3CDTF">2018-05-10T07:35:00Z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St-2932/2016-33 / Podnesak - Izvješće stečajnog upravitelja (izvješće od 4.5.18..docx)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2979405855</vt:lpwstr>
  </prop:property>
  <prop:property name="BrojStranica" pid="6" fmtid="{D5CDD505-2E9C-101B-9397-08002B2CF9AE}">
    <vt:i4>8</vt:i4>
  </prop:property>
</prop:Properties>
</file>