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52d2" w14:paraId="ad852d2" w:rsidRDefault="009E1302" w:rsidP="00910611" w:rsidR="009E13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302" w:rsidP="00910611" w:rsidR="009E1302" w:rsidRPr="009E1302">
      <w:pPr>
        <w:rPr>
          <w:rFonts w:hAnsi="Times New Roman" w:ascii="Times New Roman"/>
        </w:rPr>
      </w:pPr>
      <w:r w:rsidRPr="009E1302">
        <w:rPr>
          <w:rFonts w:eastAsia="MS Mincho" w:hAnsi="Times New Roman" w:ascii="Times New Roman"/>
        </w:rPr>
        <w:t xml:space="preserve">   REPUBLIKA HRVATSKA</w:t>
      </w:r>
    </w:p>
    <w:p w:rsidRDefault="009E1302" w:rsidP="00910611" w:rsidR="009E1302" w:rsidRPr="009E1302">
      <w:pPr>
        <w:rPr>
          <w:rFonts w:hAnsi="Times New Roman" w:ascii="Times New Roman"/>
        </w:rPr>
      </w:pPr>
      <w:r w:rsidRPr="009E1302">
        <w:rPr>
          <w:rFonts w:eastAsia="MS Mincho" w:hAnsi="Times New Roman" w:ascii="Times New Roman"/>
        </w:rPr>
        <w:t>TRGOVAČKI SUD U RIJECI</w:t>
      </w:r>
    </w:p>
    <w:p w:rsidRDefault="009E1302" w:rsidR="009E1302" w:rsidRPr="009E1302">
      <w:pPr>
        <w:rPr>
          <w:rFonts w:eastAsia="MS Mincho" w:hAnsi="Times New Roman" w:ascii="Times New Roman"/>
        </w:rPr>
      </w:pPr>
      <w:r w:rsidRPr="009E1302">
        <w:rPr>
          <w:rFonts w:eastAsia="MS Mincho" w:hAnsi="Times New Roman" w:ascii="Times New Roman"/>
        </w:rPr>
        <w:t xml:space="preserve">       Rijeka, Zadarska 1 i 3</w:t>
      </w: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2B1907">
        <w:rPr>
          <w:rFonts w:hAnsi="Times New Roman" w:ascii="Times New Roman"/>
        </w:rPr>
        <w:t>62</w:t>
      </w:r>
      <w:r w:rsidR="00FD6E24">
        <w:rPr>
          <w:rFonts w:hAnsi="Times New Roman" w:ascii="Times New Roman"/>
        </w:rPr>
        <w:t>/18-</w:t>
      </w:r>
      <w:r w:rsidR="002B1907">
        <w:rPr>
          <w:rFonts w:hAnsi="Times New Roman" w:ascii="Times New Roman"/>
        </w:rPr>
        <w:t>9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2B1907" w:rsidRPr="002B1907">
        <w:rPr>
          <w:rFonts w:hAnsi="Times New Roman" w:ascii="Times New Roman"/>
          <w:b/>
        </w:rPr>
        <w:t>RIM – COMMERCE društvo s ograničenom odgovornošću za trgovinu, Severin na Kupi (Grad Vrbovsko), Rim 21, OIB 82610829524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550903">
        <w:rPr>
          <w:rFonts w:hAnsi="Times New Roman" w:ascii="Times New Roman"/>
        </w:rPr>
        <w:t>08</w:t>
      </w:r>
      <w:r w:rsidR="00996592">
        <w:rPr>
          <w:rFonts w:hAnsi="Times New Roman" w:ascii="Times New Roman"/>
        </w:rPr>
        <w:t>. svibnja</w:t>
      </w:r>
      <w:r w:rsidR="00B4709B" w:rsidRPr="00723992">
        <w:rPr>
          <w:rFonts w:hAnsi="Times New Roman" w:ascii="Times New Roman"/>
        </w:rPr>
        <w:t xml:space="preserve"> 2018.</w:t>
      </w:r>
      <w:r w:rsidR="00550903">
        <w:rPr>
          <w:rFonts w:hAnsi="Times New Roman" w:ascii="Times New Roman"/>
        </w:rPr>
        <w:t xml:space="preserve"> godine</w:t>
      </w:r>
    </w:p>
    <w:p w:rsidRDefault="001942DB" w:rsidP="00AA71D8" w:rsidR="00B458EA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2B1907" w:rsidRPr="002B1907">
        <w:rPr>
          <w:rFonts w:hAnsi="Times New Roman" w:ascii="Times New Roman"/>
        </w:rPr>
        <w:t>RIM – COMMERCE društvo s ograničenom odgovornošću za trgovinu, Severin na Kupi (Grad Vrbovsko), Rim 21, OIB 82610829524</w:t>
      </w:r>
      <w:r w:rsidR="00550903">
        <w:rPr>
          <w:rFonts w:hAnsi="Times New Roman" w:ascii="Times New Roman"/>
        </w:rPr>
        <w:t xml:space="preserve"> </w:t>
      </w:r>
      <w:r w:rsidR="009513BE" w:rsidRPr="00723992">
        <w:rPr>
          <w:rFonts w:hAnsi="Times New Roman" w:ascii="Times New Roman"/>
        </w:rPr>
        <w:t>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FC7A73">
        <w:rPr>
          <w:rStyle w:val="BezproredaChar"/>
          <w:rFonts w:hAnsi="Times New Roman" w:ascii="Times New Roman"/>
          <w:sz w:val="24"/>
          <w:szCs w:val="24"/>
        </w:rPr>
        <w:t>4</w:t>
      </w:r>
      <w:r w:rsidR="002B1907">
        <w:rPr>
          <w:rStyle w:val="BezproredaChar"/>
          <w:rFonts w:hAnsi="Times New Roman" w:ascii="Times New Roman"/>
          <w:sz w:val="24"/>
          <w:szCs w:val="24"/>
        </w:rPr>
        <w:t>2</w:t>
      </w:r>
      <w:r w:rsidR="0082733C">
        <w:rPr>
          <w:rFonts w:hAnsi="Times New Roman" w:ascii="Times New Roman"/>
        </w:rPr>
        <w:t>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FC7A73">
        <w:rPr>
          <w:rFonts w:hAnsi="Times New Roman" w:ascii="Times New Roman"/>
        </w:rPr>
        <w:t>četrdesetdvije</w:t>
      </w:r>
      <w:r w:rsidR="002B1907">
        <w:rPr>
          <w:rFonts w:hAnsi="Times New Roman" w:ascii="Times New Roman"/>
        </w:rPr>
        <w:t>tisućekuna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2B1907">
        <w:rPr>
          <w:rFonts w:hAnsi="Times New Roman" w:ascii="Times New Roman"/>
        </w:rPr>
        <w:t>62</w:t>
      </w:r>
      <w:r w:rsidR="00FD6E24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2B1907" w:rsidRPr="002B1907">
        <w:rPr>
          <w:rFonts w:hAnsi="Times New Roman" w:ascii="Times New Roman"/>
        </w:rPr>
        <w:t>RIM – COMMERCE društvo s ograničenom odgovornošću za trgovinu, Severin na Kupi (Grad Vrbovsko), Rim 21, OIB 82610829524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FC7A73" w:rsidP="005315F2" w:rsidR="00FC7A73">
      <w:pPr>
        <w:jc w:val="both"/>
        <w:rPr>
          <w:rFonts w:hAnsi="Times New Roman" w:ascii="Times New Roman"/>
          <w:lang w:eastAsia="hr-HR"/>
        </w:rPr>
      </w:pPr>
    </w:p>
    <w:p w:rsidRDefault="00FC7A73" w:rsidP="00FC7A73" w:rsidR="00FC7A73" w:rsidRPr="00FC7A73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Na poziv vjerovnicima iz čl.430. Stečajnog zakona (Narodne novine broj 71/15  dalje: SZ-a), u</w:t>
      </w:r>
      <w:r w:rsidRPr="00FC7A73">
        <w:rPr>
          <w:rFonts w:hAnsi="Times New Roman" w:ascii="Times New Roman"/>
          <w:lang w:eastAsia="hr-HR"/>
        </w:rPr>
        <w:t xml:space="preserve"> zakonskom roku, dana 30. kolovoza 2017. godine vjerovnik </w:t>
      </w:r>
      <w:r w:rsidRPr="00FC7A73">
        <w:rPr>
          <w:rFonts w:hAnsi="Times New Roman" w:ascii="Times New Roman"/>
          <w:b/>
          <w:lang w:eastAsia="hr-HR"/>
        </w:rPr>
        <w:t>FOND ZA ZAŠTITU OKOLIŠA I ENERGETSKU UČINKOVITOST, Zagreb, Radnička cesta 80, OIB 85828625994</w:t>
      </w:r>
      <w:r w:rsidRPr="00FC7A73">
        <w:rPr>
          <w:rFonts w:hAnsi="Times New Roman" w:ascii="Times New Roman"/>
          <w:lang w:eastAsia="hr-HR"/>
        </w:rPr>
        <w:t xml:space="preserve">, podnio je ovome sudu na propisanom obrascu prijedlog za otvaranje stečajnog postupka nad dužnikom. U prijedlogu je naveo da ima tražbinu prema dužniku u iznosu od 70.000,00 kn uvećanu za zatezne zakonske kamate od dospijeća do otvaranja stečajnog postupka koja se temelji na presudi Trgovačkog suda u Zagrebu posl. br. 70.P-2108/2014. od 12. travnja 2016. Dužnik tražbinu nije namirio. Kod dužnika je ostvaren stečajni razlog nesposobnosti za plaćanje iz čl. 6. SZ-a. </w:t>
      </w:r>
    </w:p>
    <w:p w:rsidRDefault="00FC7A73" w:rsidP="00FC7A73" w:rsidR="00FC7A73" w:rsidRPr="00FC7A73">
      <w:pPr>
        <w:jc w:val="both"/>
        <w:rPr>
          <w:rFonts w:hAnsi="Times New Roman" w:ascii="Times New Roman"/>
          <w:lang w:eastAsia="hr-HR"/>
        </w:rPr>
      </w:pPr>
      <w:r w:rsidRPr="00FC7A73">
        <w:rPr>
          <w:rFonts w:hAnsi="Times New Roman" w:ascii="Times New Roman"/>
          <w:lang w:eastAsia="hr-HR"/>
        </w:rPr>
        <w:lastRenderedPageBreak/>
        <w:tab/>
        <w:t xml:space="preserve">Naime, uvidom u Očevidnik o redoslijedu osnova za plaćanje od 16. veljače 2018. utvrđeno je da dužnik ima evidentirane neizvršene osnove za plaćanje u razdoblju dužem od 60 dana u ukupnom iznosu 159.478,75 kn.  </w:t>
      </w:r>
    </w:p>
    <w:p w:rsidRDefault="00FC7A73" w:rsidP="00FC7A73" w:rsidR="00FC7A73" w:rsidRPr="00FC7A73">
      <w:pPr>
        <w:jc w:val="both"/>
        <w:rPr>
          <w:rFonts w:hAnsi="Times New Roman" w:ascii="Times New Roman"/>
          <w:lang w:eastAsia="hr-HR"/>
        </w:rPr>
      </w:pPr>
      <w:r w:rsidRPr="00FC7A73">
        <w:rPr>
          <w:rFonts w:hAnsi="Times New Roman" w:ascii="Times New Roman"/>
          <w:lang w:eastAsia="hr-HR"/>
        </w:rPr>
        <w:tab/>
        <w:t xml:space="preserve">Priloženim ispravama vjerovnik je učinio vjerojatnim postojanje svoje novčane tražbine prema dužniku i stečajnog razloga nesposobnost za plaćanje. </w:t>
      </w:r>
    </w:p>
    <w:p w:rsidRDefault="00FC7A73" w:rsidP="00FC7A73" w:rsidR="00FC7A73">
      <w:pPr>
        <w:jc w:val="both"/>
        <w:rPr>
          <w:rFonts w:hAnsi="Times New Roman" w:ascii="Times New Roman"/>
          <w:lang w:eastAsia="hr-HR"/>
        </w:rPr>
      </w:pPr>
      <w:r w:rsidRPr="00FC7A73">
        <w:rPr>
          <w:rFonts w:hAnsi="Times New Roman" w:ascii="Times New Roman"/>
          <w:lang w:eastAsia="hr-HR"/>
        </w:rPr>
        <w:tab/>
        <w:t xml:space="preserve">Budući nisu ispunjene pretpostavke za istodobno otvaranje i zaključenje skraćenog stečajnog postupka u smislu odredbe čl.431. SZ-a, sud je rješenjem posl. broj St-390/17 od 14. prosinca 2017. godine obustavio skraćeni stečajni postupak nad dužnikom. </w:t>
      </w:r>
    </w:p>
    <w:p w:rsidRDefault="00FC7A73" w:rsidP="00FC7A73" w:rsidR="00FC7A73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 xml:space="preserve">Rješenjem od 16. veljače 2018. godine pokrenut je prethodni postupak radi utvrđivanja pretpostavki za otvaranje stečajnog postupka nad dužnikom i imenovan privremeni stečajni upravitelj čija je dužnost </w:t>
      </w:r>
      <w:r w:rsidRPr="00FC7A73">
        <w:rPr>
          <w:rFonts w:hAnsi="Times New Roman" w:ascii="Times New Roman"/>
          <w:lang w:eastAsia="hr-HR"/>
        </w:rPr>
        <w:t>izvršit pregled dužnikovog poslovnog prostora, te uvid u knjige i poslovnu dokumentaciju dužnika i nakon toga podnijeti izvješće u kojem će iznijeti svoje mišljenje o tome postoje li uvjeti za otvaranje stečajnog postupka, te posebno mogu li se imovinom du</w:t>
      </w:r>
      <w:r>
        <w:rPr>
          <w:rFonts w:hAnsi="Times New Roman" w:ascii="Times New Roman"/>
          <w:lang w:eastAsia="hr-HR"/>
        </w:rPr>
        <w:t>žnika pokriti troškovi postupka.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>
        <w:rPr>
          <w:rFonts w:hAnsi="Times New Roman" w:ascii="Times New Roman"/>
          <w:lang w:eastAsia="hr-HR"/>
        </w:rPr>
        <w:t xml:space="preserve"> </w:t>
      </w:r>
      <w:r w:rsidRPr="00FC7A73">
        <w:rPr>
          <w:rFonts w:hAnsi="Times New Roman" w:ascii="Times New Roman"/>
          <w:lang w:eastAsia="hr-HR"/>
        </w:rPr>
        <w:tab/>
        <w:t>Privremeni stečajni upravitelj u prethodnom postupku utvrdio je slijedeće: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 xml:space="preserve">Dužnik je u svojim poslovnim aktivnostima obavljao prijevozničke usluge, ugostiteljske djelatnosti i trgovine, u iznajmljenom prostoru. Od početka 2017. godine dužnik ne obavlja registriranu djelatnost.  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>Zadnja godišnja financijska izvješća (GFI) dužnik je izradio za 2017. godinu. Poslovne knjige za 2017. dužniku je vodila tvrtka IPS d.o.o. iz Karlovca. Dužnik nema zaposlenika.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>Tijekom 2017. godine dužnik nije ostvario prihode. Iskazani prihod je formiran od smanjene obveze od 333,95 kn i pasivne kamate 11,88 kn.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>Rashode je dužnik iskazao u iznosu od 35.407,30 kn, odnosno gubitak za 2017. godinu od 35.061,47 kn.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>Aktivnosti su tijekom 2017. godine bile usmjerene na naplatu potraživanja od kupaca (domaćih i ino), pri čemu je ostalo nenaplaćeno od domaćih kupaca 276.466,52 kn, a od ino kupaca 187.588,92 kn.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 xml:space="preserve"> </w:t>
      </w:r>
      <w:r w:rsidRPr="00FC7A73">
        <w:rPr>
          <w:rFonts w:hAnsi="Times New Roman" w:ascii="Times New Roman"/>
          <w:bCs/>
          <w:lang w:eastAsia="hr-HR"/>
        </w:rPr>
        <w:tab/>
        <w:t xml:space="preserve">Prema bilanci dužnika na dan 31. prosinca 2017. godine dužnik ima iskazanu imovinu i to zalihe hrane i pića u vrijednosti 16.412,40 kn. Unovčivost zaliha je upitna.   Realno iskazivanje bi bilo u otpisu. 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>U poslovnim knjigama dužnik ne iskazuje nikakvu vrijednost nekretnina, bilo zemljišta ili građevinskih objekata.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 xml:space="preserve"> </w:t>
      </w:r>
      <w:r w:rsidRPr="00FC7A73">
        <w:rPr>
          <w:rFonts w:hAnsi="Times New Roman" w:ascii="Times New Roman"/>
          <w:bCs/>
          <w:lang w:eastAsia="hr-HR"/>
        </w:rPr>
        <w:tab/>
        <w:t>Dužnik ima iskazana potraživanja od domaćih i tuzemnih kupaca u iznosu 276.466,52 kn i po mišljenju privremenog stečajnog upravitelja nije realno očekivati naplatu iz sljedećih razloga:</w:t>
      </w:r>
    </w:p>
    <w:p w:rsidRDefault="00FC7A73" w:rsidP="00FC7A73" w:rsidR="00FC7A73" w:rsidRPr="00FC7A73">
      <w:pPr>
        <w:numPr>
          <w:ilvl w:val="0"/>
          <w:numId w:val="5"/>
        </w:num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>tražbina dužnika prema Đokić trans d.o.o. u iznosu 131.876,00 kn je zastarjela</w:t>
      </w:r>
    </w:p>
    <w:p w:rsidRDefault="00FC7A73" w:rsidP="00FC7A73" w:rsidR="00FC7A73" w:rsidRPr="00FC7A73">
      <w:pPr>
        <w:numPr>
          <w:ilvl w:val="0"/>
          <w:numId w:val="5"/>
        </w:num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>tražbina Marvel d.o.o. u iznosu 66.091,11 kn – nije realno naplativa budući je dužnik brisan</w:t>
      </w:r>
    </w:p>
    <w:p w:rsidRDefault="00FC7A73" w:rsidP="00FC7A73" w:rsidR="00FC7A73" w:rsidRPr="00FC7A73">
      <w:pPr>
        <w:numPr>
          <w:ilvl w:val="0"/>
          <w:numId w:val="5"/>
        </w:num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>dužnik ima tražbinu prema PM Lignum (vl. Pavao Miljavac) u iznosu 23.237,00 kn. Ne postoji realna mogućnost naplate budući je nad dužnikom otvoren stečajni postupak</w:t>
      </w:r>
    </w:p>
    <w:p w:rsidRDefault="00FC7A73" w:rsidP="00FC7A73" w:rsidR="00FC7A73" w:rsidRPr="00FC7A73">
      <w:pPr>
        <w:numPr>
          <w:ilvl w:val="0"/>
          <w:numId w:val="5"/>
        </w:num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>tražbina dužnika prema E.D.C. d.o.o. iskazana u iznosu 14.870,10 kn ustupljena Poreznoj upravi koja je pokrenula ovrhu na toj tražbini – bez uspjeha.</w:t>
      </w:r>
    </w:p>
    <w:p w:rsidRDefault="00FC7A73" w:rsidP="00FC7A73" w:rsidR="00FC7A73" w:rsidRPr="00FC7A73">
      <w:pPr>
        <w:numPr>
          <w:ilvl w:val="0"/>
          <w:numId w:val="5"/>
        </w:num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lastRenderedPageBreak/>
        <w:t xml:space="preserve">Dužnik je pokušao prisilnim putem naplatiti tražbinu prema DEI transporti d.o.o.u iznosu 19.066,50 kn koja je po mišljenju privremenog stečajnog upravitelja nenaplativa zbog stanja blokade dužnika.  </w:t>
      </w:r>
    </w:p>
    <w:p w:rsidRDefault="00FC7A73" w:rsidP="00FC7A73" w:rsidR="00FC7A73" w:rsidRPr="00FC7A73">
      <w:pPr>
        <w:numPr>
          <w:ilvl w:val="0"/>
          <w:numId w:val="5"/>
        </w:num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>tražbina prema Trans dunhill (ino kupac) u iznosu 168.522,42 kn (cca 23000 EUR) nenaplaćena i nema realnih izgleda za naplatu zbog zastare.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>Iz navedenih razloga, vrijednosno promatrano, tražbine od kupaca u ukupnom iznosu od 40.392,41 kn možda bi mogle biti naplaćene i to u manjem obimu. Naime sve su to tražbine koje su iskazane s 01.01.2017. godine – pa se, konzervativnim pristupom, opravdano izražava skepsa oko naplate.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 xml:space="preserve">Bilančno je kao početno i završno stanje iskazano potraživanje za predujmove, i to u iznosu od 57.644,56 kn. No, u utvrđivanju realnosti te bilančne pozicije utvrđeno je, da je za navedeni iznos Croatia osiguranje prisilno naplatila zaostale premije osiguranja, na ime retroaktivnog „poništenja“ bonusa, a da za to nije pribavljena odgovarajuća dokumentacija kako bi se knjiženje moglo izvršiti opisanom poslovnom događaju. </w:t>
      </w:r>
      <w:r w:rsidRPr="00FC7A73">
        <w:rPr>
          <w:rFonts w:hAnsi="Times New Roman" w:ascii="Times New Roman"/>
          <w:bCs/>
          <w:lang w:eastAsia="hr-HR"/>
        </w:rPr>
        <w:tab/>
        <w:t>Dužnik nije na vrijeme pokrenulo spor radi takve neosnovane naplate. U međuvremenu je nastupila zastara, pa takav izdatak u konačnici valja iskazati kao rashod.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>Novčani iznos od 4.852,91 kn, nakon nastupa blokade je najvjerojatnije zaplijenjeni iznos koji je provela FINA.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 xml:space="preserve">Do završetka prethodnog postupka kod dužnika je utvrđeno postojanje stečajnog razloga iz čl.6. Stečajnog zakona, a to je nesposobnost za plaćanje. 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ab/>
        <w:t xml:space="preserve">Prema Očevidniku redoslijeda osnova za plaćanje na dan 08. svibnja 2018. godine dužnik ima evidentirane neizvršene osnove za plaćanje u razdoblju dužem od 60 dana u ukupnom iznosu 162.575,00 kn. </w:t>
      </w:r>
    </w:p>
    <w:p w:rsidRDefault="00FC7A73" w:rsidP="00FC7A73" w:rsidR="00FC7A73" w:rsidRPr="00FC7A73">
      <w:pPr>
        <w:jc w:val="both"/>
        <w:rPr>
          <w:rFonts w:hAnsi="Times New Roman" w:ascii="Times New Roman"/>
          <w:bCs/>
          <w:lang w:eastAsia="hr-HR"/>
        </w:rPr>
      </w:pPr>
      <w:r w:rsidRPr="00FC7A73">
        <w:rPr>
          <w:rFonts w:hAnsi="Times New Roman" w:ascii="Times New Roman"/>
          <w:bCs/>
          <w:lang w:eastAsia="hr-HR"/>
        </w:rPr>
        <w:t xml:space="preserve"> </w:t>
      </w:r>
      <w:r w:rsidRPr="00FC7A73">
        <w:rPr>
          <w:rFonts w:hAnsi="Times New Roman" w:ascii="Times New Roman"/>
          <w:bCs/>
          <w:lang w:eastAsia="hr-HR"/>
        </w:rPr>
        <w:tab/>
        <w:t xml:space="preserve">Do završetka prethodnog postupka privremeni stečajni upravitelj utvrdio je da dužnik nema uvjeta za nastavak poslovanja i nema značajnije i brzo unovčive imovine čijim unovčenjem bi se podmirili troškovi prethodnog i stečajnog postupka. Naime, opravdano se radi naplate potraživanja od kupaca (op. zaokruženo 40.000,00 kn) treba očekivati pokretanje prisilne naplate, što povlači za sobom potrebna novčana sredstva za takve pravne radnje, a ishod je upitan. </w:t>
      </w:r>
    </w:p>
    <w:p w:rsidRDefault="00FC7A73" w:rsidP="00550903" w:rsidR="00FC7A73" w:rsidRPr="00550903">
      <w:pPr>
        <w:jc w:val="both"/>
        <w:rPr>
          <w:rFonts w:hAnsi="Times New Roman" w:ascii="Times New Roman"/>
          <w:bCs/>
          <w:lang w:val="x-none"/>
        </w:rPr>
      </w:pPr>
      <w:r>
        <w:rPr>
          <w:rFonts w:hAnsi="Times New Roman" w:ascii="Times New Roman"/>
          <w:lang w:eastAsia="hr-HR"/>
        </w:rPr>
        <w:tab/>
        <w:t xml:space="preserve">Sud je pozvao osobe koje imaju pravni interes za provedbom stečajnog postupka da u roku 15 dana uplate predujam za namirenje troškova prethodnog i otvorenog stečajnog postupka u ukupnom iznosu 42.000,00 kn. Strukturu troškova čine: trošak nagrade privremenom stečajnom upravitelju u prethodnom postupku u iznosu 6.000,00 kn bruto, trošak nagrade stečajnom upravitelju u bruto iznosu 10.000,00 kn, trošak vođenja knjigovodstva u iznosu 12.000,00 kn, naknada troškova stečajnom upravitelju u iznosu 3.000,00 kn, bankovne naknade, izrada pečata i slično u iznosu 1.000,00 kn, 10.000,00 kn radi poduzimanja radnji prisilne naplate potraživanja. </w:t>
      </w:r>
    </w:p>
    <w:p w:rsidRDefault="00403B68" w:rsidP="00403B68" w:rsidR="00480DCF" w:rsidRPr="004C2F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02D74"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</w:t>
      </w:r>
      <w:r w:rsidR="0035444C" w:rsidRPr="004C2F3C">
        <w:rPr>
          <w:rFonts w:hAnsi="Times New Roman" w:ascii="Times New Roman"/>
        </w:rPr>
        <w:t xml:space="preserve"> </w:t>
      </w:r>
      <w:r w:rsidR="00E755B2" w:rsidRPr="004C2F3C">
        <w:rPr>
          <w:rFonts w:hAnsi="Times New Roman" w:ascii="Times New Roman"/>
        </w:rPr>
        <w:t>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lastRenderedPageBreak/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4C2F3C" w:rsidRPr="00883541">
              <w:rPr>
                <w:rFonts w:hAnsi="Times New Roman" w:ascii="Times New Roman"/>
                <w:sz w:val="24"/>
              </w:rPr>
              <w:t>0</w:t>
            </w:r>
            <w:r w:rsidR="00550903">
              <w:rPr>
                <w:rFonts w:hAnsi="Times New Roman" w:ascii="Times New Roman"/>
                <w:sz w:val="24"/>
              </w:rPr>
              <w:t>8</w:t>
            </w:r>
            <w:r w:rsidR="004C2F3C" w:rsidRPr="00883541">
              <w:rPr>
                <w:rFonts w:hAnsi="Times New Roman" w:ascii="Times New Roman"/>
                <w:sz w:val="24"/>
              </w:rPr>
              <w:t>. svibnja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  <w:r w:rsidR="00550903">
              <w:rPr>
                <w:rFonts w:hAnsi="Times New Roman" w:ascii="Times New Roman"/>
                <w:sz w:val="24"/>
              </w:rPr>
              <w:t xml:space="preserve"> 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2210C9" w:rsidR="00B5210B" w:rsidRPr="007C063F">
      <w:pPr>
        <w:ind w:firstLine="708" w:left="1416"/>
        <w:jc w:val="right"/>
        <w:rPr>
          <w:rFonts w:hAnsi="Times New Roman" w:ascii="Times New Roman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 xml:space="preserve">Daniela </w:t>
      </w:r>
      <w:r w:rsidR="00C1379E" w:rsidRPr="00633947">
        <w:rPr>
          <w:rFonts w:hAnsi="Times New Roman" w:ascii="Times New Roman"/>
        </w:rPr>
        <w:t>Korlević</w:t>
      </w:r>
      <w:r w:rsidRPr="00633947">
        <w:rPr>
          <w:rFonts w:hAnsi="Times New Roman" w:ascii="Times New Roman"/>
        </w:rPr>
        <w:t xml:space="preserve"> </w:t>
      </w:r>
      <w:r w:rsidR="00D67111" w:rsidRPr="00633947">
        <w:rPr>
          <w:rFonts w:hAnsi="Times New Roman" w:ascii="Times New Roman"/>
        </w:rPr>
        <w:t xml:space="preserve"> </w:t>
      </w:r>
      <w:r w:rsidR="002210C9">
        <w:rPr>
          <w:rFonts w:hAnsi="Times New Roman" w:ascii="Times New Roman"/>
        </w:rPr>
        <w:t xml:space="preserve"> </w:t>
      </w:r>
    </w:p>
    <w:p w:rsidRDefault="00883541" w:rsidP="00883541" w:rsidR="00883541" w:rsidRPr="00883541">
      <w:pPr>
        <w:pStyle w:val="Bezproreda"/>
        <w:jc w:val="right"/>
        <w:rPr>
          <w:rFonts w:hAnsi="Times New Roman" w:ascii="Times New Roman"/>
          <w:sz w:val="24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185E2D">
      <w:rPr>
        <w:rFonts w:hAnsi="Times New Roman" w:ascii="Times New Roman"/>
        <w:b w:val="false"/>
        <w:noProof/>
      </w:rPr>
      <w:t>4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2B1907">
      <w:rPr>
        <w:rFonts w:hAnsi="Times New Roman" w:ascii="Times New Roman"/>
      </w:rPr>
      <w:t>62</w:t>
    </w:r>
    <w:r w:rsidR="00E95412">
      <w:rPr>
        <w:rFonts w:hAnsi="Times New Roman" w:ascii="Times New Roman"/>
      </w:rPr>
      <w:t>/18-</w:t>
    </w:r>
    <w:r w:rsidR="00185E2D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817984"/>
    <w:multiLevelType w:val="hybridMultilevel"/>
    <w:tmpl w:val="2C86782A"/>
    <w:lvl w:tplc="F64EC8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669"/>
    <w:rsid w:val="00144B21"/>
    <w:rsid w:val="001463E6"/>
    <w:rsid w:val="00147174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85E2D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7F40"/>
    <w:rsid w:val="0020054E"/>
    <w:rsid w:val="00201A01"/>
    <w:rsid w:val="002023AD"/>
    <w:rsid w:val="00202E32"/>
    <w:rsid w:val="00214C3F"/>
    <w:rsid w:val="00215B50"/>
    <w:rsid w:val="00216FA4"/>
    <w:rsid w:val="002210C9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1907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03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D6E61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3947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215B"/>
    <w:rsid w:val="00965447"/>
    <w:rsid w:val="00971C9C"/>
    <w:rsid w:val="00971F12"/>
    <w:rsid w:val="009762C0"/>
    <w:rsid w:val="00987AEA"/>
    <w:rsid w:val="00996592"/>
    <w:rsid w:val="009A0E9A"/>
    <w:rsid w:val="009A7EE6"/>
    <w:rsid w:val="009B14C8"/>
    <w:rsid w:val="009B7911"/>
    <w:rsid w:val="009C11CB"/>
    <w:rsid w:val="009D152D"/>
    <w:rsid w:val="009D683C"/>
    <w:rsid w:val="009D7D36"/>
    <w:rsid w:val="009E1302"/>
    <w:rsid w:val="009E1E0C"/>
    <w:rsid w:val="009E64C2"/>
    <w:rsid w:val="009F6B5A"/>
    <w:rsid w:val="00A035F7"/>
    <w:rsid w:val="00A04285"/>
    <w:rsid w:val="00A064A7"/>
    <w:rsid w:val="00A202C0"/>
    <w:rsid w:val="00A23961"/>
    <w:rsid w:val="00A26399"/>
    <w:rsid w:val="00A31CB9"/>
    <w:rsid w:val="00A357C5"/>
    <w:rsid w:val="00A36FC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3F"/>
    <w:rsid w:val="00B0225F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2CF1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66DA6"/>
    <w:rsid w:val="00D67111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C7A73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3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3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22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1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St-62/2018-9</izvorni_sadrzaj>
    <derivirana_varijabla naziv="DomainObject.Oznaka_1">St-62/2018-9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St-390/17</izvorni_sadrzaj>
    <derivirana_varijabla naziv="DomainObject.Predmet.PrimjedbaSuca_1">Veza 8 St-390/17</derivirana_varijabla>
  </DomainObject.Predmet.PrimjedbaSuca>
  <DomainObject.Predmet.ProtustrankaFormated>
    <izvorni_sadrzaj>  RIM - COMMERCE d.o.o.</izvorni_sadrzaj>
    <derivirana_varijabla naziv="DomainObject.Predmet.ProtustrankaFormated_1">  RIM - COMMERCE d.o.o.</derivirana_varijabla>
  </DomainObject.Predmet.ProtustrankaFormated>
  <DomainObject.Predmet.ProtustrankaFormatedOIB>
    <izvorni_sadrzaj>  RIM - COMMERCE d.o.o., OIB 82610829524</izvorni_sadrzaj>
    <derivirana_varijabla naziv="DomainObject.Predmet.ProtustrankaFormatedOIB_1">  RIM - COMMERCE d.o.o., OIB 82610829524</derivirana_varijabla>
  </DomainObject.Predmet.ProtustrankaFormatedOIB>
  <DomainObject.Predmet.ProtustrankaFormatedWithAdress>
    <izvorni_sadrzaj> RIM - COMMERCE d.o.o., Rim 21, 51329 Severin Na Kupi</izvorni_sadrzaj>
    <derivirana_varijabla naziv="DomainObject.Predmet.ProtustrankaFormatedWithAdress_1"> RIM - COMMERCE d.o.o., Rim 21, 51329 Severin Na Kupi</derivirana_varijabla>
  </DomainObject.Predmet.ProtustrankaFormatedWithAdress>
  <DomainObject.Predmet.ProtustrankaFormatedWithAdressOIB>
    <izvorni_sadrzaj> RIM - COMMERCE d.o.o., OIB 82610829524, Rim 21, 51329 Severin Na Kupi</izvorni_sadrzaj>
    <derivirana_varijabla naziv="DomainObject.Predmet.ProtustrankaFormatedWithAdressOIB_1"> RIM - COMMERCE d.o.o., OIB 82610829524, Rim 21, 51329 Severin Na Kupi</derivirana_varijabla>
  </DomainObject.Predmet.ProtustrankaFormatedWithAdressOIB>
  <DomainObject.Predmet.ProtustrankaWithAdress>
    <izvorni_sadrzaj>RIM - COMMERCE d.o.o. Rim 21, 51329 Severin Na Kupi</izvorni_sadrzaj>
    <derivirana_varijabla naziv="DomainObject.Predmet.ProtustrankaWithAdress_1">RIM - COMMERCE d.o.o. Rim 21, 51329 Severin Na Kupi</derivirana_varijabla>
  </DomainObject.Predmet.ProtustrankaWithAdress>
  <DomainObject.Predmet.ProtustrankaWithAdressOIB>
    <izvorni_sadrzaj>RIM - COMMERCE d.o.o., OIB 82610829524, Rim 21, 51329 Severin Na Kupi</izvorni_sadrzaj>
    <derivirana_varijabla naziv="DomainObject.Predmet.ProtustrankaWithAdressOIB_1">RIM - COMMERCE d.o.o., OIB 82610829524, Rim 21, 51329 Severin Na Kupi</derivirana_varijabla>
  </DomainObject.Predmet.ProtustrankaWithAdressOIB>
  <DomainObject.Predmet.ProtustrankaNazivFormated>
    <izvorni_sadrzaj>RIM - COMMERCE d.o.o.</izvorni_sadrzaj>
    <derivirana_varijabla naziv="DomainObject.Predmet.ProtustrankaNazivFormated_1">RIM - COMMERCE d.o.o.</derivirana_varijabla>
  </DomainObject.Predmet.ProtustrankaNazivFormated>
  <DomainObject.Predmet.ProtustrankaNazivFormatedOIB>
    <izvorni_sadrzaj>RIM - COMMERCE d.o.o., OIB 82610829524</izvorni_sadrzaj>
    <derivirana_varijabla naziv="DomainObject.Predmet.ProtustrankaNazivFormatedOIB_1">RIM - COMMERCE d.o.o., OIB 82610829524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RIM - COMMERCE d.o.o.</item>
    </izvorni_sadrzaj>
    <derivirana_varijabla naziv="DomainObject.Predmet.ProtuStrankaListFormated_1">
      <item>RIM - COMMERCE d.o.o.</item>
    </derivirana_varijabla>
  </DomainObject.Predmet.ProtuStrankaListFormated>
  <DomainObject.Predmet.ProtuStrankaListFormatedOIB>
    <izvorni_sadrzaj>
      <item>RIM - COMMERCE d.o.o., OIB 82610829524</item>
    </izvorni_sadrzaj>
    <derivirana_varijabla naziv="DomainObject.Predmet.ProtuStrankaListFormatedOIB_1">
      <item>RIM - COMMERCE d.o.o., OIB 82610829524</item>
    </derivirana_varijabla>
  </DomainObject.Predmet.ProtuStrankaListFormatedOIB>
  <DomainObject.Predmet.ProtuStrankaListFormatedWithAdress>
    <izvorni_sadrzaj>
      <item>RIM - COMMERCE d.o.o., Rim 21, 51329 Severin Na Kupi</item>
    </izvorni_sadrzaj>
    <derivirana_varijabla naziv="DomainObject.Predmet.ProtuStrankaListFormatedWithAdress_1">
      <item>RIM - COMMERCE d.o.o., Rim 21, 51329 Severin Na Kupi</item>
    </derivirana_varijabla>
  </DomainObject.Predmet.ProtuStrankaListFormatedWithAdress>
  <DomainObject.Predmet.ProtuStrankaListFormatedWithAdressOIB>
    <izvorni_sadrzaj>
      <item>RIM - COMMERCE d.o.o., OIB 82610829524, Rim 21, 51329 Severin Na Kupi</item>
    </izvorni_sadrzaj>
    <derivirana_varijabla naziv="DomainObject.Predmet.ProtuStrankaListFormatedWithAdressOIB_1">
      <item>RIM - COMMERCE d.o.o., OIB 82610829524, Rim 21, 51329 Severin Na Kupi</item>
    </derivirana_varijabla>
  </DomainObject.Predmet.ProtuStrankaListFormatedWithAdressOIB>
  <DomainObject.Predmet.ProtuStrankaListNazivFormated>
    <izvorni_sadrzaj>
      <item>RIM - COMMERCE d.o.o.</item>
    </izvorni_sadrzaj>
    <derivirana_varijabla naziv="DomainObject.Predmet.ProtuStrankaListNazivFormated_1">
      <item>RIM - COMMERCE d.o.o.</item>
    </derivirana_varijabla>
  </DomainObject.Predmet.ProtuStrankaListNazivFormated>
  <DomainObject.Predmet.ProtuStrankaListNazivFormatedOIB>
    <izvorni_sadrzaj>
      <item>RIM - COMMERCE d.o.o., OIB 82610829524</item>
    </izvorni_sadrzaj>
    <derivirana_varijabla naziv="DomainObject.Predmet.ProtuStrankaListNazivFormatedOIB_1">
      <item>RIM - COMMERCE d.o.o., OIB 82610829524</item>
    </derivirana_varijabla>
  </DomainObject.Predmet.ProtuStrankaListNazivFormatedOIB>
  <DomainObject.Predmet.OstaliListFormated>
    <izvorni_sadrzaj>
      <item>BORIS ZADKOVIĆ</item>
    </izvorni_sadrzaj>
    <derivirana_varijabla naziv="DomainObject.Predmet.OstaliListFormated_1">
      <item>BORIS ZADKOVIĆ</item>
    </derivirana_varijabla>
  </DomainObject.Predmet.OstaliListFormated>
  <DomainObject.Predmet.OstaliListFormatedOIB>
    <izvorni_sadrzaj>
      <item>BORIS ZADKOVIĆ</item>
    </izvorni_sadrzaj>
    <derivirana_varijabla naziv="DomainObject.Predmet.OstaliListFormatedOIB_1">
      <item>BORIS ZADKOVIĆ</item>
    </derivirana_varijabla>
  </DomainObject.Predmet.OstaliListFormatedOIB>
  <DomainObject.Predmet.OstaliListFormatedWithAdress>
    <izvorni_sadrzaj>
      <item>BORIS ZADKOVIĆ</item>
    </izvorni_sadrzaj>
    <derivirana_varijabla naziv="DomainObject.Predmet.OstaliListFormatedWithAdress_1">
      <item>BORIS ZADKOVIĆ</item>
    </derivirana_varijabla>
  </DomainObject.Predmet.OstaliListFormatedWithAdress>
  <DomainObject.Predmet.OstaliListFormatedWithAdressOIB>
    <izvorni_sadrzaj>
      <item>BORIS ZADKOVIĆ</item>
    </izvorni_sadrzaj>
    <derivirana_varijabla naziv="DomainObject.Predmet.OstaliListFormatedWithAdressOIB_1">
      <item>BORIS ZADKOVIĆ</item>
    </derivirana_varijabla>
  </DomainObject.Predmet.OstaliListFormatedWithAdressOIB>
  <DomainObject.Predmet.OstaliListNazivFormated>
    <izvorni_sadrzaj>
      <item>BORIS ZADKOVIĆ</item>
    </izvorni_sadrzaj>
    <derivirana_varijabla naziv="DomainObject.Predmet.OstaliListNazivFormated_1">
      <item>BORIS ZADKOVIĆ</item>
    </derivirana_varijabla>
  </DomainObject.Predmet.OstaliListNazivFormated>
  <DomainObject.Predmet.OstaliListNazivFormatedOIB>
    <izvorni_sadrzaj>
      <item>BORIS ZADKOVIĆ</item>
    </izvorni_sadrzaj>
    <derivirana_varijabla naziv="DomainObject.Predmet.OstaliListNazivFormatedOIB_1">
      <item>BORIS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St-62/2018-9</izvorni_sadrzaj>
    <derivirana_varijabla naziv="DomainObject.PoslovniBrojDokumenta_1">St-62/2018-9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RIM - COMMERCE d.o.o.</izvorni_sadrzaj>
    <derivirana_varijabla naziv="DomainObject.Predmet.ProtustrankaIDrugi_1">RIM - COMMERCE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RIM - COMMERCE d.o.o., OIB 82610829524, Rim 21, 51329 Severin Na Kupi</izvorni_sadrzaj>
    <derivirana_varijabla naziv="DomainObject.Predmet.ProtustrankaIDrugiAdressOIB_1">RIM - COMMERCE d.o.o., OIB 82610829524, Rim 21,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RIM - COMMERCE d.o.o.</item>
      <item>BORIS ZADKOVIĆ</item>
    </izvorni_sadrzaj>
    <derivirana_varijabla naziv="DomainObject.Predmet.SudioniciListNaziv_1">
      <item>FOND ZA ZAŠTITU OKOLIŠA I ENERGETSKU UČINKOVITOST</item>
      <item>RIM - COMMERCE d.o.o.</item>
      <item>BORIS ZADKOVIĆ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RIM - COMMERCE d.o.o., OIB 82610829524, Rim 21,51329 Severin Na Kupi</item>
      <item>BORIS ZADKOVIĆ</item>
    </izvorni_sadrzaj>
    <derivirana_varijabla naziv="DomainObject.Predmet.SudioniciListAdressOIB_1">
      <item>FOND ZA ZAŠTITU OKOLIŠA I ENERGETSKU UČINKOVITOST, OIB 85828625994, Radnička cesta 80,10000 Zagreb</item>
      <item>RIM - COMMERCE d.o.o., OIB 82610829524, Rim 21,51329 Severin Na Kupi</item>
      <item>BORIS ZADKOVIĆ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82610829524</item>
      <item>, OIB null</item>
    </izvorni_sadrzaj>
    <derivirana_varijabla naziv="DomainObject.Predmet.SudioniciListNazivOIB_1">
      <item>, OIB 85828625994</item>
      <item>, OIB 82610829524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3760C-D3AE-4D9A-B5DE-A3CBF6B83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1360</properties:Words>
  <properties:Characters>7700</properties:Characters>
  <properties:Lines>147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2018-05-08T08:21:00Z</dcterms:created>
  <dc:creator>dcmelik</dc:creator>
  <cp:lastModifiedBy>Jasna Radulović</cp:lastModifiedBy>
  <cp:lastPrinted>2018-05-08T08:29:00Z</cp:lastPrinted>
  <dcterms:modified xmlns:xsi="http://www.w3.org/2001/XMLSchema-instance" xsi:type="dcterms:W3CDTF">2018-05-08T12:15:00Z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St-62/2018-9 / Odluka - Rješenje (62-18_poziv_vjerovnicima.docx)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