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390b" w14:paraId="645390b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EF020E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BROŠTULIN d.o.o. u likvidaciji, MALI VAREŠKI, Mali Vareški 7, OIB: 41516359885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F9625F">
        <w:rPr>
          <w:szCs w:val="24"/>
          <w:lang w:val="hr-HR"/>
        </w:rPr>
        <w:t>Branku Vareško, Šegotići, Šegotići 67, OIB: 37642176226</w:t>
      </w:r>
      <w:r w:rsidR="00455836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F9625F">
        <w:t>BROŠTULIN d.o.o. u likvidaciji, MALI VAREŠKI, Mali Vareški 7, OIB: 41516359885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3ADB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F9625F">
        <w:rPr>
          <w:szCs w:val="24"/>
          <w:lang w:val="hr-HR"/>
        </w:rPr>
        <w:t>519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D518E2">
        <w:rPr>
          <w:szCs w:val="24"/>
          <w:lang w:val="hr-HR"/>
        </w:rPr>
        <w:t>5</w:t>
      </w:r>
      <w:r w:rsidR="005D6912">
        <w:rPr>
          <w:szCs w:val="24"/>
          <w:lang w:val="hr-HR"/>
        </w:rPr>
        <w:t>1</w:t>
      </w:r>
      <w:r w:rsidR="00F9625F">
        <w:rPr>
          <w:szCs w:val="24"/>
          <w:lang w:val="hr-HR"/>
        </w:rPr>
        <w:t>9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640A79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640A79">
        <w:rPr>
          <w:szCs w:val="24"/>
          <w:lang w:val="hr-HR"/>
        </w:rPr>
        <w:t>28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F9625F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EF020E" w:rsidR="00EF020E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7938AF" w:rsidRPr="007938AF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EF020E" w:rsidRPr="00E95B75">
          <w:t>Posl.</w:t>
        </w:r>
        <w:r w:rsidR="00EF020E">
          <w:t xml:space="preserve"> </w:t>
        </w:r>
        <w:r w:rsidR="00EF020E" w:rsidRPr="00E95B75">
          <w:t>br</w:t>
        </w:r>
        <w:r w:rsidR="00EF020E">
          <w:t>oj: 4</w:t>
        </w:r>
        <w:r w:rsidR="00EF020E" w:rsidRPr="00E95B75">
          <w:t xml:space="preserve"> St-</w:t>
        </w:r>
        <w:r w:rsidR="00EF020E">
          <w:t>519/2016-8</w:t>
        </w:r>
      </w:p>
      <w:p w:rsidRDefault="007938AF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EF020E">
      <w:t>519/2016-8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31C9B"/>
    <w:rsid w:val="00035280"/>
    <w:rsid w:val="00035325"/>
    <w:rsid w:val="00061473"/>
    <w:rsid w:val="00065618"/>
    <w:rsid w:val="00082FFC"/>
    <w:rsid w:val="000858FB"/>
    <w:rsid w:val="000A68A4"/>
    <w:rsid w:val="000F0A11"/>
    <w:rsid w:val="000F6671"/>
    <w:rsid w:val="00123AB8"/>
    <w:rsid w:val="00137C1E"/>
    <w:rsid w:val="001554B9"/>
    <w:rsid w:val="00161B5E"/>
    <w:rsid w:val="0018536A"/>
    <w:rsid w:val="001865EB"/>
    <w:rsid w:val="00197E57"/>
    <w:rsid w:val="001D0BC2"/>
    <w:rsid w:val="001F6584"/>
    <w:rsid w:val="0020342B"/>
    <w:rsid w:val="00231D7B"/>
    <w:rsid w:val="0023655F"/>
    <w:rsid w:val="00242ED2"/>
    <w:rsid w:val="00252C35"/>
    <w:rsid w:val="00265F69"/>
    <w:rsid w:val="0026648B"/>
    <w:rsid w:val="00294218"/>
    <w:rsid w:val="002B2A4B"/>
    <w:rsid w:val="002F08A5"/>
    <w:rsid w:val="00303368"/>
    <w:rsid w:val="003113C2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55836"/>
    <w:rsid w:val="0048123E"/>
    <w:rsid w:val="00492165"/>
    <w:rsid w:val="004A5210"/>
    <w:rsid w:val="004B5C5A"/>
    <w:rsid w:val="004E3491"/>
    <w:rsid w:val="004E5134"/>
    <w:rsid w:val="004F3571"/>
    <w:rsid w:val="0051254F"/>
    <w:rsid w:val="00531331"/>
    <w:rsid w:val="005405A1"/>
    <w:rsid w:val="005529FA"/>
    <w:rsid w:val="00554328"/>
    <w:rsid w:val="0056129B"/>
    <w:rsid w:val="005B492A"/>
    <w:rsid w:val="005D6912"/>
    <w:rsid w:val="00621D9E"/>
    <w:rsid w:val="00640A79"/>
    <w:rsid w:val="006667CA"/>
    <w:rsid w:val="006C75FF"/>
    <w:rsid w:val="006E39F9"/>
    <w:rsid w:val="00714C48"/>
    <w:rsid w:val="00720D23"/>
    <w:rsid w:val="0076234D"/>
    <w:rsid w:val="007741F3"/>
    <w:rsid w:val="00790B03"/>
    <w:rsid w:val="007925A2"/>
    <w:rsid w:val="007938AF"/>
    <w:rsid w:val="00794AB6"/>
    <w:rsid w:val="007A40D3"/>
    <w:rsid w:val="007B1CBA"/>
    <w:rsid w:val="007D564F"/>
    <w:rsid w:val="007E560C"/>
    <w:rsid w:val="008200B4"/>
    <w:rsid w:val="00850C04"/>
    <w:rsid w:val="00866EE9"/>
    <w:rsid w:val="00884F70"/>
    <w:rsid w:val="0089489B"/>
    <w:rsid w:val="008972F8"/>
    <w:rsid w:val="008A19D1"/>
    <w:rsid w:val="008C4A91"/>
    <w:rsid w:val="008D27FC"/>
    <w:rsid w:val="00916F81"/>
    <w:rsid w:val="00933D8B"/>
    <w:rsid w:val="009463CE"/>
    <w:rsid w:val="009636AC"/>
    <w:rsid w:val="00985388"/>
    <w:rsid w:val="00994C38"/>
    <w:rsid w:val="009A0545"/>
    <w:rsid w:val="009B232C"/>
    <w:rsid w:val="009E328F"/>
    <w:rsid w:val="00A72C47"/>
    <w:rsid w:val="00A90D4E"/>
    <w:rsid w:val="00AE563A"/>
    <w:rsid w:val="00AF45BD"/>
    <w:rsid w:val="00AF5A22"/>
    <w:rsid w:val="00B124B5"/>
    <w:rsid w:val="00B3134C"/>
    <w:rsid w:val="00B83A17"/>
    <w:rsid w:val="00B85801"/>
    <w:rsid w:val="00BA108F"/>
    <w:rsid w:val="00BA1EEE"/>
    <w:rsid w:val="00BA34E3"/>
    <w:rsid w:val="00BA57A9"/>
    <w:rsid w:val="00BB7DFF"/>
    <w:rsid w:val="00BC52EF"/>
    <w:rsid w:val="00C12E96"/>
    <w:rsid w:val="00C679CA"/>
    <w:rsid w:val="00C75827"/>
    <w:rsid w:val="00C867CB"/>
    <w:rsid w:val="00CA0FFC"/>
    <w:rsid w:val="00CA3EE0"/>
    <w:rsid w:val="00CC1E61"/>
    <w:rsid w:val="00CD249F"/>
    <w:rsid w:val="00CF7413"/>
    <w:rsid w:val="00D0170A"/>
    <w:rsid w:val="00D42CB5"/>
    <w:rsid w:val="00D518E2"/>
    <w:rsid w:val="00D5493E"/>
    <w:rsid w:val="00D54C0C"/>
    <w:rsid w:val="00D6349D"/>
    <w:rsid w:val="00D657AB"/>
    <w:rsid w:val="00DA2E42"/>
    <w:rsid w:val="00DB738E"/>
    <w:rsid w:val="00DC7FAF"/>
    <w:rsid w:val="00DD5821"/>
    <w:rsid w:val="00DD742E"/>
    <w:rsid w:val="00DE694F"/>
    <w:rsid w:val="00E20B4A"/>
    <w:rsid w:val="00E22A5A"/>
    <w:rsid w:val="00E30495"/>
    <w:rsid w:val="00E56872"/>
    <w:rsid w:val="00E655B9"/>
    <w:rsid w:val="00E95B75"/>
    <w:rsid w:val="00EA2A0B"/>
    <w:rsid w:val="00EB084C"/>
    <w:rsid w:val="00EC7073"/>
    <w:rsid w:val="00EE78A5"/>
    <w:rsid w:val="00EE7995"/>
    <w:rsid w:val="00EF020E"/>
    <w:rsid w:val="00EF513E"/>
    <w:rsid w:val="00F43ADB"/>
    <w:rsid w:val="00F45354"/>
    <w:rsid w:val="00F466EB"/>
    <w:rsid w:val="00F51E07"/>
    <w:rsid w:val="00F5280F"/>
    <w:rsid w:val="00F7387B"/>
    <w:rsid w:val="00F9625F"/>
    <w:rsid w:val="00FA24AF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938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8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938AF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938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938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938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8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938AF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938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938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St-519/2016</izvorni_sadrzaj>
    <derivirana_varijabla naziv="DomainObject.Predmet.OznakaBroj_1">St-519/2016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BROŠTULIN d.o.o. u likvidaciji, MALI VAREŠKI zastupanog po punomoćniku Branko Vareško</izvorni_sadrzaj>
    <derivirana_varijabla naziv="DomainObject.Predmet.ProtustrankaFormated_1">  BROŠTULIN d.o.o. u likvidaciji, MALI VAREŠKI zastupanog po punomoćniku Branko Vareško</derivirana_varijabla>
  </DomainObject.Predmet.ProtustrankaFormated>
  <DomainObject.Predmet.ProtustrankaFormatedOIB>
    <izvorni_sadrzaj>  BROŠTULIN d.o.o. u likvidaciji, MALI VAREŠKI, OIB 41516359885 zastupanog po punomoćniku Branko Vareško</izvorni_sadrzaj>
    <derivirana_varijabla naziv="DomainObject.Predmet.ProtustrankaFormatedOIB_1">  BROŠTULIN d.o.o. u likvidaciji, MALI VAREŠKI, OIB 41516359885 zastupanog po punomoćniku Branko Vareško</derivirana_varijabla>
  </DomainObject.Predmet.ProtustrankaFormatedOIB>
  <DomainObject.Predmet.ProtustrankaFormatedWithAdress>
    <izvorni_sadrzaj> BROŠTULIN d.o.o. u likvidaciji, MALI VAREŠKI, Mali Vareški 7, 52207 Mali Vareški zastupanog po punomoćniku Branko Vareško</izvorni_sadrzaj>
    <derivirana_varijabla naziv="DomainObject.Predmet.ProtustrankaFormatedWithAdress_1"> BROŠTULIN d.o.o. u likvidaciji, MALI VAREŠKI, Mali Vareški 7, 52207 Mali Vareški zastupanog po punomoćniku Branko Vareško</derivirana_varijabla>
  </DomainObject.Predmet.ProtustrankaFormatedWithAdress>
  <DomainObject.Predmet.ProtustrankaFormatedWithAdressOIB>
    <izvorni_sadrzaj> BROŠTULIN d.o.o. u likvidaciji, MALI VAREŠKI, OIB 41516359885, Mali Vareški 7, 52207 Mali Vareški zastupanog po punomoćniku Branko Vareško</izvorni_sadrzaj>
    <derivirana_varijabla naziv="DomainObject.Predmet.ProtustrankaFormatedWithAdressOIB_1"> BROŠTULIN d.o.o. u likvidaciji, MALI VAREŠKI, OIB 41516359885, Mali Vareški 7, 52207 Mali Vareški zastupanog po punomoćniku Branko Vareško</derivirana_varijabla>
  </DomainObject.Predmet.ProtustrankaFormatedWithAdressOIB>
  <DomainObject.Predmet.ProtustrankaWithAdress>
    <izvorni_sadrzaj>BROŠTULIN d.o.o. u likvidaciji, MALI VAREŠKI Mali Vareški 7, 52207 Mali Vareški</izvorni_sadrzaj>
    <derivirana_varijabla naziv="DomainObject.Predmet.ProtustrankaWithAdress_1">BROŠTULIN d.o.o. u likvidaciji, MALI VAREŠKI Mali Vareški 7, 52207 Mali Vareški</derivirana_varijabla>
  </DomainObject.Predmet.ProtustrankaWithAdress>
  <DomainObject.Predmet.ProtustrankaWithAdressOIB>
    <izvorni_sadrzaj>BROŠTULIN d.o.o. u likvidaciji, MALI VAREŠKI, OIB 41516359885, Mali Vareški 7, 52207 Mali Vareški</izvorni_sadrzaj>
    <derivirana_varijabla naziv="DomainObject.Predmet.ProtustrankaWithAdressOIB_1">BROŠTULIN d.o.o. u likvidaciji, MALI VAREŠKI, OIB 41516359885, Mali Vareški 7, 52207 Mali Vareški</derivirana_varijabla>
  </DomainObject.Predmet.ProtustrankaWithAdressOIB>
  <DomainObject.Predmet.ProtustrankaNazivFormated>
    <izvorni_sadrzaj>BROŠTULIN d.o.o. u likvidaciji, MALI VAREŠKI</izvorni_sadrzaj>
    <derivirana_varijabla naziv="DomainObject.Predmet.ProtustrankaNazivFormated_1">BROŠTULIN d.o.o. u likvidaciji, MALI VAREŠKI</derivirana_varijabla>
  </DomainObject.Predmet.ProtustrankaNazivFormated>
  <DomainObject.Predmet.ProtustrankaNazivFormatedOIB>
    <izvorni_sadrzaj>BROŠTULIN d.o.o. u likvidaciji, MALI VAREŠKI, OIB 41516359885</izvorni_sadrzaj>
    <derivirana_varijabla naziv="DomainObject.Predmet.ProtustrankaNazivFormatedOIB_1">BROŠTULIN d.o.o. u likvidaciji, MALI VAREŠKI, OIB 41516359885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2024.19</izvorni_sadrzaj>
    <derivirana_varijabla naziv="DomainObject.Predmet.TrenutnaVrijednost_1">2024.19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BROŠTULIN d.o.o. u likvidaciji, MALI VAREŠKI zastupanog po punomoćniku Branko Vareško</item>
    </izvorni_sadrzaj>
    <derivirana_varijabla naziv="DomainObject.Predmet.ProtuStrankaListFormated_1">
      <item>BROŠTULIN d.o.o. u likvidaciji, MALI VAREŠKI zastupanog po punomoćniku Branko Vareško</item>
    </derivirana_varijabla>
  </DomainObject.Predmet.ProtuStrankaListFormated>
  <DomainObject.Predmet.ProtuStrankaListFormatedOIB>
    <izvorni_sadrzaj>
      <item>BROŠTULIN d.o.o. u likvidaciji, MALI VAREŠKI, OIB 41516359885 zastupanog po punomoćniku Branko Vareško</item>
    </izvorni_sadrzaj>
    <derivirana_varijabla naziv="DomainObject.Predmet.ProtuStrankaListFormatedOIB_1">
      <item>BROŠTULIN d.o.o. u likvidaciji, MALI VAREŠKI, OIB 41516359885 zastupanog po punomoćniku Branko Vareško</item>
    </derivirana_varijabla>
  </DomainObject.Predmet.ProtuStrankaListFormatedOIB>
  <DomainObject.Predmet.ProtuStrankaListFormatedWithAdress>
    <izvorni_sadrzaj>
      <item>BROŠTULIN d.o.o. u likvidaciji, MALI VAREŠKI, Mali Vareški 7, 52207 Mali Vareški zastupanog po punomoćniku Branko Vareško</item>
    </izvorni_sadrzaj>
    <derivirana_varijabla naziv="DomainObject.Predmet.ProtuStrankaListFormatedWithAdress_1">
      <item>BROŠTULIN d.o.o. u likvidaciji, MALI VAREŠKI, Mali Vareški 7, 52207 Mali Vareški zastupanog po punomoćniku Branko Vareško</item>
    </derivirana_varijabla>
  </DomainObject.Predmet.ProtuStrankaListFormatedWithAdress>
  <DomainObject.Predmet.ProtuStrankaListFormatedWithAdressOIB>
    <izvorni_sadrzaj>
      <item>BROŠTULIN d.o.o. u likvidaciji, MALI VAREŠKI, OIB 41516359885, Mali Vareški 7, 52207 Mali Vareški zastupanog po punomoćniku Branko Vareško</item>
    </izvorni_sadrzaj>
    <derivirana_varijabla naziv="DomainObject.Predmet.ProtuStrankaListFormatedWithAdressOIB_1">
      <item>BROŠTULIN d.o.o. u likvidaciji, MALI VAREŠKI, OIB 41516359885, Mali Vareški 7, 52207 Mali Vareški zastupanog po punomoćniku Branko Vareško</item>
    </derivirana_varijabla>
  </DomainObject.Predmet.ProtuStrankaListFormatedWithAdressOIB>
  <DomainObject.Predmet.ProtuStrankaListNazivFormated>
    <izvorni_sadrzaj>
      <item>BROŠTULIN d.o.o. u likvidaciji, MALI VAREŠKI</item>
    </izvorni_sadrzaj>
    <derivirana_varijabla naziv="DomainObject.Predmet.ProtuStrankaListNazivFormated_1">
      <item>BROŠTULIN d.o.o. u likvidaciji, MALI VAREŠKI</item>
    </derivirana_varijabla>
  </DomainObject.Predmet.ProtuStrankaListNazivFormated>
  <DomainObject.Predmet.ProtuStrankaListNazivFormatedOIB>
    <izvorni_sadrzaj>
      <item>BROŠTULIN d.o.o. u likvidaciji, MALI VAREŠKI, OIB 41516359885</item>
    </izvorni_sadrzaj>
    <derivirana_varijabla naziv="DomainObject.Predmet.ProtuStrankaListNazivFormatedOIB_1">
      <item>BROŠTULIN d.o.o. u likvidaciji, MALI VAREŠKI, OIB 41516359885</item>
    </derivirana_varijabla>
  </DomainObject.Predmet.ProtuStrankaListNazivFormatedOIB>
  <DomainObject.Predmet.OstaliListFormated>
    <izvorni_sadrzaj>
      <item>Branko Vareško punomoćnik sudionika u postupku BROŠTULIN d.o.o. u likvidaciji, MALI VAREŠKI</item>
    </izvorni_sadrzaj>
    <derivirana_varijabla naziv="DomainObject.Predmet.OstaliListFormated_1">
      <item>Branko Vareško punomoćnik sudionika u postupku BROŠTULIN d.o.o. u likvidaciji, MALI VAREŠKI</item>
    </derivirana_varijabla>
  </DomainObject.Predmet.OstaliListFormated>
  <DomainObject.Predmet.OstaliListFormatedOIB>
    <izvorni_sadrzaj>
      <item>Branko Vareško, OIB 37642176226 punomoćnik sudionika u postupku BROŠTULIN d.o.o. u likvidaciji, MALI VAREŠKI</item>
    </izvorni_sadrzaj>
    <derivirana_varijabla naziv="DomainObject.Predmet.OstaliListFormatedOIB_1">
      <item>Branko Vareško, OIB 37642176226 punomoćnik sudionika u postupku BROŠTULIN d.o.o. u likvidaciji, MALI VAREŠKI</item>
    </derivirana_varijabla>
  </DomainObject.Predmet.OstaliListFormatedOIB>
  <DomainObject.Predmet.OstaliListFormatedWithAdress>
    <izvorni_sadrzaj>
      <item>Branko Vareško, Šegotići 67, 52207 Šegotići punomoćnik sudionika u postupku BROŠTULIN d.o.o. u likvidaciji, MALI VAREŠKI</item>
    </izvorni_sadrzaj>
    <derivirana_varijabla naziv="DomainObject.Predmet.OstaliListFormatedWithAdress_1">
      <item>Branko Vareško, Šegotići 67, 52207 Šegotići punomoćnik sudionika u postupku BROŠTULIN d.o.o. u likvidaciji, MALI VAREŠKI</item>
    </derivirana_varijabla>
  </DomainObject.Predmet.OstaliListFormatedWithAdress>
  <DomainObject.Predmet.OstaliListFormatedWithAdressOIB>
    <izvorni_sadrzaj>
      <item>Branko Vareško, OIB 37642176226, Šegotići 67, 52207 Šegotići punomoćnik sudionika u postupku BROŠTULIN d.o.o. u likvidaciji, MALI VAREŠKI</item>
    </izvorni_sadrzaj>
    <derivirana_varijabla naziv="DomainObject.Predmet.OstaliListFormatedWithAdressOIB_1">
      <item>Branko Vareško, OIB 37642176226, Šegotići 67, 52207 Šegotići punomoćnik sudionika u postupku BROŠTULIN d.o.o. u likvidaciji, MALI VAREŠKI</item>
    </derivirana_varijabla>
  </DomainObject.Predmet.OstaliListFormatedWithAdressOIB>
  <DomainObject.Predmet.OstaliListNazivFormated>
    <izvorni_sadrzaj>
      <item>Branko Vareško</item>
    </izvorni_sadrzaj>
    <derivirana_varijabla naziv="DomainObject.Predmet.OstaliListNazivFormated_1">
      <item>Branko Vareško</item>
    </derivirana_varijabla>
  </DomainObject.Predmet.OstaliListNazivFormated>
  <DomainObject.Predmet.OstaliListNazivFormatedOIB>
    <izvorni_sadrzaj>
      <item>Branko Vareško, OIB 37642176226</item>
    </izvorni_sadrzaj>
    <derivirana_varijabla naziv="DomainObject.Predmet.OstaliListNazivFormatedOIB_1">
      <item>Branko Vareško, OIB 37642176226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BROŠTULIN d.o.o. u likvidaciji, MALI VAREŠKI</izvorni_sadrzaj>
    <derivirana_varijabla naziv="DomainObject.Predmet.ProtustrankaIDrugi_1">BROŠTULIN d.o.o. u likvidaciji, MALI VAREŠKI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BROŠTULIN d.o.o. u likvidaciji, MALI VAREŠKI, OIB 41516359885, Mali Vareški 7, 52207 Mali Vareški</izvorni_sadrzaj>
    <derivirana_varijabla naziv="DomainObject.Predmet.ProtustrankaIDrugiAdressOIB_1">BROŠTULIN d.o.o. u likvidaciji, MALI VAREŠKI, OIB 41516359885, Mali Vareški 7, 52207 Mali Vareški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BROŠTULIN d.o.o. u likvidaciji, MALI VAREŠKI</item>
      <item>Branko Vareško</item>
    </izvorni_sadrzaj>
    <derivirana_varijabla naziv="DomainObject.Predmet.SudioniciListNaziv_1">
      <item>FINANCIJSKA AGENCIJA, RC RIJEKA, PODRUŽNICA PULA, PULA</item>
      <item>BROŠTULIN d.o.o. u likvidaciji, MALI VAREŠKI</item>
      <item>Branko Vareško</item>
    </derivirana_varijabla>
  </DomainObject.Predmet.SudioniciListNaziv>
  <DomainObject.Predmet.SudioniciListAdressOIB>
    <izvorni_sadrzaj>
      <item>FINANCIJSKA AGENCIJA, RC RIJEKA, PODRUŽNICA PULA, PULA, OIB 85821130368, Giardini 5,52100 Pula</item>
      <item>BROŠTULIN d.o.o. u likvidaciji, MALI VAREŠKI, OIB 41516359885, Mali Vareški 7,52207 Mali Vareški</item>
      <item>Branko Vareško, OIB 37642176226, Šegotići 67,52207 Šegotići</item>
    </izvorni_sadrzaj>
    <derivirana_varijabla naziv="DomainObject.Predmet.SudioniciListAdressOIB_1">
      <item>FINANCIJSKA AGENCIJA, RC RIJEKA, PODRUŽNICA PULA, PULA, OIB 85821130368, Giardini 5,52100 Pula</item>
      <item>BROŠTULIN d.o.o. u likvidaciji, MALI VAREŠKI, OIB 41516359885, Mali Vareški 7,52207 Mali Vareški</item>
      <item>Branko Vareško, OIB 37642176226, Šegotići 67,52207 Šegotići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41516359885</item>
      <item>, OIB 37642176226</item>
    </izvorni_sadrzaj>
    <derivirana_varijabla naziv="DomainObject.Predmet.SudioniciListNazivOIB_1">
      <item>, OIB 85821130368</item>
      <item>, OIB 41516359885</item>
      <item>, OIB 37642176226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179161-5374-4A3C-BC1C-D1D1043F70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944</properties:Words>
  <properties:Characters>5177</properties:Characters>
  <properties:Lines>117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2016-04-28T07:57:00Z</dcterms:created>
  <dc:creator>Jasmina Matika</dc:creator>
  <cp:lastModifiedBy>Sanja Prodan</cp:lastModifiedBy>
  <cp:lastPrinted>2016-04-28T07:59:00Z</cp:lastPrinted>
  <dcterms:modified xmlns:xsi="http://www.w3.org/2001/XMLSchema-instance" xsi:type="dcterms:W3CDTF">2016-04-28T07:59:00Z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