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5b25" w14:paraId="ffb5b25" w:rsidRDefault="00CB6F23" w:rsidP="00CB6F23" w:rsidR="006B0440" w:rsidRPr="00267DA6">
      <w:pPr>
        <w:tabs>
          <w:tab w:pos="426" w:val="left"/>
          <w:tab w:pos="4536" w:val="center"/>
        </w:tabs>
        <w15:collapsed w:val="false"/>
      </w:pPr>
      <w:bookmarkStart w:name="_GoBack" w:id="0"/>
      <w:bookmarkEnd w:id="0"/>
      <w:r>
        <w:tab/>
      </w:r>
      <w:r w:rsidR="000C46EC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B6F23" w:rsidR="00056A75">
      <w:pPr>
        <w:tabs>
          <w:tab w:pos="7606" w:val="left"/>
        </w:tabs>
        <w:jc w:val="both"/>
      </w:pPr>
      <w:r>
        <w:t>TRGOVAČKI SUD U ZAGREBU</w:t>
      </w:r>
      <w:r w:rsidR="00CB6F23">
        <w:tab/>
      </w:r>
      <w:r w:rsidR="00CB6F23" w:rsidRPr="00267DA6">
        <w:t>4  St-</w:t>
      </w:r>
      <w:r w:rsidR="000E214C">
        <w:t>4806</w:t>
      </w:r>
      <w:r w:rsidR="00CB6F23">
        <w:t>/16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5FED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0E214C" w:rsidRPr="006C51DD">
        <w:t>GRADITELJSTVO NATALIJA j.d.o.o. u stečaju, Voloder, Ulica Graševine 15 A, OIB 09918579241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0E214C">
        <w:t>14. prosinca</w:t>
      </w:r>
      <w:r w:rsidR="006007B5">
        <w:t xml:space="preserve"> 2017. godine</w:t>
      </w:r>
      <w:r w:rsidR="00514F89">
        <w:t>,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0E214C" w:rsidP="000E214C" w:rsidR="000E214C">
      <w:pPr>
        <w:jc w:val="both"/>
      </w:pPr>
      <w:r w:rsidRPr="00730688">
        <w:t xml:space="preserve">I. Utvrđene su slijedeće tražbine prvog višeg isplatnog reda: </w:t>
      </w:r>
    </w:p>
    <w:p w:rsidRDefault="000E214C" w:rsidP="000E214C" w:rsidR="000E214C" w:rsidRPr="00730688">
      <w:pPr>
        <w:jc w:val="both"/>
      </w:pPr>
    </w:p>
    <w:p w:rsidRDefault="000E214C" w:rsidP="000E214C" w:rsidR="000E214C">
      <w:pPr>
        <w:jc w:val="both"/>
      </w:pPr>
      <w:r>
        <w:t xml:space="preserve">I.1. REPUBLIKA HRVATSKA, MINISTARSTVO FINANCIJA, </w:t>
      </w:r>
    </w:p>
    <w:p w:rsidRDefault="000E214C" w:rsidP="000E214C" w:rsidR="000E214C">
      <w:pPr>
        <w:ind w:firstLine="360"/>
        <w:jc w:val="both"/>
      </w:pPr>
      <w:r>
        <w:t xml:space="preserve">POREZNA UPRAVA </w:t>
      </w:r>
    </w:p>
    <w:p w:rsidRDefault="000E214C" w:rsidP="000E214C" w:rsidR="000E214C">
      <w:pPr>
        <w:ind w:firstLine="360"/>
        <w:jc w:val="both"/>
      </w:pPr>
      <w:r w:rsidRPr="00674568">
        <w:t xml:space="preserve">OIB </w:t>
      </w:r>
      <w:r>
        <w:t xml:space="preserve">18683136487                                                                                        </w:t>
      </w:r>
      <w:r w:rsidR="00D45923">
        <w:t xml:space="preserve">    </w:t>
      </w:r>
      <w:r>
        <w:t>40.478,55 kn</w:t>
      </w:r>
    </w:p>
    <w:p w:rsidRDefault="000E214C" w:rsidP="000E214C" w:rsidR="000E214C">
      <w:pPr>
        <w:ind w:firstLine="360"/>
        <w:jc w:val="both"/>
      </w:pPr>
    </w:p>
    <w:p w:rsidRDefault="000E214C" w:rsidP="000E214C" w:rsidR="000E214C">
      <w:pPr>
        <w:jc w:val="both"/>
      </w:pPr>
    </w:p>
    <w:p w:rsidRDefault="000E214C" w:rsidP="000E214C" w:rsidR="000E214C">
      <w:pPr>
        <w:jc w:val="both"/>
      </w:pPr>
      <w:r w:rsidRPr="00730688">
        <w:t xml:space="preserve">II. Utvrđene su slijedeće tražbine drugog višeg isplatnog reda: </w:t>
      </w:r>
    </w:p>
    <w:p w:rsidRDefault="000E214C" w:rsidP="000E214C" w:rsidR="000E214C" w:rsidRPr="00730688">
      <w:pPr>
        <w:jc w:val="both"/>
      </w:pPr>
    </w:p>
    <w:p w:rsidRDefault="000E214C" w:rsidP="000E214C" w:rsidR="000E214C">
      <w:pPr>
        <w:tabs>
          <w:tab w:pos="7849" w:val="left"/>
        </w:tabs>
        <w:jc w:val="both"/>
      </w:pPr>
      <w:r>
        <w:t xml:space="preserve">II.1. VIPnet d.o.o., Zagreb, </w:t>
      </w:r>
    </w:p>
    <w:p w:rsidRDefault="000E214C" w:rsidP="000E214C" w:rsidR="000E214C" w:rsidRPr="00730688">
      <w:pPr>
        <w:tabs>
          <w:tab w:pos="7849" w:val="left"/>
        </w:tabs>
        <w:jc w:val="both"/>
      </w:pPr>
      <w:r>
        <w:t xml:space="preserve">        Vrtni put 1,</w:t>
      </w:r>
      <w:r w:rsidRPr="00730688">
        <w:t xml:space="preserve"> OIB </w:t>
      </w:r>
      <w:r>
        <w:t>29524210204                                                                        1.741,72</w:t>
      </w:r>
      <w:r w:rsidRPr="00730688">
        <w:t xml:space="preserve"> kn</w:t>
      </w:r>
    </w:p>
    <w:p w:rsidRDefault="000E214C" w:rsidP="000E214C" w:rsidR="000E214C">
      <w:pPr>
        <w:jc w:val="both"/>
      </w:pPr>
      <w:r>
        <w:t xml:space="preserve">                                    </w:t>
      </w:r>
      <w:r w:rsidRPr="00730688">
        <w:t xml:space="preserve"> </w:t>
      </w:r>
      <w:r>
        <w:t xml:space="preserve">                                                                 </w:t>
      </w:r>
    </w:p>
    <w:p w:rsidRDefault="000E214C" w:rsidP="000E214C" w:rsidR="000E214C">
      <w:pPr>
        <w:tabs>
          <w:tab w:pos="7849" w:val="left"/>
        </w:tabs>
        <w:jc w:val="both"/>
      </w:pPr>
      <w:r>
        <w:t xml:space="preserve">II.2. ADRIA GRUPA d.o.o., Zagreb, </w:t>
      </w:r>
    </w:p>
    <w:p w:rsidRDefault="000E214C" w:rsidP="000E214C" w:rsidR="000E214C" w:rsidRPr="00730688">
      <w:pPr>
        <w:tabs>
          <w:tab w:pos="7849" w:val="left"/>
        </w:tabs>
        <w:jc w:val="both"/>
      </w:pPr>
      <w:r>
        <w:t xml:space="preserve">        Heinzlova 53a,</w:t>
      </w:r>
      <w:r w:rsidRPr="00730688">
        <w:t xml:space="preserve"> OIB </w:t>
      </w:r>
      <w:r>
        <w:t>06637660960                                                                    3.388,29</w:t>
      </w:r>
      <w:r w:rsidRPr="00730688">
        <w:t xml:space="preserve"> kn</w:t>
      </w:r>
    </w:p>
    <w:p w:rsidRDefault="000E214C" w:rsidP="000E214C" w:rsidR="000E214C">
      <w:pPr>
        <w:jc w:val="both"/>
      </w:pPr>
      <w:r>
        <w:t xml:space="preserve">                                    </w:t>
      </w:r>
      <w:r w:rsidRPr="00730688">
        <w:t xml:space="preserve"> </w:t>
      </w:r>
      <w:r>
        <w:t xml:space="preserve">                                                                 </w:t>
      </w:r>
    </w:p>
    <w:p w:rsidRDefault="000E214C" w:rsidP="000E214C" w:rsidR="000E214C">
      <w:pPr>
        <w:jc w:val="both"/>
      </w:pPr>
      <w:r>
        <w:t>II.3</w:t>
      </w:r>
      <w:r w:rsidRPr="00730688">
        <w:t xml:space="preserve">. </w:t>
      </w:r>
      <w:r>
        <w:t xml:space="preserve">REPUBLIKA HRVATSKA, MINISTARSTVO FINANCIJA, </w:t>
      </w:r>
    </w:p>
    <w:p w:rsidRDefault="000E214C" w:rsidP="000E214C" w:rsidR="000E214C">
      <w:pPr>
        <w:ind w:firstLine="360"/>
        <w:jc w:val="both"/>
      </w:pPr>
      <w:r>
        <w:t xml:space="preserve"> POREZNA UPRAVA </w:t>
      </w:r>
    </w:p>
    <w:p w:rsidRDefault="000E214C" w:rsidP="000E214C" w:rsidR="000E214C">
      <w:pPr>
        <w:jc w:val="both"/>
      </w:pPr>
      <w:r>
        <w:t xml:space="preserve">       </w:t>
      </w:r>
      <w:r w:rsidRPr="00674568">
        <w:t xml:space="preserve">OIB </w:t>
      </w:r>
      <w:r>
        <w:t>18683136487                                                                                            58.556,32</w:t>
      </w:r>
      <w:r w:rsidRPr="00730688">
        <w:t xml:space="preserve"> kn</w:t>
      </w:r>
    </w:p>
    <w:p w:rsidRDefault="000E214C" w:rsidP="000E214C" w:rsidR="000E214C">
      <w:pPr>
        <w:jc w:val="both"/>
      </w:pPr>
    </w:p>
    <w:p w:rsidRDefault="000E214C" w:rsidP="000E214C" w:rsidR="000E214C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AD4C3F" w:rsidP="00AD4C3F" w:rsidR="00AD4C3F">
      <w:pPr>
        <w:ind w:firstLine="708"/>
        <w:jc w:val="both"/>
      </w:pPr>
      <w:r w:rsidRPr="00267DA6">
        <w:t xml:space="preserve">Na ispitnom ročištu koje je održano dana </w:t>
      </w:r>
      <w:r>
        <w:t>14. prosinca 2017.</w:t>
      </w:r>
      <w:r w:rsidRPr="00267DA6">
        <w:t xml:space="preserve"> godine ispitane su sve prijavljene tražbine prema svojim iznosima i redu. Stečajni upravitelj priznao je tražbin</w:t>
      </w:r>
      <w:r>
        <w:t>u</w:t>
      </w:r>
      <w:r w:rsidRPr="00267DA6">
        <w:t xml:space="preserve"> </w:t>
      </w:r>
      <w:r>
        <w:t>prvog višeg isplatnog reda, navedenu u točki I. izreke rješenja u iznosu od 40.478,55 kn. Nadalje stečajni upravitelj priznao je tražbine drugog višeg isplatnog reda, navedene u točki II. izreke ovog rješenja u ukupnom iznosu od 63.686,33</w:t>
      </w:r>
      <w:r w:rsidRPr="00937C5C">
        <w:t xml:space="preserve"> </w:t>
      </w:r>
      <w:r>
        <w:t xml:space="preserve">kn. Tako priznate tražbine prvog i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</w:t>
      </w:r>
      <w:r w:rsidRPr="00267DA6">
        <w:lastRenderedPageBreak/>
        <w:t xml:space="preserve">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pod točkama I. i II. izreke ovog rješenja. </w:t>
      </w:r>
    </w:p>
    <w:p w:rsidRDefault="00AD4C3F" w:rsidP="00AD4C3F" w:rsidR="00AD4C3F">
      <w:pPr>
        <w:ind w:firstLine="708"/>
        <w:jc w:val="both"/>
      </w:pPr>
    </w:p>
    <w:p w:rsidRDefault="00AD4C3F" w:rsidP="00AD4C3F" w:rsidR="00AD4C3F">
      <w:pPr>
        <w:ind w:firstLine="708"/>
        <w:jc w:val="both"/>
      </w:pPr>
    </w:p>
    <w:p w:rsidRDefault="009468B0" w:rsidP="00AD4C3F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AD4C3F">
        <w:t>14. prosinca</w:t>
      </w:r>
      <w:r w:rsidR="00FB291A">
        <w:t xml:space="preserve"> 2017</w:t>
      </w:r>
      <w:r w:rsidR="004A201D" w:rsidRPr="002032E7">
        <w:t>.</w:t>
      </w:r>
      <w:r w:rsidRPr="002032E7">
        <w:t xml:space="preserve"> godine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6B02A2" w:rsidRPr="00F51122">
      <w:pPr>
        <w:tabs>
          <w:tab w:pos="6805" w:val="left"/>
        </w:tabs>
        <w:jc w:val="both"/>
      </w:pPr>
      <w:r>
        <w:tab/>
      </w:r>
      <w:r w:rsidR="00AD4C3F">
        <w:t>Marina Markić</w:t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C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AD4C3F">
      <w:t>4806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214C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92E22"/>
    <w:rsid w:val="003D0B7D"/>
    <w:rsid w:val="00402C99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14F89"/>
    <w:rsid w:val="00562398"/>
    <w:rsid w:val="005646C8"/>
    <w:rsid w:val="005C24C0"/>
    <w:rsid w:val="005E3015"/>
    <w:rsid w:val="006007B5"/>
    <w:rsid w:val="00605FED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361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D4C3F"/>
    <w:rsid w:val="00AE0E25"/>
    <w:rsid w:val="00AE2504"/>
    <w:rsid w:val="00AF58ED"/>
    <w:rsid w:val="00B103D9"/>
    <w:rsid w:val="00B20D76"/>
    <w:rsid w:val="00B50EEB"/>
    <w:rsid w:val="00B81753"/>
    <w:rsid w:val="00B93ADE"/>
    <w:rsid w:val="00BA1AD3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B6F23"/>
    <w:rsid w:val="00CC4222"/>
    <w:rsid w:val="00CD08C4"/>
    <w:rsid w:val="00CD6CDA"/>
    <w:rsid w:val="00D26C39"/>
    <w:rsid w:val="00D42104"/>
    <w:rsid w:val="00D45923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3C47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402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402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4806</izvorni_sadrzaj>
    <derivirana_varijabla naziv="DomainObject.Predmet.Broj_1">4806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St-4806/2016</izvorni_sadrzaj>
    <derivirana_varijabla naziv="DomainObject.Predmet.OznakaBroj_1">St-4806/2016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NATALIJA j.d.o.o. zastupanog po punomoćniku Marko Marković</izvorni_sadrzaj>
    <derivirana_varijabla naziv="DomainObject.Predmet.ProtustrankaFormated_1">  GRADITELJSTVO NATALIJA j.d.o.o. zastupanog po punomoćniku Marko Marković</derivirana_varijabla>
  </DomainObject.Predmet.ProtustrankaFormated>
  <DomainObject.Predmet.ProtustrankaFormatedOIB>
    <izvorni_sadrzaj>  GRADITELJSTVO NATALIJA j.d.o.o., OIB 09918579241 zastupanog po punomoćniku Marko Marković</izvorni_sadrzaj>
    <derivirana_varijabla naziv="DomainObject.Predmet.ProtustrankaFormatedOIB_1">  GRADITELJSTVO NATALIJA j.d.o.o., OIB 09918579241 zastupanog po punomoćniku Marko Marković</derivirana_varijabla>
  </DomainObject.Predmet.ProtustrankaFormatedOIB>
  <DomainObject.Predmet.ProtustrankaFormatedWithAdress>
    <izvorni_sadrzaj> GRADITELJSTVO NATALIJA j.d.o.o., Ulica Graševine 15 A, 44317 Voloder zastupanog po punomoćniku Marko Marković</izvorni_sadrzaj>
    <derivirana_varijabla naziv="DomainObject.Predmet.ProtustrankaFormatedWithAdress_1"> GRADITELJSTVO NATALIJA j.d.o.o., Ulica Graševine 15 A, 44317 Voloder zastupanog po punomoćniku Marko Marković</derivirana_varijabla>
  </DomainObject.Predmet.ProtustrankaFormatedWithAdress>
  <DomainObject.Predmet.ProtustrankaFormatedWithAdressOIB>
    <izvorni_sadrzaj> GRADITELJSTVO NATALIJA j.d.o.o., OIB 09918579241, Ulica Graševine 15 A, 44317 Voloder zastupanog po punomoćniku Marko Marković</izvorni_sadrzaj>
    <derivirana_varijabla naziv="DomainObject.Predmet.ProtustrankaFormatedWithAdressOIB_1"> GRADITELJSTVO NATALIJA j.d.o.o., OIB 09918579241, Ulica Graševine 15 A, 44317 Voloder zastupanog po punomoćniku Marko Marković</derivirana_varijabla>
  </DomainObject.Predmet.ProtustrankaFormatedWithAdressOIB>
  <DomainObject.Predmet.ProtustrankaWithAdress>
    <izvorni_sadrzaj>GRADITELJSTVO NATALIJA j.d.o.o. Ulica Graševine 15 A, 44317 Voloder</izvorni_sadrzaj>
    <derivirana_varijabla naziv="DomainObject.Predmet.ProtustrankaWithAdress_1">GRADITELJSTVO NATALIJA j.d.o.o. Ulica Graševine 15 A, 44317 Voloder</derivirana_varijabla>
  </DomainObject.Predmet.ProtustrankaWithAdress>
  <DomainObject.Predmet.ProtustrankaWithAdressOIB>
    <izvorni_sadrzaj>GRADITELJSTVO NATALIJA j.d.o.o., OIB 09918579241, Ulica Graševine 15 A, 44317 Voloder</izvorni_sadrzaj>
    <derivirana_varijabla naziv="DomainObject.Predmet.ProtustrankaWithAdressOIB_1">GRADITELJSTVO NATALIJA j.d.o.o., OIB 09918579241, Ulica Graševine 15 A, 44317 Voloder</derivirana_varijabla>
  </DomainObject.Predmet.ProtustrankaWithAdressOIB>
  <DomainObject.Predmet.ProtustrankaNazivFormated>
    <izvorni_sadrzaj>GRADITELJSTVO NATALIJA j.d.o.o.</izvorni_sadrzaj>
    <derivirana_varijabla naziv="DomainObject.Predmet.ProtustrankaNazivFormated_1">GRADITELJSTVO NATALIJA j.d.o.o.</derivirana_varijabla>
  </DomainObject.Predmet.ProtustrankaNazivFormated>
  <DomainObject.Predmet.ProtustrankaNazivFormatedOIB>
    <izvorni_sadrzaj>GRADITELJSTVO NATALIJA j.d.o.o., OIB 09918579241</izvorni_sadrzaj>
    <derivirana_varijabla naziv="DomainObject.Predmet.ProtustrankaNazivFormatedOIB_1">GRADITELJSTVO NATALIJA j.d.o.o., OIB 09918579241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NATALIJA j.d.o.o. zastupanog po punomoćniku Marko Marković</item>
    </izvorni_sadrzaj>
    <derivirana_varijabla naziv="DomainObject.Predmet.ProtuStrankaListFormated_1">
      <item>GRADITELJSTVO NATALIJA j.d.o.o. zastupanog po punomoćniku Marko Marković</item>
    </derivirana_varijabla>
  </DomainObject.Predmet.ProtuStrankaListFormated>
  <DomainObject.Predmet.ProtuStrankaListFormatedOIB>
    <izvorni_sadrzaj>
      <item>GRADITELJSTVO NATALIJA j.d.o.o., OIB 09918579241 zastupanog po punomoćniku Marko Marković</item>
    </izvorni_sadrzaj>
    <derivirana_varijabla naziv="DomainObject.Predmet.ProtuStrankaListFormatedOIB_1">
      <item>GRADITELJSTVO NATALIJA j.d.o.o., OIB 09918579241 zastupanog po punomoćniku Marko Marković</item>
    </derivirana_varijabla>
  </DomainObject.Predmet.ProtuStrankaListFormatedOIB>
  <DomainObject.Predmet.ProtuStrankaListFormatedWithAdress>
    <izvorni_sadrzaj>
      <item>GRADITELJSTVO NATALIJA j.d.o.o., Ulica Graševine 15 A, 44317 Voloder zastupanog po punomoćniku Marko Marković</item>
    </izvorni_sadrzaj>
    <derivirana_varijabla naziv="DomainObject.Predmet.ProtuStrankaListFormatedWithAdress_1">
      <item>GRADITELJSTVO NATALIJA j.d.o.o., Ulica Graševine 15 A, 44317 Voloder zastupanog po punomoćniku Marko Marković</item>
    </derivirana_varijabla>
  </DomainObject.Predmet.ProtuStrankaListFormatedWithAdress>
  <DomainObject.Predmet.ProtuStrankaListFormatedWithAdressOIB>
    <izvorni_sadrzaj>
      <item>GRADITELJSTVO NATALIJA j.d.o.o., OIB 09918579241, Ulica Graševine 15 A, 44317 Voloder zastupanog po punomoćniku Marko Marković</item>
    </izvorni_sadrzaj>
    <derivirana_varijabla naziv="DomainObject.Predmet.ProtuStrankaListFormatedWithAdressOIB_1">
      <item>GRADITELJSTVO NATALIJA j.d.o.o., OIB 09918579241, Ulica Graševine 15 A, 44317 Voloder zastupanog po punomoćniku Marko Marković</item>
    </derivirana_varijabla>
  </DomainObject.Predmet.ProtuStrankaListFormatedWithAdressOIB>
  <DomainObject.Predmet.ProtuStrankaListNazivFormated>
    <izvorni_sadrzaj>
      <item>GRADITELJSTVO NATALIJA j.d.o.o.</item>
    </izvorni_sadrzaj>
    <derivirana_varijabla naziv="DomainObject.Predmet.ProtuStrankaListNazivFormated_1">
      <item>GRADITELJSTVO NATALIJA j.d.o.o.</item>
    </derivirana_varijabla>
  </DomainObject.Predmet.ProtuStrankaListNazivFormated>
  <DomainObject.Predmet.ProtuStrankaListNazivFormatedOIB>
    <izvorni_sadrzaj>
      <item>GRADITELJSTVO NATALIJA j.d.o.o., OIB 09918579241</item>
    </izvorni_sadrzaj>
    <derivirana_varijabla naziv="DomainObject.Predmet.ProtuStrankaListNazivFormatedOIB_1">
      <item>GRADITELJSTVO NATALIJA j.d.o.o., OIB 09918579241</item>
    </derivirana_varijabla>
  </DomainObject.Predmet.ProtuStrankaListNazivFormatedOIB>
  <DomainObject.Predmet.OstaliListFormated>
    <izvorni_sadrzaj>
      <item>Marko Marković punomoćnik sudionika u postupku GRADITELJSTVO NATALIJA j.d.o.o.</item>
    </izvorni_sadrzaj>
    <derivirana_varijabla naziv="DomainObject.Predmet.OstaliListFormated_1">
      <item>Marko Marković punomoćnik sudionika u postupku GRADITELJSTVO NATALIJA j.d.o.o.</item>
    </derivirana_varijabla>
  </DomainObject.Predmet.OstaliListFormated>
  <DomainObject.Predmet.OstaliListFormatedOIB>
    <izvorni_sadrzaj>
      <item>Marko Marković, OIB 52944241377 punomoćnik sudionika u postupku GRADITELJSTVO NATALIJA j.d.o.o.</item>
    </izvorni_sadrzaj>
    <derivirana_varijabla naziv="DomainObject.Predmet.OstaliListFormatedOIB_1">
      <item>Marko Marković, OIB 52944241377 punomoćnik sudionika u postupku GRADITELJSTVO NATALIJA j.d.o.o.</item>
    </derivirana_varijabla>
  </DomainObject.Predmet.OstaliListFormatedOIB>
  <DomainObject.Predmet.OstaliListFormatedWithAdress>
    <izvorni_sadrzaj>
      <item>Marko Marković, Graševine 15a, 44317 Voloder punomoćnik sudionika u postupku GRADITELJSTVO NATALIJA j.d.o.o.</item>
    </izvorni_sadrzaj>
    <derivirana_varijabla naziv="DomainObject.Predmet.OstaliListFormatedWithAdress_1">
      <item>Marko Marković, Graševine 15a, 44317 Voloder punomoćnik sudionika u postupku GRADITELJSTVO NATALIJA j.d.o.o.</item>
    </derivirana_varijabla>
  </DomainObject.Predmet.OstaliListFormatedWithAdress>
  <DomainObject.Predmet.OstaliListFormatedWithAdressOIB>
    <izvorni_sadrzaj>
      <item>Marko Marković, OIB 52944241377, Graševine 15a, 44317 Voloder punomoćnik sudionika u postupku GRADITELJSTVO NATALIJA j.d.o.o.</item>
    </izvorni_sadrzaj>
    <derivirana_varijabla naziv="DomainObject.Predmet.OstaliListFormatedWithAdressOIB_1">
      <item>Marko Marković, OIB 52944241377, Graševine 15a, 44317 Voloder punomoćnik sudionika u postupku GRADITELJSTVO NATALIJA j.d.o.o.</item>
    </derivirana_varijabla>
  </DomainObject.Predmet.OstaliListFormatedWithAdressOIB>
  <DomainObject.Predmet.OstaliListNazivFormated>
    <izvorni_sadrzaj>
      <item>Marko Marković</item>
    </izvorni_sadrzaj>
    <derivirana_varijabla naziv="DomainObject.Predmet.OstaliListNazivFormated_1">
      <item>Marko Marković</item>
    </derivirana_varijabla>
  </DomainObject.Predmet.OstaliListNazivFormated>
  <DomainObject.Predmet.OstaliListNazivFormatedOIB>
    <izvorni_sadrzaj>
      <item>Marko Marković, OIB 52944241377</item>
    </izvorni_sadrzaj>
    <derivirana_varijabla naziv="DomainObject.Predmet.OstaliListNazivFormatedOIB_1">
      <item>Marko Marković, OIB 52944241377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NATALIJA j.d.o.o.</izvorni_sadrzaj>
    <derivirana_varijabla naziv="DomainObject.Predmet.ProtustrankaIDrugi_1">GRADITELJSTVO NATALIJA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NATALIJA j.d.o.o., OIB 09918579241, Ulica Graševine 15 A, 44317 Voloder</izvorni_sadrzaj>
    <derivirana_varijabla naziv="DomainObject.Predmet.ProtustrankaIDrugiAdressOIB_1">GRADITELJSTVO NATALIJA j.d.o.o., OIB 09918579241, Ulica Graševine 15 A,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NATALIJA j.d.o.o.</item>
      <item>Marko Marković</item>
    </izvorni_sadrzaj>
    <derivirana_varijabla naziv="DomainObject.Predmet.SudioniciListNaziv_1">
      <item>FINA Regionalni centar Zagreb</item>
      <item>GRADITELJSTVO NATALIJA j.d.o.o.</item>
      <item>Marko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NATALIJA j.d.o.o., OIB 09918579241, Ulica Graševine 15 A,44317 Voloder</item>
      <item>Marko Marković, OIB 52944241377, Graševine 15a,44317 Voloder</item>
    </izvorni_sadrzaj>
    <derivirana_varijabla naziv="DomainObject.Predmet.SudioniciListAdressOIB_1">
      <item>FINA Regionalni centar Zagreb, OIB 85821130368, Trg svibanjskih žrtava 1995. 1,10000 Zagreb</item>
      <item>GRADITELJSTVO NATALIJA j.d.o.o., OIB 09918579241, Ulica Graševine 15 A,44317 Voloder</item>
      <item>Marko Marković, OIB 52944241377, Graševine 15a,44317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09918579241</item>
      <item>, OIB 52944241377</item>
    </izvorni_sadrzaj>
    <derivirana_varijabla naziv="DomainObject.Predmet.SudioniciListNazivOIB_1">
      <item>, OIB 85821130368</item>
      <item>, OIB 09918579241</item>
      <item>, OIB 52944241377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CA8CB-C5BA-4189-98DA-690D56BCB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1949</properties:Characters>
  <properties:Lines>66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2017-12-14T06:54:00Z</dcterms:created>
  <dc:creator>Korisnik</dc:creator>
  <cp:lastModifiedBy>Goranka Boljkovac</cp:lastModifiedBy>
  <cp:lastPrinted>2017-09-04T08:19:00Z</cp:lastPrinted>
  <dcterms:modified xmlns:xsi="http://www.w3.org/2001/XMLSchema-instance" xsi:type="dcterms:W3CDTF">2017-12-14T12:12:00Z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