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af98" w14:paraId="defaf98" w:rsidRDefault="00715BA7" w:rsidP="00715BA7" w:rsidR="00715BA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5BA7" w:rsidP="00715BA7" w:rsidR="00715BA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15BA7" w:rsidP="00715BA7" w:rsidR="00715B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15BA7" w:rsidP="00715BA7" w:rsidR="00715B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15BA7" w:rsidP="00715BA7" w:rsidR="00715BA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15BA7" w:rsidP="00715BA7" w:rsidR="00715BA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15BA7" w:rsidP="00715BA7" w:rsidR="00715BA7" w:rsidRPr="005D578C">
      <w:pPr>
        <w:jc w:val="center"/>
        <w:rPr>
          <w:rFonts w:cs="Times New Roman" w:eastAsia="Times New Roman"/>
          <w:szCs w:val="24"/>
        </w:rPr>
      </w:pPr>
    </w:p>
    <w:p w:rsidRDefault="00715BA7" w:rsidP="00715BA7" w:rsidR="00715B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15BA7" w:rsidP="00715BA7" w:rsidR="00715BA7" w:rsidRPr="005D578C">
      <w:pPr>
        <w:rPr>
          <w:rFonts w:cs="Times New Roman" w:eastAsia="Times New Roman"/>
          <w:szCs w:val="24"/>
        </w:rPr>
      </w:pPr>
    </w:p>
    <w:p w:rsidRDefault="00715BA7" w:rsidP="00715BA7" w:rsidR="00715BA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Pr="00A564A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7401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Dječji vrtić Dorisini cvjetovi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Pula, Koparska 52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58614537257, MBS 040192939, </w:t>
      </w:r>
      <w:r w:rsidR="00E674C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veljače 2016.</w:t>
      </w:r>
    </w:p>
    <w:p w:rsidRDefault="00715BA7" w:rsidP="00715BA7" w:rsidR="00715BA7" w:rsidRPr="005D578C">
      <w:pPr>
        <w:rPr>
          <w:rFonts w:cs="Times New Roman" w:eastAsia="Times New Roman"/>
          <w:szCs w:val="24"/>
        </w:rPr>
      </w:pPr>
    </w:p>
    <w:p w:rsidRDefault="00715BA7" w:rsidP="00715BA7" w:rsidR="00715B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15BA7" w:rsidP="00715BA7" w:rsidR="00715BA7" w:rsidRPr="005D578C">
      <w:pPr>
        <w:rPr>
          <w:rFonts w:cs="Times New Roman" w:eastAsia="Times New Roman"/>
          <w:szCs w:val="24"/>
        </w:rPr>
      </w:pPr>
    </w:p>
    <w:p w:rsidRDefault="00715BA7" w:rsidP="00715BA7" w:rsidR="00715BA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Dječji vrtić Dorisini cvjetovi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Pula, Koparska 52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58614537257, MBS 040192939,</w:t>
      </w:r>
      <w:r w:rsidRPr="005D578C">
        <w:rPr>
          <w:rFonts w:cs="Times New Roman" w:eastAsia="Times New Roman"/>
          <w:szCs w:val="24"/>
        </w:rPr>
        <w:t xml:space="preserve"> s danom </w:t>
      </w:r>
      <w:r w:rsidR="00E674C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715BA7" w:rsidP="00715BA7" w:rsidR="00715BA7" w:rsidRPr="005D578C">
      <w:pPr>
        <w:rPr>
          <w:rFonts w:cs="Times New Roman" w:eastAsia="Times New Roman"/>
          <w:szCs w:val="24"/>
        </w:rPr>
      </w:pPr>
    </w:p>
    <w:p w:rsidRDefault="00715BA7" w:rsidP="00715BA7" w:rsidR="00715BA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715BA7" w:rsidP="00715BA7" w:rsidR="00715BA7">
      <w:pPr>
        <w:ind w:firstLine="708"/>
        <w:rPr>
          <w:rFonts w:cs="Times New Roman" w:eastAsia="Times New Roman"/>
          <w:szCs w:val="20"/>
        </w:rPr>
      </w:pPr>
    </w:p>
    <w:p w:rsidRDefault="00715BA7" w:rsidP="00715BA7" w:rsidR="00715B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Dječji vrtić Dorisini cvjetovi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Pula, Koparska 52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58614537257, MBS 040192939.</w:t>
      </w:r>
    </w:p>
    <w:p w:rsidRDefault="00715BA7" w:rsidP="00715BA7" w:rsidR="00715BA7">
      <w:pPr>
        <w:rPr>
          <w:rFonts w:cs="Times New Roman" w:eastAsia="Times New Roman"/>
          <w:szCs w:val="24"/>
        </w:rPr>
      </w:pPr>
    </w:p>
    <w:p w:rsidRDefault="00715BA7" w:rsidP="00715BA7" w:rsidR="00715B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Dječji vrtić Dorisini cvjetovi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Pula, Koparska 52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58614537257, MBS 040192939.</w:t>
      </w:r>
    </w:p>
    <w:p w:rsidRDefault="00715BA7" w:rsidP="00715BA7" w:rsidR="00715BA7">
      <w:pPr>
        <w:rPr>
          <w:rFonts w:cs="Times New Roman" w:eastAsia="Times New Roman"/>
          <w:szCs w:val="24"/>
        </w:rPr>
      </w:pPr>
    </w:p>
    <w:p w:rsidRDefault="00715BA7" w:rsidP="00715BA7" w:rsidR="00715BA7" w:rsidRPr="005D578C">
      <w:pPr>
        <w:rPr>
          <w:rFonts w:cs="Times New Roman" w:eastAsia="Times New Roman"/>
          <w:szCs w:val="24"/>
        </w:rPr>
      </w:pPr>
    </w:p>
    <w:p w:rsidRDefault="00715BA7" w:rsidP="00715BA7" w:rsidR="00715BA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15BA7" w:rsidP="00715BA7" w:rsidR="00715BA7">
      <w:pPr>
        <w:ind w:firstLine="708"/>
        <w:rPr>
          <w:rFonts w:cs="Times New Roman" w:eastAsia="Times New Roman"/>
          <w:szCs w:val="24"/>
        </w:rPr>
      </w:pPr>
    </w:p>
    <w:p w:rsidRDefault="00715BA7" w:rsidP="00715BA7" w:rsidR="00715BA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Dječji vrtić Dorisini cvjetovi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St-287/2015-3 od 19. studenog 2015. pokrenuo skraćeni stečajni postupak nad dužnikom 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15BA7" w:rsidP="00715BA7" w:rsidR="00715BA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15BA7" w:rsidP="00715BA7" w:rsidR="00715BA7" w:rsidRPr="005D578C">
      <w:pPr>
        <w:rPr>
          <w:rFonts w:cs="Times New Roman" w:eastAsia="Times New Roman"/>
          <w:szCs w:val="24"/>
        </w:rPr>
      </w:pPr>
    </w:p>
    <w:p w:rsidRDefault="00715BA7" w:rsidP="00715BA7" w:rsidR="00715B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674C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15BA7" w:rsidP="00715BA7" w:rsidR="00715BA7" w:rsidRPr="005D578C">
      <w:pPr>
        <w:jc w:val="center"/>
        <w:rPr>
          <w:rFonts w:cs="Times New Roman" w:eastAsia="Times New Roman"/>
          <w:szCs w:val="24"/>
        </w:rPr>
      </w:pPr>
    </w:p>
    <w:p w:rsidRDefault="00715BA7" w:rsidP="00715BA7" w:rsidR="00715BA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15BA7" w:rsidP="00715BA7" w:rsidR="00715BA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E611F">
        <w:rPr>
          <w:rFonts w:cs="Times New Roman" w:eastAsia="Times New Roman"/>
          <w:szCs w:val="24"/>
        </w:rPr>
        <w:t>, v. r.</w:t>
      </w:r>
    </w:p>
    <w:p w:rsidRDefault="00715BA7" w:rsidP="00715BA7" w:rsidR="00715BA7">
      <w:pPr>
        <w:jc w:val="left"/>
        <w:rPr>
          <w:rFonts w:cs="Times New Roman" w:eastAsia="Times New Roman"/>
          <w:szCs w:val="24"/>
        </w:rPr>
      </w:pPr>
    </w:p>
    <w:p w:rsidRDefault="008E611F" w:rsidP="00715BA7" w:rsidR="008E611F" w:rsidRPr="005D578C">
      <w:pPr>
        <w:jc w:val="left"/>
        <w:rPr>
          <w:rFonts w:cs="Times New Roman" w:eastAsia="Times New Roman"/>
          <w:szCs w:val="24"/>
        </w:rPr>
      </w:pPr>
    </w:p>
    <w:p w:rsidRDefault="00715BA7" w:rsidP="00715BA7" w:rsidR="00715B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15BA7" w:rsidP="00715BA7" w:rsidR="00715BA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15BA7" w:rsidP="00715BA7" w:rsidR="00715B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15BA7" w:rsidP="00715BA7" w:rsidR="00715BA7">
      <w:pPr>
        <w:rPr>
          <w:rFonts w:cs="Times New Roman" w:eastAsia="Times New Roman"/>
          <w:szCs w:val="24"/>
        </w:rPr>
      </w:pPr>
    </w:p>
    <w:p w:rsidRDefault="00715BA7" w:rsidP="00715BA7" w:rsidR="00715BA7" w:rsidRPr="005D578C">
      <w:pPr>
        <w:rPr>
          <w:rFonts w:cs="Times New Roman" w:eastAsia="Times New Roman"/>
          <w:szCs w:val="24"/>
        </w:rPr>
      </w:pPr>
    </w:p>
    <w:p w:rsidRDefault="00715BA7" w:rsidP="00715BA7" w:rsidR="00715B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15BA7" w:rsidP="00715BA7" w:rsidR="00715B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15BA7" w:rsidP="00715BA7" w:rsidR="00715B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Dječji vrtić Dorisini cvjetovi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Pula, Koparska 52,</w:t>
      </w:r>
    </w:p>
    <w:p w:rsidRDefault="00715BA7" w:rsidP="00715BA7" w:rsidR="00715B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8E611F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Doris Stevanović, Pula, Divkovićeva 8,</w:t>
      </w:r>
    </w:p>
    <w:p w:rsidRDefault="00715BA7" w:rsidP="00715BA7" w:rsidR="00715BA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715BA7" w:rsidP="00715BA7" w:rsidR="00715B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15BA7" w:rsidP="00715BA7" w:rsidR="00715B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4"/>
        </w:rPr>
        <w:t>,</w:t>
      </w:r>
    </w:p>
    <w:p w:rsidRDefault="00715BA7" w:rsidP="00715BA7" w:rsidR="00715B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15BA7" w:rsidP="00715BA7" w:rsidR="00715B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15BA7" w:rsidP="00715BA7" w:rsidR="00715B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15BA7" w:rsidP="00715BA7" w:rsidR="00715BA7" w:rsidRPr="00EB7ECC"/>
    <w:p w:rsidRDefault="00102314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BA7" w:rsidP="00715BA7" w:rsidR="00715BA7">
      <w:r>
        <w:separator/>
      </w:r>
    </w:p>
  </w:endnote>
  <w:endnote w:id="0" w:type="continuationSeparator">
    <w:p w:rsidRDefault="00715BA7" w:rsidP="00715BA7" w:rsidR="00715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BA7" w:rsidP="00715BA7" w:rsidR="00715BA7">
      <w:r>
        <w:separator/>
      </w:r>
    </w:p>
  </w:footnote>
  <w:footnote w:id="0" w:type="continuationSeparator">
    <w:p w:rsidRDefault="00715BA7" w:rsidP="00715BA7" w:rsidR="00715B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5BA7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0231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St-287/2015-5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5BA7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St-287/2015-5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3CCD"/>
    <w:rsid w:val="00102314"/>
    <w:rsid w:val="00533CCD"/>
    <w:rsid w:val="00715BA7"/>
    <w:rsid w:val="0075528E"/>
    <w:rsid w:val="0079403F"/>
    <w:rsid w:val="008E611F"/>
    <w:rsid w:val="00E6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5BA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5BA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15BA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5B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5BA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5B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5BA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2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31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231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23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23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5BA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5BA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15BA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5B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5BA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5B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5BA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2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31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231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23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23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DORISINI CVJETOVI</izvorni_sadrzaj>
    <derivirana_varijabla naziv="DomainObject.Predmet.ProtustrankaFormated_1">  DJEČJI VRTIĆ DORISINI CVJETOVI</derivirana_varijabla>
  </DomainObject.Predmet.ProtustrankaFormated>
  <DomainObject.Predmet.ProtustrankaFormatedOIB>
    <izvorni_sadrzaj>  DJEČJI VRTIĆ DORISINI CVJETOVI, OIB 58614537257</izvorni_sadrzaj>
    <derivirana_varijabla naziv="DomainObject.Predmet.ProtustrankaFormatedOIB_1">  DJEČJI VRTIĆ DORISINI CVJETOVI, OIB 58614537257</derivirana_varijabla>
  </DomainObject.Predmet.ProtustrankaFormatedOIB>
  <DomainObject.Predmet.ProtustrankaFormatedWithAdress>
    <izvorni_sadrzaj> DJEČJI VRTIĆ DORISINI CVJETOVI, Koparska 52, 52100 Pula</izvorni_sadrzaj>
    <derivirana_varijabla naziv="DomainObject.Predmet.ProtustrankaFormatedWithAdress_1"> DJEČJI VRTIĆ DORISINI CVJETOVI, Koparska 52, 52100 Pula</derivirana_varijabla>
  </DomainObject.Predmet.ProtustrankaFormatedWithAdress>
  <DomainObject.Predmet.ProtustrankaFormatedWithAdressOIB>
    <izvorni_sadrzaj> DJEČJI VRTIĆ DORISINI CVJETOVI, OIB 58614537257, Koparska 52, 52100 Pula</izvorni_sadrzaj>
    <derivirana_varijabla naziv="DomainObject.Predmet.ProtustrankaFormatedWithAdressOIB_1"> DJEČJI VRTIĆ DORISINI CVJETOVI, OIB 58614537257, Koparska 52, 52100 Pula</derivirana_varijabla>
  </DomainObject.Predmet.ProtustrankaFormatedWithAdressOIB>
  <DomainObject.Predmet.ProtustrankaWithAdress>
    <izvorni_sadrzaj>DJEČJI VRTIĆ DORISINI CVJETOVI Koparska 52, 52100 Pula</izvorni_sadrzaj>
    <derivirana_varijabla naziv="DomainObject.Predmet.ProtustrankaWithAdress_1">DJEČJI VRTIĆ DORISINI CVJETOVI Koparska 52, 52100 Pula</derivirana_varijabla>
  </DomainObject.Predmet.ProtustrankaWithAdress>
  <DomainObject.Predmet.ProtustrankaWithAdressOIB>
    <izvorni_sadrzaj>DJEČJI VRTIĆ DORISINI CVJETOVI, OIB 58614537257, Koparska 52, 52100 Pula</izvorni_sadrzaj>
    <derivirana_varijabla naziv="DomainObject.Predmet.ProtustrankaWithAdressOIB_1">DJEČJI VRTIĆ DORISINI CVJETOVI, OIB 58614537257, Koparska 52, 52100 Pula</derivirana_varijabla>
  </DomainObject.Predmet.ProtustrankaWithAdressOIB>
  <DomainObject.Predmet.ProtustrankaNazivFormated>
    <izvorni_sadrzaj>DJEČJI VRTIĆ DORISINI CVJETOVI</izvorni_sadrzaj>
    <derivirana_varijabla naziv="DomainObject.Predmet.ProtustrankaNazivFormated_1">DJEČJI VRTIĆ DORISINI CVJETOVI</derivirana_varijabla>
  </DomainObject.Predmet.ProtustrankaNazivFormated>
  <DomainObject.Predmet.ProtustrankaNazivFormatedOIB>
    <izvorni_sadrzaj>DJEČJI VRTIĆ DORISINI CVJETOVI, OIB 58614537257</izvorni_sadrzaj>
    <derivirana_varijabla naziv="DomainObject.Predmet.ProtustrankaNazivFormatedOIB_1">DJEČJI VRTIĆ DORISINI CVJETOVI, OIB 58614537257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27838.58</izvorni_sadrzaj>
    <derivirana_varijabla naziv="DomainObject.Predmet.TrenutnaVrijednost_1">27838.58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DJEČJI VRTIĆ DORISINI CVJETOVI</item>
    </izvorni_sadrzaj>
    <derivirana_varijabla naziv="DomainObject.Predmet.ProtuStrankaListFormated_1">
      <item>DJEČJI VRTIĆ DORISINI CVJETOVI</item>
    </derivirana_varijabla>
  </DomainObject.Predmet.ProtuStrankaListFormated>
  <DomainObject.Predmet.ProtuStrankaListFormatedOIB>
    <izvorni_sadrzaj>
      <item>DJEČJI VRTIĆ DORISINI CVJETOVI, OIB 58614537257</item>
    </izvorni_sadrzaj>
    <derivirana_varijabla naziv="DomainObject.Predmet.ProtuStrankaListFormatedOIB_1">
      <item>DJEČJI VRTIĆ DORISINI CVJETOVI, OIB 58614537257</item>
    </derivirana_varijabla>
  </DomainObject.Predmet.ProtuStrankaListFormatedOIB>
  <DomainObject.Predmet.ProtuStrankaListFormatedWithAdress>
    <izvorni_sadrzaj>
      <item>DJEČJI VRTIĆ DORISINI CVJETOVI, Koparska 52, 52100 Pula</item>
    </izvorni_sadrzaj>
    <derivirana_varijabla naziv="DomainObject.Predmet.ProtuStrankaListFormatedWithAdress_1">
      <item>DJEČJI VRTIĆ DORISINI CVJETOVI, Koparska 52, 52100 Pula</item>
    </derivirana_varijabla>
  </DomainObject.Predmet.ProtuStrankaListFormatedWithAdress>
  <DomainObject.Predmet.ProtuStrankaListFormatedWithAdressOIB>
    <izvorni_sadrzaj>
      <item>DJEČJI VRTIĆ DORISINI CVJETOVI, OIB 58614537257, Koparska 52, 52100 Pula</item>
    </izvorni_sadrzaj>
    <derivirana_varijabla naziv="DomainObject.Predmet.ProtuStrankaListFormatedWithAdressOIB_1">
      <item>DJEČJI VRTIĆ DORISINI CVJETOVI, OIB 58614537257, Koparska 52, 52100 Pula</item>
    </derivirana_varijabla>
  </DomainObject.Predmet.ProtuStrankaListFormatedWithAdressOIB>
  <DomainObject.Predmet.ProtuStrankaListNazivFormated>
    <izvorni_sadrzaj>
      <item>DJEČJI VRTIĆ DORISINI CVJETOVI</item>
    </izvorni_sadrzaj>
    <derivirana_varijabla naziv="DomainObject.Predmet.ProtuStrankaListNazivFormated_1">
      <item>DJEČJI VRTIĆ DORISINI CVJETOVI</item>
    </derivirana_varijabla>
  </DomainObject.Predmet.ProtuStrankaListNazivFormated>
  <DomainObject.Predmet.ProtuStrankaListNazivFormatedOIB>
    <izvorni_sadrzaj>
      <item>DJEČJI VRTIĆ DORISINI CVJETOVI, OIB 58614537257</item>
    </izvorni_sadrzaj>
    <derivirana_varijabla naziv="DomainObject.Predmet.ProtuStrankaListNazivFormatedOIB_1">
      <item>DJEČJI VRTIĆ DORISINI CVJETOVI, OIB 58614537257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DJEČJI VRTIĆ DORISINI CVJETOVI</izvorni_sadrzaj>
    <derivirana_varijabla naziv="DomainObject.Predmet.ProtustrankaIDrugi_1">DJEČJI VRTIĆ DORISINI CVJETOVI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DJEČJI VRTIĆ DORISINI CVJETOVI, OIB 58614537257, Koparska 52, 52100 Pula</izvorni_sadrzaj>
    <derivirana_varijabla naziv="DomainObject.Predmet.ProtustrankaIDrugiAdressOIB_1">DJEČJI VRTIĆ DORISINI CVJETOVI, OIB 58614537257, Koparska 52,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DJEČJI VRTIĆ DORISINI CVJETOVI</item>
    </izvorni_sadrzaj>
    <derivirana_varijabla naziv="DomainObject.Predmet.SudioniciListNaziv_1">
      <item>FINANCIJSKA AGENCIJA, RC RIJEKA, PODRUŽNICA PULA, PULA</item>
      <item>DJEČJI VRTIĆ DORISINI CVJETOVI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DJEČJI VRTIĆ DORISINI CVJETOVI, OIB 58614537257, Koparska 52,52100 Pula</item>
    </izvorni_sadrzaj>
    <derivirana_varijabla naziv="DomainObject.Predmet.SudioniciListAdressOIB_1">
      <item>FINANCIJSKA AGENCIJA, RC RIJEKA, PODRUŽNICA PULA, PULA, OIB 85821130368, Ulica grada Vukovara 70,Zagreb</item>
      <item>DJEČJI VRTIĆ DORISINI CVJETOVI, OIB 58614537257, Koparska 52,52100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58614537257</item>
    </izvorni_sadrzaj>
    <derivirana_varijabla naziv="DomainObject.Predmet.SudioniciListNazivOIB_1">
      <item>, OIB 85821130368</item>
      <item>, OIB 58614537257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3271</properties:Characters>
  <properties:Lines>79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2016-02-05T08:29:00Z</dcterms:created>
  <dc:creator>Mihaela Kaligari</dc:creator>
  <dc:description/>
  <cp:keywords/>
  <cp:lastModifiedBy>Mihaela Kaligari</cp:lastModifiedBy>
  <cp:lastPrinted>2016-02-08T06:59:00Z</cp:lastPrinted>
  <dcterms:modified xmlns:xsi="http://www.w3.org/2001/XMLSchema-instance" xsi:type="dcterms:W3CDTF">2016-02-08T10:46:00Z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