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de9b" w14:paraId="288de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C0B26">
        <w:t>5</w:t>
      </w:r>
      <w:r w:rsidR="00403D33">
        <w:t>737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03D33" w:rsidR="00403D3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03D33">
        <w:rPr>
          <w:szCs w:val="20"/>
        </w:rPr>
        <w:t xml:space="preserve">GASTRO CONCEPTUS d.o.o., Zagreb, </w:t>
      </w:r>
      <w:proofErr w:type="spellStart"/>
      <w:r w:rsidR="00403D33">
        <w:rPr>
          <w:szCs w:val="20"/>
        </w:rPr>
        <w:t>Gajdekova</w:t>
      </w:r>
      <w:proofErr w:type="spellEnd"/>
      <w:r w:rsidR="00403D33">
        <w:rPr>
          <w:szCs w:val="20"/>
        </w:rPr>
        <w:t xml:space="preserve"> 30, MBS: </w:t>
      </w:r>
    </w:p>
    <w:p w:rsidRDefault="00403D33" w:rsidP="00403D33" w:rsidR="00474361">
      <w:pPr>
        <w:ind w:firstLine="708"/>
        <w:jc w:val="both"/>
        <w:rPr>
          <w:szCs w:val="20"/>
        </w:rPr>
      </w:pPr>
      <w:r>
        <w:rPr>
          <w:szCs w:val="20"/>
        </w:rPr>
        <w:t xml:space="preserve">  080790993, OIB: 08518778248</w:t>
      </w:r>
    </w:p>
    <w:p w:rsidRDefault="00403D33" w:rsidP="00403D33" w:rsidR="00403D33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86FB3">
        <w:t>12</w:t>
      </w:r>
      <w:r w:rsidR="00403D33">
        <w:t>1.599,08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C0B26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4361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3454A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5737</izvorni_sadrzaj>
    <derivirana_varijabla naziv="DomainObject.Predmet.Broj_1">5737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St-5737/2015</izvorni_sadrzaj>
    <derivirana_varijabla naziv="DomainObject.Predmet.OznakaBroj_1">St-5737/2015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CONCEPTUS d.o.o. zastupanog po punomoćniku Vojin Karanović</izvorni_sadrzaj>
    <derivirana_varijabla naziv="DomainObject.Predmet.ProtustrankaFormated_1">  GASTRO CONCEPTUS d.o.o. zastupanog po punomoćniku Vojin Karanović</derivirana_varijabla>
  </DomainObject.Predmet.ProtustrankaFormated>
  <DomainObject.Predmet.ProtustrankaFormatedOIB>
    <izvorni_sadrzaj>  GASTRO CONCEPTUS d.o.o., OIB 08518778248 zastupanog po punomoćniku Vojin Karanović</izvorni_sadrzaj>
    <derivirana_varijabla naziv="DomainObject.Predmet.ProtustrankaFormatedOIB_1">  GASTRO CONCEPTUS d.o.o., OIB 08518778248 zastupanog po punomoćniku Vojin Karanović</derivirana_varijabla>
  </DomainObject.Predmet.ProtustrankaFormatedOIB>
  <DomainObject.Predmet.ProtustrankaFormatedWithAdress>
    <izvorni_sadrzaj> GASTRO CONCEPTUS d.o.o., Gajdekova 30, 10000 Zagreb zastupanog po punomoćniku Vojin Karanović</izvorni_sadrzaj>
    <derivirana_varijabla naziv="DomainObject.Predmet.ProtustrankaFormatedWithAdress_1"> GASTRO CONCEPTUS d.o.o., Gajdekova 30, 10000 Zagreb zastupanog po punomoćniku Vojin Karanović</derivirana_varijabla>
  </DomainObject.Predmet.ProtustrankaFormatedWithAdress>
  <DomainObject.Predmet.ProtustrankaFormatedWithAdressOIB>
    <izvorni_sadrzaj> GASTRO CONCEPTUS d.o.o., OIB 08518778248, Gajdekova 30, 10000 Zagreb zastupanog po punomoćniku Vojin Karanović</izvorni_sadrzaj>
    <derivirana_varijabla naziv="DomainObject.Predmet.ProtustrankaFormatedWithAdressOIB_1"> GASTRO CONCEPTUS d.o.o., OIB 08518778248, Gajdekova 30, 10000 Zagreb zastupanog po punomoćniku Vojin Karanović</derivirana_varijabla>
  </DomainObject.Predmet.ProtustrankaFormatedWithAdressOIB>
  <DomainObject.Predmet.ProtustrankaWithAdress>
    <izvorni_sadrzaj>GASTRO CONCEPTUS d.o.o. Gajdekova 30, 10000 Zagreb</izvorni_sadrzaj>
    <derivirana_varijabla naziv="DomainObject.Predmet.ProtustrankaWithAdress_1">GASTRO CONCEPTUS d.o.o. Gajdekova 30, 10000 Zagreb</derivirana_varijabla>
  </DomainObject.Predmet.ProtustrankaWithAdress>
  <DomainObject.Predmet.ProtustrankaWithAdressOIB>
    <izvorni_sadrzaj>GASTRO CONCEPTUS d.o.o., OIB 08518778248, Gajdekova 30, 10000 Zagreb</izvorni_sadrzaj>
    <derivirana_varijabla naziv="DomainObject.Predmet.ProtustrankaWithAdressOIB_1">GASTRO CONCEPTUS d.o.o., OIB 08518778248, Gajdekova 30, 10000 Zagreb</derivirana_varijabla>
  </DomainObject.Predmet.ProtustrankaWithAdressOIB>
  <DomainObject.Predmet.ProtustrankaNazivFormated>
    <izvorni_sadrzaj>GASTRO CONCEPTUS d.o.o.</izvorni_sadrzaj>
    <derivirana_varijabla naziv="DomainObject.Predmet.ProtustrankaNazivFormated_1">GASTRO CONCEPTUS d.o.o.</derivirana_varijabla>
  </DomainObject.Predmet.ProtustrankaNazivFormated>
  <DomainObject.Predmet.ProtustrankaNazivFormatedOIB>
    <izvorni_sadrzaj>GASTRO CONCEPTUS d.o.o., OIB 08518778248</izvorni_sadrzaj>
    <derivirana_varijabla naziv="DomainObject.Predmet.ProtustrankaNazivFormatedOIB_1">GASTRO CONCEPTUS d.o.o., OIB 08518778248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CONCEPTUS d.o.o. zastupanog po punomoćniku Vojin Karanović</item>
    </izvorni_sadrzaj>
    <derivirana_varijabla naziv="DomainObject.Predmet.ProtuStrankaListFormated_1">
      <item>GASTRO CONCEPTUS d.o.o. zastupanog po punomoćniku Vojin Karanović</item>
    </derivirana_varijabla>
  </DomainObject.Predmet.ProtuStrankaListFormated>
  <DomainObject.Predmet.ProtuStrankaListFormatedOIB>
    <izvorni_sadrzaj>
      <item>GASTRO CONCEPTUS d.o.o., OIB 08518778248 zastupanog po punomoćniku Vojin Karanović</item>
    </izvorni_sadrzaj>
    <derivirana_varijabla naziv="DomainObject.Predmet.ProtuStrankaListFormatedOIB_1">
      <item>GASTRO CONCEPTUS d.o.o., OIB 08518778248 zastupanog po punomoćniku Vojin Karanović</item>
    </derivirana_varijabla>
  </DomainObject.Predmet.ProtuStrankaListFormatedOIB>
  <DomainObject.Predmet.ProtuStrankaListFormatedWithAdress>
    <izvorni_sadrzaj>
      <item>GASTRO CONCEPTUS d.o.o., Gajdekova 30, 10000 Zagreb zastupanog po punomoćniku Vojin Karanović</item>
    </izvorni_sadrzaj>
    <derivirana_varijabla naziv="DomainObject.Predmet.ProtuStrankaListFormatedWithAdress_1">
      <item>GASTRO CONCEPTUS d.o.o., Gajdekova 30, 10000 Zagreb zastupanog po punomoćniku Vojin Karanović</item>
    </derivirana_varijabla>
  </DomainObject.Predmet.ProtuStrankaListFormatedWithAdress>
  <DomainObject.Predmet.ProtuStrankaListFormatedWithAdressOIB>
    <izvorni_sadrzaj>
      <item>GASTRO CONCEPTUS d.o.o., OIB 08518778248, Gajdekova 30, 10000 Zagreb zastupanog po punomoćniku Vojin Karanović</item>
    </izvorni_sadrzaj>
    <derivirana_varijabla naziv="DomainObject.Predmet.ProtuStrankaListFormatedWithAdressOIB_1">
      <item>GASTRO CONCEPTUS d.o.o., OIB 08518778248, Gajdekova 30, 10000 Zagreb zastupanog po punomoćniku Vojin Karanović</item>
    </derivirana_varijabla>
  </DomainObject.Predmet.ProtuStrankaListFormatedWithAdressOIB>
  <DomainObject.Predmet.ProtuStrankaListNazivFormated>
    <izvorni_sadrzaj>
      <item>GASTRO CONCEPTUS d.o.o.</item>
    </izvorni_sadrzaj>
    <derivirana_varijabla naziv="DomainObject.Predmet.ProtuStrankaListNazivFormated_1">
      <item>GASTRO CONCEPTUS d.o.o.</item>
    </derivirana_varijabla>
  </DomainObject.Predmet.ProtuStrankaListNazivFormated>
  <DomainObject.Predmet.ProtuStrankaListNazivFormatedOIB>
    <izvorni_sadrzaj>
      <item>GASTRO CONCEPTUS d.o.o., OIB 08518778248</item>
    </izvorni_sadrzaj>
    <derivirana_varijabla naziv="DomainObject.Predmet.ProtuStrankaListNazivFormatedOIB_1">
      <item>GASTRO CONCEPTUS d.o.o., OIB 08518778248</item>
    </derivirana_varijabla>
  </DomainObject.Predmet.ProtuStrankaListNazivFormatedOIB>
  <DomainObject.Predmet.OstaliListFormated>
    <izvorni_sadrzaj>
      <item>Vojin Karanović punomoćnik sudionika u postupku GASTRO CONCEPTUS d.o.o.</item>
    </izvorni_sadrzaj>
    <derivirana_varijabla naziv="DomainObject.Predmet.OstaliListFormated_1">
      <item>Vojin Karanović punomoćnik sudionika u postupku GASTRO CONCEPTUS d.o.o.</item>
    </derivirana_varijabla>
  </DomainObject.Predmet.OstaliListFormated>
  <DomainObject.Predmet.OstaliListFormatedOIB>
    <izvorni_sadrzaj>
      <item>Vojin Karanović, OIB 99259825608 punomoćnik sudionika u postupku GASTRO CONCEPTUS d.o.o.</item>
    </izvorni_sadrzaj>
    <derivirana_varijabla naziv="DomainObject.Predmet.OstaliListFormatedOIB_1">
      <item>Vojin Karanović, OIB 99259825608 punomoćnik sudionika u postupku GASTRO CONCEPTUS d.o.o.</item>
    </derivirana_varijabla>
  </DomainObject.Predmet.OstaliListFormatedOIB>
  <DomainObject.Predmet.OstaliListFormatedWithAdress>
    <izvorni_sadrzaj>
      <item>Vojin Karanović, Nova Ves 39 A, 10000 Zagreb punomoćnik sudionika u postupku GASTRO CONCEPTUS d.o.o.</item>
    </izvorni_sadrzaj>
    <derivirana_varijabla naziv="DomainObject.Predmet.OstaliListFormatedWithAdress_1">
      <item>Vojin Karanović, Nova Ves 39 A, 10000 Zagreb punomoćnik sudionika u postupku GASTRO CONCEPTUS d.o.o.</item>
    </derivirana_varijabla>
  </DomainObject.Predmet.OstaliListFormatedWithAdress>
  <DomainObject.Predmet.OstaliListFormatedWithAdressOIB>
    <izvorni_sadrzaj>
      <item>Vojin Karanović, OIB 99259825608, Nova Ves 39 A, 10000 Zagreb punomoćnik sudionika u postupku GASTRO CONCEPTUS d.o.o.</item>
    </izvorni_sadrzaj>
    <derivirana_varijabla naziv="DomainObject.Predmet.OstaliListFormatedWithAdressOIB_1">
      <item>Vojin Karanović, OIB 99259825608, Nova Ves 39 A, 10000 Zagreb punomoćnik sudionika u postupku GASTRO CONCEPTUS d.o.o.</item>
    </derivirana_varijabla>
  </DomainObject.Predmet.OstaliListFormatedWithAdressOIB>
  <DomainObject.Predmet.OstaliListNazivFormated>
    <izvorni_sadrzaj>
      <item>Vojin Karanović</item>
    </izvorni_sadrzaj>
    <derivirana_varijabla naziv="DomainObject.Predmet.OstaliListNazivFormated_1">
      <item>Vojin Karanović</item>
    </derivirana_varijabla>
  </DomainObject.Predmet.OstaliListNazivFormated>
  <DomainObject.Predmet.OstaliListNazivFormatedOIB>
    <izvorni_sadrzaj>
      <item>Vojin Karanović, OIB 99259825608</item>
    </izvorni_sadrzaj>
    <derivirana_varijabla naziv="DomainObject.Predmet.OstaliListNazivFormatedOIB_1">
      <item>Vojin Karanović, OIB 99259825608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CONCEPTUS d.o.o.</izvorni_sadrzaj>
    <derivirana_varijabla naziv="DomainObject.Predmet.ProtustrankaIDrugi_1">GASTRO CONCEPTUS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CONCEPTUS d.o.o., OIB 08518778248, Gajdekova 30, 10000 Zagreb</izvorni_sadrzaj>
    <derivirana_varijabla naziv="DomainObject.Predmet.ProtustrankaIDrugiAdressOIB_1">GASTRO CONCEPTUS d.o.o., OIB 08518778248, Gajdekova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CONCEPTUS d.o.o.</item>
      <item>Vojin Karanović</item>
    </izvorni_sadrzaj>
    <derivirana_varijabla naziv="DomainObject.Predmet.SudioniciListNaziv_1">
      <item>FINA Regionalni centar Zagreb</item>
      <item>GASTRO CONCEPTUS d.o.o.</item>
      <item>Vojin Karanović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CONCEPTUS d.o.o., OIB 08518778248, Gajdekova 30,10000 Zagreb</item>
      <item>Vojin Karanović, OIB 99259825608, Nova Ves 39 A,10000 Zagreb</item>
    </izvorni_sadrzaj>
    <derivirana_varijabla naziv="DomainObject.Predmet.SudioniciListAdressOIB_1">
      <item>FINA Regionalni centar Zagreb, OIB 85821130368, Trg svibanjskih žrtava 1995. 1,10000 Zagreb</item>
      <item>GASTRO CONCEPTUS d.o.o., OIB 08518778248, Gajdekova 30,10000 Zagreb</item>
      <item>Vojin Karanović, OIB 99259825608, Nova Ves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08518778248</item>
      <item>, OIB 99259825608</item>
    </izvorni_sadrzaj>
    <derivirana_varijabla naziv="DomainObject.Predmet.SudioniciListNazivOIB_1">
      <item>, OIB 85821130368</item>
      <item>, OIB 08518778248</item>
      <item>, OIB 99259825608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2016-02-17T10:15:00Z</dcterms:created>
  <dc:creator>ilukac</dc:creator>
  <cp:lastModifiedBy>Ksenija Nol</cp:lastModifiedBy>
  <cp:lastPrinted>2016-02-17T10:12:00Z</cp:lastPrinted>
  <dcterms:modified xmlns:xsi="http://www.w3.org/2001/XMLSchema-instance" xsi:type="dcterms:W3CDTF">2016-02-18T09:15:00Z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