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9486" w14:paraId="b69948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C6F22">
        <w:t>6545/2016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AC6F22" w:rsidRPr="00AC6F22">
        <w:t>FIBIS PLUS d.o.o., Zaprešić, Pavla Lončara 1d, OIB: 91391946904</w:t>
      </w:r>
      <w:r w:rsidR="00D15227" w:rsidRPr="00D15227">
        <w:t>,</w:t>
      </w:r>
      <w:r w:rsidR="003E16C8">
        <w:t xml:space="preserve"> </w:t>
      </w:r>
      <w:r w:rsidR="00D15227">
        <w:t>7. lipnja</w:t>
      </w:r>
      <w:r w:rsidR="000B0BCB">
        <w:t xml:space="preserve"> 2019.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AC6F22" w:rsidRPr="00AC6F22">
        <w:t>FIBIS PLUS d.o.o., Zaprešić, Pavla Lončara 1d, OIB: 91391946904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D15227">
        <w:t>7. lipnja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AC6F22">
        <w:t>13,20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C6F22">
        <w:t>Mirjana Viduka Varenina, Zagreb, Heinzelova 47/b, OIB: 98866841784</w:t>
      </w:r>
      <w:r w:rsidR="00D15227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AC6F22" w:rsidRPr="00AC6F22">
        <w:t>FIBIS PLUS d.o.o., Zaprešić, Pavla Lončara 1d, OIB: 91391946904</w:t>
      </w:r>
      <w:r w:rsidR="00D15227" w:rsidRPr="00D15227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D15227">
        <w:rPr>
          <w:rFonts w:eastAsia="Calibri"/>
          <w:lang w:eastAsia="en-US"/>
        </w:rPr>
        <w:t>7. lipnja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AC6F22" w:rsidRPr="00AC6F22">
        <w:t>FIBIS PLUS d.o.o., Zaprešić, Pavla Lončara 1d, OIB: 91391946904</w:t>
      </w:r>
      <w:r w:rsidR="00C62D5C">
        <w:t>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E4058D" w:rsidP="00AA7637" w:rsidR="00E4058D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E4058D" w:rsidP="00AA7637" w:rsidR="00E4058D">
      <w:pPr>
        <w:jc w:val="center"/>
      </w:pP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AC6F22" w:rsidRPr="00AC6F22">
        <w:t>FIBIS PLUS d.o.o., Zaprešić, Pavla Lončara 1d, OIB: 91391946904</w:t>
      </w:r>
      <w:r w:rsidR="00C62D5C">
        <w:t>,</w:t>
      </w:r>
      <w:r w:rsidR="00631A90">
        <w:t xml:space="preserve"> dana </w:t>
      </w:r>
      <w:r w:rsidR="00AC6F22">
        <w:t>4. studenog 2016</w:t>
      </w:r>
      <w:r w:rsidR="00D15227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AC6F22">
        <w:t>6545/16</w:t>
      </w:r>
      <w:r>
        <w:t xml:space="preserve"> od </w:t>
      </w:r>
      <w:r w:rsidR="00AC6F22">
        <w:t>27. rujna</w:t>
      </w:r>
      <w:r w:rsidR="00D15227">
        <w:t xml:space="preserve"> 2018</w:t>
      </w:r>
      <w:r>
        <w:t>.</w:t>
      </w:r>
      <w:r w:rsidR="00F2607C">
        <w:t xml:space="preserve"> pokrenut je prethodni postupak</w:t>
      </w:r>
      <w:r w:rsidR="008D3271">
        <w:t>.</w:t>
      </w:r>
    </w:p>
    <w:p w:rsidRDefault="008D3271" w:rsidP="00282E1E" w:rsidR="008D3271">
      <w:pPr>
        <w:ind w:firstLine="708"/>
        <w:jc w:val="both"/>
      </w:pPr>
    </w:p>
    <w:p w:rsidRDefault="00AC6F22" w:rsidP="00282E1E" w:rsidR="00AC6F22">
      <w:pPr>
        <w:ind w:firstLine="708"/>
        <w:jc w:val="both"/>
      </w:pPr>
    </w:p>
    <w:p w:rsidRDefault="00AC6F22" w:rsidP="00282E1E" w:rsidR="00AC6F22">
      <w:pPr>
        <w:ind w:firstLine="708"/>
        <w:jc w:val="both"/>
      </w:pPr>
    </w:p>
    <w:p w:rsidRDefault="00AC6F22" w:rsidP="00AC6F22" w:rsidR="00AC6F22" w:rsidRPr="00AC6F22">
      <w:pPr>
        <w:ind w:firstLine="708"/>
        <w:jc w:val="both"/>
      </w:pPr>
    </w:p>
    <w:p w:rsidRDefault="00AC6F22" w:rsidP="00AC6F22" w:rsidR="00AC6F22" w:rsidRPr="00AC6F22">
      <w:pPr>
        <w:ind w:firstLine="708"/>
        <w:jc w:val="both"/>
      </w:pPr>
    </w:p>
    <w:p w:rsidRDefault="00AC6F22" w:rsidP="00AC6F22" w:rsidR="00AC6F22" w:rsidRPr="00AC6F22">
      <w:pPr>
        <w:ind w:firstLine="708"/>
        <w:jc w:val="both"/>
      </w:pPr>
      <w:r w:rsidRPr="00AC6F22">
        <w:t>Iz informacijskog sustava zemljišnih knjiga proizlazi da dužnik nije vlasnik nekretnina (list 22 spisa).</w:t>
      </w:r>
    </w:p>
    <w:p w:rsidRDefault="00AC6F22" w:rsidP="00AC6F22" w:rsidR="00AC6F22" w:rsidRPr="00AC6F22">
      <w:pPr>
        <w:ind w:firstLine="708"/>
        <w:jc w:val="both"/>
      </w:pPr>
    </w:p>
    <w:p w:rsidRDefault="00AC6F22" w:rsidP="00AC6F22" w:rsidR="00AC6F22" w:rsidRPr="00AC6F22">
      <w:pPr>
        <w:ind w:firstLine="708"/>
        <w:jc w:val="both"/>
      </w:pPr>
      <w:r w:rsidRPr="00AC6F22">
        <w:t>Iz Uvjerenja Policijske uprave zagrebačke od 24. listopada 2018. proizlazi da dužnik nije evidentiran kao vlasnik vozila (list 25 spisa).</w:t>
      </w:r>
    </w:p>
    <w:p w:rsidRDefault="00D15227" w:rsidP="00D15227" w:rsidR="00D15227">
      <w:pPr>
        <w:ind w:firstLine="708"/>
        <w:jc w:val="both"/>
      </w:pPr>
    </w:p>
    <w:p w:rsidRDefault="00D15227" w:rsidP="00D15227" w:rsidR="00D15227">
      <w:pPr>
        <w:ind w:firstLine="708"/>
        <w:jc w:val="both"/>
      </w:pPr>
      <w:r>
        <w:t xml:space="preserve">Iz </w:t>
      </w:r>
      <w:r w:rsidRPr="00B26DB0">
        <w:t>naveden</w:t>
      </w:r>
      <w:r>
        <w:t>og proizlazi d</w:t>
      </w:r>
      <w:r w:rsidRPr="00B26DB0">
        <w:t xml:space="preserve">a imovina dužnika </w:t>
      </w:r>
      <w:r w:rsidR="00AC6F22" w:rsidRPr="00AC6F22">
        <w:t>FIBIS PLUS d.o.o., Zaprešić, Pavla Lončara 1d, OIB: 91391946904</w:t>
      </w:r>
      <w:r>
        <w:t>,</w:t>
      </w:r>
      <w:r w:rsidRPr="00B26DB0">
        <w:t xml:space="preserve"> nije dovoljna ni za namirenje troškova stečajnog postupka.</w:t>
      </w:r>
    </w:p>
    <w:p w:rsidRDefault="00AC6F22" w:rsidP="00D15227" w:rsidR="00AC6F22">
      <w:pPr>
        <w:ind w:firstLine="708"/>
        <w:jc w:val="both"/>
      </w:pPr>
    </w:p>
    <w:p w:rsidRDefault="00AC6F22" w:rsidP="00AC6F22" w:rsidR="00AC6F22" w:rsidRPr="00AC6F22">
      <w:pPr>
        <w:ind w:firstLine="708"/>
        <w:jc w:val="both"/>
      </w:pPr>
      <w:r w:rsidRPr="00AC6F22">
        <w:t>Iz podneska FINA-e od 28. rujna 2018. proizlazi da je dužnik na dan 1. srpnja 2016. imao nepodmirene obveze za plaćanje u neprekinutom razdoblju od 120 dana u iznosu od 437.157,92 kn (list 16 spisa).</w:t>
      </w:r>
    </w:p>
    <w:p w:rsidRDefault="00AC6F22" w:rsidP="00AC6F22" w:rsidR="00AC6F22" w:rsidRPr="00AC6F22">
      <w:pPr>
        <w:ind w:firstLine="708"/>
        <w:jc w:val="both"/>
      </w:pPr>
    </w:p>
    <w:p w:rsidRDefault="00AC6F22" w:rsidP="00D15227" w:rsidR="00AC6F22">
      <w:pPr>
        <w:ind w:firstLine="708"/>
        <w:jc w:val="both"/>
      </w:pPr>
      <w:r w:rsidRPr="00AC6F22">
        <w:t xml:space="preserve">Iz sustava e-Blokada proizlazi da je dužnik na dan </w:t>
      </w:r>
      <w:r>
        <w:t>7.lipnja 2019</w:t>
      </w:r>
      <w:r w:rsidRPr="00AC6F22">
        <w:t xml:space="preserve">. blokiran za </w:t>
      </w:r>
      <w:r>
        <w:t>551.836,04</w:t>
      </w:r>
      <w:r w:rsidRPr="00AC6F22">
        <w:t xml:space="preserve"> kn</w:t>
      </w:r>
      <w:r>
        <w:t>, a početak blokade traje od 4. ožujka 2016</w:t>
      </w:r>
      <w:r w:rsidRPr="00AC6F22">
        <w:t>.</w:t>
      </w:r>
    </w:p>
    <w:p w:rsidRDefault="00AC6F22" w:rsidP="00D15227" w:rsidR="00AC6F22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</w:t>
      </w:r>
      <w:r w:rsidR="00AC6F22">
        <w:t>ovni</w:t>
      </w:r>
      <w:r w:rsidRPr="00AF1EFD">
        <w:t xml:space="preserve"> br</w:t>
      </w:r>
      <w:r w:rsidR="00AC6F22">
        <w:t>oj</w:t>
      </w:r>
      <w:r w:rsidRPr="00AF1EFD">
        <w:t xml:space="preserve"> St-</w:t>
      </w:r>
      <w:r w:rsidR="00AC6F22">
        <w:t xml:space="preserve">6545/16 od 4. prosinca </w:t>
      </w:r>
      <w:r w:rsidR="00D15227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83E92">
        <w:t>10.00</w:t>
      </w:r>
      <w:r w:rsidR="002F5817">
        <w:t>0</w:t>
      </w:r>
      <w:r w:rsidR="003146EB">
        <w:t>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C6F22">
        <w:t>6</w:t>
      </w:r>
      <w:r w:rsidR="00083E92">
        <w:t>. prosinca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A588F">
      <w:pPr>
        <w:jc w:val="both"/>
      </w:pPr>
      <w:r w:rsidRPr="00AF1EFD">
        <w:tab/>
      </w:r>
      <w:r w:rsidRPr="00AF1EFD">
        <w:tab/>
      </w:r>
    </w:p>
    <w:p w:rsidRDefault="00AC6F22" w:rsidP="00D21534" w:rsidR="00AC6F22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083E92">
        <w:t>7. lipnja</w:t>
      </w:r>
      <w:r w:rsidR="008D3271">
        <w:t xml:space="preserve"> 2019.</w:t>
      </w:r>
    </w:p>
    <w:p w:rsidRDefault="00AC6F22" w:rsidP="00E216A3" w:rsidR="00AC6F22">
      <w:pPr>
        <w:jc w:val="center"/>
      </w:pPr>
    </w:p>
    <w:p w:rsidRDefault="00AA588F" w:rsidP="00E216A3" w:rsidR="00AA588F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AA588F" w:rsidP="00410421" w:rsidR="00AA588F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293964" w:rsidRPr="00AF1EFD">
        <w:t>53</w:t>
      </w:r>
      <w:r w:rsidRPr="00AF1EFD">
        <w:t xml:space="preserve">. st.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>
      <w:r w:rsidRPr="00AF1EFD">
        <w:t>Dna:</w:t>
      </w:r>
    </w:p>
    <w:p w:rsidRDefault="005E4D08" w:rsidP="007D7A92" w:rsidR="00A0682A">
      <w:pPr>
        <w:numPr>
          <w:ilvl w:val="0"/>
          <w:numId w:val="3"/>
        </w:numPr>
      </w:pPr>
      <w:r w:rsidRPr="00AF1EFD">
        <w:t>dužnik</w:t>
      </w:r>
    </w:p>
    <w:p w:rsidRDefault="00AF1B3C" w:rsidP="007D7A92" w:rsidR="00AF1B3C" w:rsidRPr="00AF1EFD">
      <w:pPr>
        <w:numPr>
          <w:ilvl w:val="0"/>
          <w:numId w:val="3"/>
        </w:numPr>
      </w:pPr>
      <w:r>
        <w:t>zakonski zastupnik dužnika</w:t>
      </w:r>
    </w:p>
    <w:p w:rsidRDefault="003567A1" w:rsidP="007D7A92" w:rsidR="003567A1">
      <w:pPr>
        <w:numPr>
          <w:ilvl w:val="0"/>
          <w:numId w:val="3"/>
        </w:numPr>
      </w:pPr>
      <w:r>
        <w:t xml:space="preserve">stečajni upravitelj </w:t>
      </w:r>
      <w:r w:rsidR="00AC6F22">
        <w:t>Mirjana Viduka Varenina</w:t>
      </w:r>
    </w:p>
    <w:p w:rsidRDefault="001C02F6" w:rsidP="007D7A92" w:rsidR="001C02F6" w:rsidRPr="00AF1EFD">
      <w:pPr>
        <w:numPr>
          <w:ilvl w:val="0"/>
          <w:numId w:val="3"/>
        </w:numPr>
      </w:pPr>
      <w:r w:rsidRPr="00AF1EFD">
        <w:t>FINA</w:t>
      </w:r>
    </w:p>
    <w:p w:rsidRDefault="00AF1EFD" w:rsidP="007D7A92" w:rsidR="00293964" w:rsidRPr="00AF1EFD">
      <w:pPr>
        <w:numPr>
          <w:ilvl w:val="0"/>
          <w:numId w:val="3"/>
        </w:numPr>
      </w:pPr>
      <w:r>
        <w:t xml:space="preserve">Sudskom </w:t>
      </w:r>
      <w:r w:rsidR="00293964" w:rsidRPr="00AF1EFD">
        <w:t xml:space="preserve"> registru</w:t>
      </w:r>
      <w:r>
        <w:t xml:space="preserve"> ovog suda</w:t>
      </w:r>
    </w:p>
    <w:p w:rsidRDefault="00293964" w:rsidP="007D7A92" w:rsidR="00293964" w:rsidRPr="00AF1EFD">
      <w:pPr>
        <w:numPr>
          <w:ilvl w:val="0"/>
          <w:numId w:val="3"/>
        </w:numPr>
      </w:pPr>
      <w:r w:rsidRPr="00AF1EFD">
        <w:t>Oglasna ploča</w:t>
      </w:r>
      <w:r w:rsidR="00174993" w:rsidRPr="00AF1EFD">
        <w:t xml:space="preserve"> suda</w:t>
      </w:r>
    </w:p>
    <w:p w:rsidRDefault="003905DD" w:rsidP="007D7A92" w:rsidR="00AC6F22">
      <w:pPr>
        <w:numPr>
          <w:ilvl w:val="0"/>
          <w:numId w:val="3"/>
        </w:numPr>
      </w:pPr>
      <w:r w:rsidRPr="00AF1EFD">
        <w:t xml:space="preserve">ŽDO u </w:t>
      </w:r>
      <w:r w:rsidR="00083E92">
        <w:t>Karlovcu</w:t>
      </w:r>
    </w:p>
    <w:p w:rsidRDefault="00AC6F22" w:rsidP="007D7A92" w:rsidR="00B97F98" w:rsidRPr="00AF1EFD">
      <w:pPr>
        <w:numPr>
          <w:ilvl w:val="0"/>
          <w:numId w:val="3"/>
        </w:numPr>
      </w:pPr>
      <w:r>
        <w:t>R</w:t>
      </w:r>
      <w:r w:rsidR="009E2615" w:rsidRPr="00AF1EFD">
        <w:t>H, Ministarstvo pravosuđa, Zagreb</w:t>
      </w:r>
    </w:p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D7E" w:rsidR="001B3D7E">
      <w:r>
        <w:separator/>
      </w:r>
    </w:p>
  </w:endnote>
  <w:endnote w:id="0" w:type="continuationSeparator">
    <w:p w:rsidRDefault="001B3D7E" w:rsidR="001B3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D7E" w:rsidR="001B3D7E">
      <w:r>
        <w:separator/>
      </w:r>
    </w:p>
  </w:footnote>
  <w:footnote w:id="0" w:type="continuationSeparator">
    <w:p w:rsidRDefault="001B3D7E" w:rsidR="001B3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5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C6F22">
      <w:t>6545/2016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83E92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588F"/>
    <w:rsid w:val="00AA7637"/>
    <w:rsid w:val="00AB25BE"/>
    <w:rsid w:val="00AC6F22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CF723C"/>
    <w:rsid w:val="00D15227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216A3"/>
    <w:rsid w:val="00E4058D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5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5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5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5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5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5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5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5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6545</izvorni_sadrzaj>
    <derivirana_varijabla naziv="DomainObject.Predmet.Broj_1">6545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St-6545/2016</izvorni_sadrzaj>
    <derivirana_varijabla naziv="DomainObject.Predmet.OznakaBroj_1">St-6545/2016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FIBIS PLUS d.o.o. zastupanog po punomoćniku Nenad Filipović</izvorni_sadrzaj>
    <derivirana_varijabla naziv="DomainObject.Predmet.ProtustrankaFormated_1">  FIBIS PLUS d.o.o. zastupanog po punomoćniku Nenad Filipović</derivirana_varijabla>
  </DomainObject.Predmet.ProtustrankaFormated>
  <DomainObject.Predmet.ProtustrankaFormatedOIB>
    <izvorni_sadrzaj>  FIBIS PLUS d.o.o., OIB 91391946904 zastupanog po punomoćniku Nenad Filipović</izvorni_sadrzaj>
    <derivirana_varijabla naziv="DomainObject.Predmet.ProtustrankaFormatedOIB_1">  FIBIS PLUS d.o.o., OIB 91391946904 zastupanog po punomoćniku Nenad Filipović</derivirana_varijabla>
  </DomainObject.Predmet.ProtustrankaFormatedOIB>
  <DomainObject.Predmet.ProtustrankaFormatedWithAdress>
    <izvorni_sadrzaj> FIBIS PLUS d.o.o., Pavla Lončara 1/D, 10290 Zaprešić zastupanog po punomoćniku Nenad Filipović</izvorni_sadrzaj>
    <derivirana_varijabla naziv="DomainObject.Predmet.ProtustrankaFormatedWithAdress_1"> FIBIS PLUS d.o.o., Pavla Lončara 1/D, 10290 Zaprešić zastupanog po punomoćniku Nenad Filipović</derivirana_varijabla>
  </DomainObject.Predmet.ProtustrankaFormatedWithAdress>
  <DomainObject.Predmet.ProtustrankaFormatedWithAdressOIB>
    <izvorni_sadrzaj> FIBIS PLUS d.o.o., OIB 91391946904, Pavla Lončara 1/D, 10290 Zaprešić zastupanog po punomoćniku Nenad Filipović</izvorni_sadrzaj>
    <derivirana_varijabla naziv="DomainObject.Predmet.ProtustrankaFormatedWithAdressOIB_1"> FIBIS PLUS d.o.o., OIB 91391946904, Pavla Lončara 1/D, 10290 Zaprešić zastupanog po punomoćniku Nenad Filipović</derivirana_varijabla>
  </DomainObject.Predmet.ProtustrankaFormatedWithAdressOIB>
  <DomainObject.Predmet.ProtustrankaWithAdress>
    <izvorni_sadrzaj>FIBIS PLUS d.o.o. Pavla Lončara 1/D, 10290 Zaprešić</izvorni_sadrzaj>
    <derivirana_varijabla naziv="DomainObject.Predmet.ProtustrankaWithAdress_1">FIBIS PLUS d.o.o. Pavla Lončara 1/D, 10290 Zaprešić</derivirana_varijabla>
  </DomainObject.Predmet.ProtustrankaWithAdress>
  <DomainObject.Predmet.ProtustrankaWithAdressOIB>
    <izvorni_sadrzaj>FIBIS PLUS d.o.o., OIB 91391946904, Pavla Lončara 1/D, 10290 Zaprešić</izvorni_sadrzaj>
    <derivirana_varijabla naziv="DomainObject.Predmet.ProtustrankaWithAdressOIB_1">FIBIS PLUS d.o.o., OIB 91391946904, Pavla Lončara 1/D, 10290 Zaprešić</derivirana_varijabla>
  </DomainObject.Predmet.ProtustrankaWithAdressOIB>
  <DomainObject.Predmet.ProtustrankaNazivFormated>
    <izvorni_sadrzaj>FIBIS PLUS d.o.o.</izvorni_sadrzaj>
    <derivirana_varijabla naziv="DomainObject.Predmet.ProtustrankaNazivFormated_1">FIBIS PLUS d.o.o.</derivirana_varijabla>
  </DomainObject.Predmet.ProtustrankaNazivFormated>
  <DomainObject.Predmet.ProtustrankaNazivFormatedOIB>
    <izvorni_sadrzaj>FIBIS PLUS d.o.o., OIB 91391946904</izvorni_sadrzaj>
    <derivirana_varijabla naziv="DomainObject.Predmet.ProtustrankaNazivFormatedOIB_1">FIBIS PLUS d.o.o., OIB 91391946904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FIBIS PLUS d.o.o. zastupanog po punomoćniku Nenad Filipović</item>
    </izvorni_sadrzaj>
    <derivirana_varijabla naziv="DomainObject.Predmet.ProtuStrankaListFormated_1">
      <item>FIBIS PLUS d.o.o. zastupanog po punomoćniku Nenad Filipović</item>
    </derivirana_varijabla>
  </DomainObject.Predmet.ProtuStrankaListFormated>
  <DomainObject.Predmet.ProtuStrankaListFormatedOIB>
    <izvorni_sadrzaj>
      <item>FIBIS PLUS d.o.o., OIB 91391946904 zastupanog po punomoćniku Nenad Filipović</item>
    </izvorni_sadrzaj>
    <derivirana_varijabla naziv="DomainObject.Predmet.ProtuStrankaListFormatedOIB_1">
      <item>FIBIS PLUS d.o.o., OIB 91391946904 zastupanog po punomoćniku Nenad Filipović</item>
    </derivirana_varijabla>
  </DomainObject.Predmet.ProtuStrankaListFormatedOIB>
  <DomainObject.Predmet.ProtuStrankaListFormatedWithAdress>
    <izvorni_sadrzaj>
      <item>FIBIS PLUS d.o.o., Pavla Lončara 1/D, 10290 Zaprešić zastupanog po punomoćniku Nenad Filipović</item>
    </izvorni_sadrzaj>
    <derivirana_varijabla naziv="DomainObject.Predmet.ProtuStrankaListFormatedWithAdress_1">
      <item>FIBIS PLUS d.o.o., Pavla Lončara 1/D, 10290 Zaprešić zastupanog po punomoćniku Nenad Filipović</item>
    </derivirana_varijabla>
  </DomainObject.Predmet.ProtuStrankaListFormatedWithAdress>
  <DomainObject.Predmet.ProtuStrankaListFormatedWithAdressOIB>
    <izvorni_sadrzaj>
      <item>FIBIS PLUS d.o.o., OIB 91391946904, Pavla Lončara 1/D, 10290 Zaprešić zastupanog po punomoćniku Nenad Filipović</item>
    </izvorni_sadrzaj>
    <derivirana_varijabla naziv="DomainObject.Predmet.ProtuStrankaListFormatedWithAdressOIB_1">
      <item>FIBIS PLUS d.o.o., OIB 91391946904, Pavla Lončara 1/D, 10290 Zaprešić zastupanog po punomoćniku Nenad Filipović</item>
    </derivirana_varijabla>
  </DomainObject.Predmet.ProtuStrankaListFormatedWithAdressOIB>
  <DomainObject.Predmet.ProtuStrankaListNazivFormated>
    <izvorni_sadrzaj>
      <item>FIBIS PLUS d.o.o.</item>
    </izvorni_sadrzaj>
    <derivirana_varijabla naziv="DomainObject.Predmet.ProtuStrankaListNazivFormated_1">
      <item>FIBIS PLUS d.o.o.</item>
    </derivirana_varijabla>
  </DomainObject.Predmet.ProtuStrankaListNazivFormated>
  <DomainObject.Predmet.ProtuStrankaListNazivFormatedOIB>
    <izvorni_sadrzaj>
      <item>FIBIS PLUS d.o.o., OIB 91391946904</item>
    </izvorni_sadrzaj>
    <derivirana_varijabla naziv="DomainObject.Predmet.ProtuStrankaListNazivFormatedOIB_1">
      <item>FIBIS PLUS d.o.o., OIB 91391946904</item>
    </derivirana_varijabla>
  </DomainObject.Predmet.ProtuStrankaListNazivFormatedOIB>
  <DomainObject.Predmet.OstaliListFormated>
    <izvorni_sadrzaj>
      <item>Nenad Filipović punomoćnik sudionika u postupku FIBIS PLUS d.o.o.</item>
    </izvorni_sadrzaj>
    <derivirana_varijabla naziv="DomainObject.Predmet.OstaliListFormated_1">
      <item>Nenad Filipović punomoćnik sudionika u postupku FIBIS PLUS d.o.o.</item>
    </derivirana_varijabla>
  </DomainObject.Predmet.OstaliListFormated>
  <DomainObject.Predmet.OstaliListFormatedOIB>
    <izvorni_sadrzaj>
      <item>Nenad Filipović, OIB 72987550984 punomoćnik sudionika u postupku FIBIS PLUS d.o.o.</item>
    </izvorni_sadrzaj>
    <derivirana_varijabla naziv="DomainObject.Predmet.OstaliListFormatedOIB_1">
      <item>Nenad Filipović, OIB 72987550984 punomoćnik sudionika u postupku FIBIS PLUS d.o.o.</item>
    </derivirana_varijabla>
  </DomainObject.Predmet.OstaliListFormatedOIB>
  <DomainObject.Predmet.OstaliListFormatedWithAdress>
    <izvorni_sadrzaj>
      <item>Nenad Filipović, Ulica Pavla Lončara 1d, 10290 Zaprešić punomoćnik sudionika u postupku FIBIS PLUS d.o.o.</item>
    </izvorni_sadrzaj>
    <derivirana_varijabla naziv="DomainObject.Predmet.OstaliListFormatedWithAdress_1">
      <item>Nenad Filipović, Ulica Pavla Lončara 1d, 10290 Zaprešić punomoćnik sudionika u postupku FIBIS PLUS d.o.o.</item>
    </derivirana_varijabla>
  </DomainObject.Predmet.OstaliListFormatedWithAdress>
  <DomainObject.Predmet.OstaliListFormatedWithAdressOIB>
    <izvorni_sadrzaj>
      <item>Nenad Filipović, OIB 72987550984, Ulica Pavla Lončara 1d, 10290 Zaprešić punomoćnik sudionika u postupku FIBIS PLUS d.o.o.</item>
    </izvorni_sadrzaj>
    <derivirana_varijabla naziv="DomainObject.Predmet.OstaliListFormatedWithAdressOIB_1">
      <item>Nenad Filipović, OIB 72987550984, Ulica Pavla Lončara 1d, 10290 Zaprešić punomoćnik sudionika u postupku FIBIS PLUS d.o.o.</item>
    </derivirana_varijabla>
  </DomainObject.Predmet.OstaliListFormatedWithAdressOIB>
  <DomainObject.Predmet.OstaliListNazivFormated>
    <izvorni_sadrzaj>
      <item>Nenad Filipović</item>
    </izvorni_sadrzaj>
    <derivirana_varijabla naziv="DomainObject.Predmet.OstaliListNazivFormated_1">
      <item>Nenad Filipović</item>
    </derivirana_varijabla>
  </DomainObject.Predmet.OstaliListNazivFormated>
  <DomainObject.Predmet.OstaliListNazivFormatedOIB>
    <izvorni_sadrzaj>
      <item>Nenad Filipović, OIB 72987550984</item>
    </izvorni_sadrzaj>
    <derivirana_varijabla naziv="DomainObject.Predmet.OstaliListNazivFormatedOIB_1">
      <item>Nenad Filipović, OIB 72987550984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FIBIS PLUS d.o.o.</izvorni_sadrzaj>
    <derivirana_varijabla naziv="DomainObject.Predmet.ProtustrankaIDrugi_1">FIBIS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FIBIS PLUS d.o.o., OIB 91391946904, Pavla Lončara 1/D, 10290 Zaprešić</izvorni_sadrzaj>
    <derivirana_varijabla naziv="DomainObject.Predmet.ProtustrankaIDrugiAdressOIB_1">FIBIS PLUS d.o.o., OIB 91391946904, Pavla Lončara 1/D,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FIBIS PLUS d.o.o.</item>
      <item>Nenad Filipović</item>
    </izvorni_sadrzaj>
    <derivirana_varijabla naziv="DomainObject.Predmet.SudioniciListNaziv_1">
      <item>FINA Regionalni centar Zagreb</item>
      <item>FIBIS PLUS d.o.o.</item>
      <item>Nenad Filipović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FIBIS PLUS d.o.o., OIB 91391946904, Pavla Lončara 1/D,10290 Zaprešić</item>
      <item>Nenad Filipović, OIB 72987550984, Ulica Pavla Lončara 1d,10290 Zaprešić</item>
    </izvorni_sadrzaj>
    <derivirana_varijabla naziv="DomainObject.Predmet.SudioniciListAdressOIB_1">
      <item>FINA Regionalni centar Zagreb, OIB 85821130368, Trg svibanjskih žrtava 1995. br. 1,10000 Zagreb</item>
      <item>FIBIS PLUS d.o.o., OIB 91391946904, Pavla Lončara 1/D,10290 Zaprešić</item>
      <item>Nenad Filipović, OIB 72987550984, Ulica Pavla Lončara 1d,10290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91391946904</item>
      <item>, OIB 72987550984</item>
    </izvorni_sadrzaj>
    <derivirana_varijabla naziv="DomainObject.Predmet.SudioniciListNazivOIB_1">
      <item>, OIB 85821130368</item>
      <item>, OIB 91391946904</item>
      <item>, OIB 72987550984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St-6545/2016-15</izvorni_sadrzaj>
    <derivirana_varijabla naziv="DomainObject.PredzadnjaOdlukaIzPredmeta.Oznaka_1">St-6545/2016-15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634</properties:Words>
  <properties:Characters>3294</properties:Characters>
  <properties:Lines>115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2019-06-07T11:05:00Z</dcterms:created>
  <dc:creator>Korisnik</dc:creator>
  <cp:lastModifiedBy>Draženka Prpić</cp:lastModifiedBy>
  <cp:lastPrinted>2019-06-07T11:07:00Z</cp:lastPrinted>
  <dcterms:modified xmlns:xsi="http://www.w3.org/2001/XMLSchema-instance" xsi:type="dcterms:W3CDTF">2019-06-07T11:08:00Z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-FIBIS PLUS-St-6545-16.docx)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