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DF2297" w:rsidR="00F4171A" w:rsidRPr="00F4171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</w:t>
            </w:r>
            <w:r w:rsidRPr="00F4171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REPUBLIKA HRVATSKA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TRGOVAČKI SUD U ZAGREBU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Zagreb, </w:t>
            </w:r>
            <w:proofErr w:type="spellStart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Amruševa</w:t>
            </w:r>
            <w:proofErr w:type="spellEnd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 2/II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a458326" w14:paraId="a458326"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63E9" w:rsidP="008C712F" w:rsidR="008C712F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81. St-</w:t>
      </w:r>
      <w:r w:rsidR="001D5DDD">
        <w:rPr>
          <w:rFonts w:cs="Times New Roman" w:eastAsia="Times New Roman" w:hAnsi="Times New Roman" w:ascii="Times New Roman"/>
          <w:sz w:val="24"/>
          <w:szCs w:val="24"/>
          <w:lang w:eastAsia="hr-HR"/>
        </w:rPr>
        <w:t>686/16-5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81.St-2795</w:t>
      </w:r>
      <w:r w:rsidR="008C712F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pku pod poslovnim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brojem St-</w:t>
      </w:r>
      <w:r w:rsidR="001D5DDD">
        <w:rPr>
          <w:rFonts w:cs="Times New Roman" w:eastAsia="Times New Roman" w:hAnsi="Times New Roman" w:ascii="Times New Roman"/>
          <w:sz w:val="24"/>
          <w:szCs w:val="24"/>
          <w:lang w:eastAsia="hr-HR"/>
        </w:rPr>
        <w:t>686/2016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5DDD">
        <w:rPr>
          <w:rFonts w:cs="Times New Roman" w:eastAsia="Times New Roman" w:hAnsi="Times New Roman" w:ascii="Times New Roman"/>
          <w:sz w:val="24"/>
          <w:szCs w:val="24"/>
          <w:lang w:eastAsia="hr-HR"/>
        </w:rPr>
        <w:t>MOJ VIDEO d.o.o.</w:t>
      </w:r>
      <w:r w:rsidR="001470E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F43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5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Donja </w:t>
      </w:r>
      <w:proofErr w:type="spellStart"/>
      <w:r w:rsidR="001D5DDD">
        <w:rPr>
          <w:rFonts w:cs="Times New Roman" w:eastAsia="Times New Roman" w:hAnsi="Times New Roman" w:ascii="Times New Roman"/>
          <w:sz w:val="24"/>
          <w:szCs w:val="24"/>
          <w:lang w:eastAsia="hr-HR"/>
        </w:rPr>
        <w:t>Pušća</w:t>
      </w:r>
      <w:proofErr w:type="spellEnd"/>
      <w:r w:rsidR="001D5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1D5DDD">
        <w:rPr>
          <w:rFonts w:cs="Times New Roman" w:eastAsia="Times New Roman" w:hAnsi="Times New Roman" w:ascii="Times New Roman"/>
          <w:sz w:val="24"/>
          <w:szCs w:val="24"/>
          <w:lang w:eastAsia="hr-HR"/>
        </w:rPr>
        <w:t>Bregovljanska</w:t>
      </w:r>
      <w:proofErr w:type="spellEnd"/>
      <w:r w:rsidR="001D5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25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54420">
        <w:rPr>
          <w:rFonts w:cs="Times New Roman" w:eastAsia="Times New Roman" w:hAnsi="Times New Roman" w:ascii="Times New Roman"/>
          <w:sz w:val="24"/>
          <w:szCs w:val="24"/>
          <w:lang w:eastAsia="hr-HR"/>
        </w:rPr>
        <w:t>MBS:080</w:t>
      </w:r>
      <w:r w:rsidR="001D5DDD">
        <w:rPr>
          <w:rFonts w:cs="Times New Roman" w:eastAsia="Times New Roman" w:hAnsi="Times New Roman" w:ascii="Times New Roman"/>
          <w:sz w:val="24"/>
          <w:szCs w:val="24"/>
          <w:lang w:eastAsia="hr-HR"/>
        </w:rPr>
        <w:t>597511</w:t>
      </w:r>
      <w:r w:rsidR="00FA5C0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1D5DDD">
        <w:rPr>
          <w:rFonts w:cs="Times New Roman" w:eastAsia="Times New Roman" w:hAnsi="Times New Roman" w:ascii="Times New Roman"/>
          <w:sz w:val="24"/>
          <w:szCs w:val="24"/>
          <w:lang w:eastAsia="hr-HR"/>
        </w:rPr>
        <w:t>29443590664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654420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1D5DDD">
        <w:rPr>
          <w:rFonts w:cs="Times New Roman" w:eastAsia="Times New Roman" w:hAnsi="Times New Roman" w:ascii="Times New Roman"/>
          <w:sz w:val="24"/>
          <w:szCs w:val="24"/>
          <w:lang w:eastAsia="hr-HR"/>
        </w:rPr>
        <w:t>21.475,88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C712F" w:rsidP="00F4171A" w:rsidR="00BD20BD">
      <w:pPr>
        <w:spacing w:lineRule="auto" w:line="240" w:after="0"/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0773D"/>
    <w:rsid w:val="00067E83"/>
    <w:rsid w:val="000E0F8C"/>
    <w:rsid w:val="00104371"/>
    <w:rsid w:val="001470EE"/>
    <w:rsid w:val="001D5DDD"/>
    <w:rsid w:val="001F53E5"/>
    <w:rsid w:val="001F5A07"/>
    <w:rsid w:val="00251075"/>
    <w:rsid w:val="002B63E9"/>
    <w:rsid w:val="002B65EB"/>
    <w:rsid w:val="002C46DE"/>
    <w:rsid w:val="002F43C2"/>
    <w:rsid w:val="003A3787"/>
    <w:rsid w:val="003D0369"/>
    <w:rsid w:val="00593F2F"/>
    <w:rsid w:val="005F7948"/>
    <w:rsid w:val="00645D09"/>
    <w:rsid w:val="00654420"/>
    <w:rsid w:val="006940F7"/>
    <w:rsid w:val="00862669"/>
    <w:rsid w:val="008C6138"/>
    <w:rsid w:val="008C712F"/>
    <w:rsid w:val="008F20CE"/>
    <w:rsid w:val="00977528"/>
    <w:rsid w:val="009F283E"/>
    <w:rsid w:val="00A04FCB"/>
    <w:rsid w:val="00A42EC8"/>
    <w:rsid w:val="00AE0C19"/>
    <w:rsid w:val="00B519FA"/>
    <w:rsid w:val="00B9445A"/>
    <w:rsid w:val="00BD20BD"/>
    <w:rsid w:val="00BD2AAE"/>
    <w:rsid w:val="00BF430A"/>
    <w:rsid w:val="00CB14A0"/>
    <w:rsid w:val="00D307D7"/>
    <w:rsid w:val="00D40CF4"/>
    <w:rsid w:val="00DE7752"/>
    <w:rsid w:val="00F4171A"/>
    <w:rsid w:val="00FA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94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0F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40F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40F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40F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94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0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40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40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40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St-686/2016</izvorni_sadrzaj>
    <derivirana_varijabla naziv="DomainObject.Predmet.OznakaBroj_1">St-686/2016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VIDEO d.o.o.</izvorni_sadrzaj>
    <derivirana_varijabla naziv="DomainObject.Predmet.ProtustrankaFormated_1">  MOJ VIDEO d.o.o.</derivirana_varijabla>
  </DomainObject.Predmet.ProtustrankaFormated>
  <DomainObject.Predmet.ProtustrankaFormatedOIB>
    <izvorni_sadrzaj>  MOJ VIDEO d.o.o., OIB 29443590664</izvorni_sadrzaj>
    <derivirana_varijabla naziv="DomainObject.Predmet.ProtustrankaFormatedOIB_1">  MOJ VIDEO d.o.o., OIB 29443590664</derivirana_varijabla>
  </DomainObject.Predmet.ProtustrankaFormatedOIB>
  <DomainObject.Predmet.ProtustrankaFormatedWithAdress>
    <izvorni_sadrzaj> MOJ VIDEO d.o.o., Bregovljanska 25, 10290 Donja Pušća</izvorni_sadrzaj>
    <derivirana_varijabla naziv="DomainObject.Predmet.ProtustrankaFormatedWithAdress_1"> MOJ VIDEO d.o.o., Bregovljanska 25, 10290 Donja Pušća</derivirana_varijabla>
  </DomainObject.Predmet.ProtustrankaFormatedWithAdress>
  <DomainObject.Predmet.ProtustrankaFormatedWithAdressOIB>
    <izvorni_sadrzaj> MOJ VIDEO d.o.o., OIB 29443590664, Bregovljanska 25, 10290 Donja Pušća</izvorni_sadrzaj>
    <derivirana_varijabla naziv="DomainObject.Predmet.ProtustrankaFormatedWithAdressOIB_1"> MOJ VIDEO d.o.o., OIB 29443590664, Bregovljanska 25, 10290 Donja Pušća</derivirana_varijabla>
  </DomainObject.Predmet.ProtustrankaFormatedWithAdressOIB>
  <DomainObject.Predmet.ProtustrankaWithAdress>
    <izvorni_sadrzaj>MOJ VIDEO d.o.o. Bregovljanska 25, 10290 Donja Pušća</izvorni_sadrzaj>
    <derivirana_varijabla naziv="DomainObject.Predmet.ProtustrankaWithAdress_1">MOJ VIDEO d.o.o. Bregovljanska 25, 10290 Donja Pušća</derivirana_varijabla>
  </DomainObject.Predmet.ProtustrankaWithAdress>
  <DomainObject.Predmet.ProtustrankaWithAdressOIB>
    <izvorni_sadrzaj>MOJ VIDEO d.o.o., OIB 29443590664, Bregovljanska 25, 10290 Donja Pušća</izvorni_sadrzaj>
    <derivirana_varijabla naziv="DomainObject.Predmet.ProtustrankaWithAdressOIB_1">MOJ VIDEO d.o.o., OIB 29443590664, Bregovljanska 25, 10290 Donja Pušća</derivirana_varijabla>
  </DomainObject.Predmet.ProtustrankaWithAdressOIB>
  <DomainObject.Predmet.ProtustrankaNazivFormated>
    <izvorni_sadrzaj>MOJ VIDEO d.o.o.</izvorni_sadrzaj>
    <derivirana_varijabla naziv="DomainObject.Predmet.ProtustrankaNazivFormated_1">MOJ VIDEO d.o.o.</derivirana_varijabla>
  </DomainObject.Predmet.ProtustrankaNazivFormated>
  <DomainObject.Predmet.ProtustrankaNazivFormatedOIB>
    <izvorni_sadrzaj>MOJ VIDEO d.o.o., OIB 29443590664</izvorni_sadrzaj>
    <derivirana_varijabla naziv="DomainObject.Predmet.ProtustrankaNazivFormatedOIB_1">MOJ VIDEO d.o.o., OIB 29443590664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VIDEO d.o.o.</item>
    </izvorni_sadrzaj>
    <derivirana_varijabla naziv="DomainObject.Predmet.ProtuStrankaListFormated_1">
      <item>MOJ VIDEO d.o.o.</item>
    </derivirana_varijabla>
  </DomainObject.Predmet.ProtuStrankaListFormated>
  <DomainObject.Predmet.ProtuStrankaListFormatedOIB>
    <izvorni_sadrzaj>
      <item>MOJ VIDEO d.o.o., OIB 29443590664</item>
    </izvorni_sadrzaj>
    <derivirana_varijabla naziv="DomainObject.Predmet.ProtuStrankaListFormatedOIB_1">
      <item>MOJ VIDEO d.o.o., OIB 29443590664</item>
    </derivirana_varijabla>
  </DomainObject.Predmet.ProtuStrankaListFormatedOIB>
  <DomainObject.Predmet.ProtuStrankaListFormatedWithAdress>
    <izvorni_sadrzaj>
      <item>MOJ VIDEO d.o.o., Bregovljanska 25, 10290 Donja Pušća</item>
    </izvorni_sadrzaj>
    <derivirana_varijabla naziv="DomainObject.Predmet.ProtuStrankaListFormatedWithAdress_1">
      <item>MOJ VIDEO d.o.o., Bregovljanska 25, 10290 Donja Pušća</item>
    </derivirana_varijabla>
  </DomainObject.Predmet.ProtuStrankaListFormatedWithAdress>
  <DomainObject.Predmet.ProtuStrankaListFormatedWithAdressOIB>
    <izvorni_sadrzaj>
      <item>MOJ VIDEO d.o.o., OIB 29443590664, Bregovljanska 25, 10290 Donja Pušća</item>
    </izvorni_sadrzaj>
    <derivirana_varijabla naziv="DomainObject.Predmet.ProtuStrankaListFormatedWithAdressOIB_1">
      <item>MOJ VIDEO d.o.o., OIB 29443590664, Bregovljanska 25, 10290 Donja Pušća</item>
    </derivirana_varijabla>
  </DomainObject.Predmet.ProtuStrankaListFormatedWithAdressOIB>
  <DomainObject.Predmet.ProtuStrankaListNazivFormated>
    <izvorni_sadrzaj>
      <item>MOJ VIDEO d.o.o.</item>
    </izvorni_sadrzaj>
    <derivirana_varijabla naziv="DomainObject.Predmet.ProtuStrankaListNazivFormated_1">
      <item>MOJ VIDEO d.o.o.</item>
    </derivirana_varijabla>
  </DomainObject.Predmet.ProtuStrankaListNazivFormated>
  <DomainObject.Predmet.ProtuStrankaListNazivFormatedOIB>
    <izvorni_sadrzaj>
      <item>MOJ VIDEO d.o.o., OIB 29443590664</item>
    </izvorni_sadrzaj>
    <derivirana_varijabla naziv="DomainObject.Predmet.ProtuStrankaListNazivFormatedOIB_1">
      <item>MOJ VIDEO d.o.o., OIB 29443590664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VIDEO d.o.o.</izvorni_sadrzaj>
    <derivirana_varijabla naziv="DomainObject.Predmet.ProtustrankaIDrugi_1">MOJ VIDEO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MOJ VIDEO d.o.o., OIB 29443590664, Bregovljanska 25, 10290 Donja Pušća</izvorni_sadrzaj>
    <derivirana_varijabla naziv="DomainObject.Predmet.ProtustrankaIDrugiAdressOIB_1">MOJ VIDEO d.o.o., OIB 29443590664, Bregovljanska 25,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 VIDEO d.o.o.</item>
    </izvorni_sadrzaj>
    <derivirana_varijabla naziv="DomainObject.Predmet.SudioniciListNaziv_1">
      <item>FINA Regionalni centar Zagreb</item>
      <item>MOJ VIDEO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MOJ VIDEO d.o.o., OIB 29443590664, Bregovljanska 25,10290 Donja Pušća</item>
    </izvorni_sadrzaj>
    <derivirana_varijabla naziv="DomainObject.Predmet.SudioniciListAdressOIB_1">
      <item>FINA Regionalni centar Zagreb, OIB 85821130368, Trg svibanjskih žrtava 1995. br. 1,10000 Zagreb</item>
      <item>MOJ VIDEO d.o.o., OIB 29443590664, Bregovljanska 25,10290 Donja Pušća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29443590664</item>
    </izvorni_sadrzaj>
    <derivirana_varijabla naziv="DomainObject.Predmet.SudioniciListNazivOIB_1">
      <item>, OIB 85821130368</item>
      <item>, OIB 29443590664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372D20-847F-447A-B7CB-0DDF1686E1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1380</properties:Characters>
  <properties:Lines>56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2016-07-22T09:43:00Z</dcterms:created>
  <dc:creator>Mario Žišković</dc:creator>
  <cp:lastModifiedBy>Sonja Pilić</cp:lastModifiedBy>
  <cp:lastPrinted>2016-07-22T09:43:00Z</cp:lastPrinted>
  <dcterms:modified xmlns:xsi="http://www.w3.org/2001/XMLSchema-instance" xsi:type="dcterms:W3CDTF">2016-07-22T09:43:00Z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