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f8ed55" w14:paraId="9f8ed55" w:rsidRDefault="009E4681" w:rsidP="009E4681" w:rsidR="009E4681" w:rsidRPr="00781F05">
      <w:pPr>
        <w15:collapsed w:val="false"/>
      </w:pPr>
      <w:bookmarkStart w:name="_GoBack" w:id="0"/>
      <w:bookmarkEnd w:id="0"/>
      <w:r w:rsidRPr="00781F05">
        <w:t>REPUBLIKA HRVATSKA</w:t>
      </w:r>
    </w:p>
    <w:p w:rsidRDefault="009E4681" w:rsidP="009E4681" w:rsidR="009E4681" w:rsidRPr="00781F05">
      <w:r w:rsidRPr="00781F05">
        <w:t>TRGOVAČKI SUD U RIJECI</w:t>
      </w:r>
    </w:p>
    <w:p w:rsidRDefault="009E4681" w:rsidP="009E4681" w:rsidR="009E4681" w:rsidRPr="00781F05"/>
    <w:p w:rsidRDefault="009E4681" w:rsidP="009E4681" w:rsidR="009E4681" w:rsidRPr="00781F05">
      <w:pPr>
        <w:jc w:val="center"/>
      </w:pPr>
      <w:r w:rsidRPr="00781F05">
        <w:t>Z A P I S N I K</w:t>
      </w:r>
    </w:p>
    <w:p w:rsidRDefault="009E4681" w:rsidP="009E4681" w:rsidR="009E4681" w:rsidRPr="00781F05">
      <w:pPr>
        <w:jc w:val="center"/>
      </w:pPr>
      <w:r w:rsidRPr="00781F05">
        <w:t xml:space="preserve">od </w:t>
      </w:r>
      <w:r w:rsidR="001D3321" w:rsidRPr="00781F05">
        <w:t>20</w:t>
      </w:r>
      <w:r w:rsidR="00CF312D" w:rsidRPr="00781F05">
        <w:t>. prosinca</w:t>
      </w:r>
      <w:r w:rsidRPr="00781F05">
        <w:t xml:space="preserve"> 2016. godine</w:t>
      </w:r>
    </w:p>
    <w:p w:rsidRDefault="009E4681" w:rsidP="009E4681" w:rsidR="009E4681" w:rsidRPr="00781F05">
      <w:pPr>
        <w:jc w:val="center"/>
      </w:pPr>
    </w:p>
    <w:p w:rsidRDefault="009E4681" w:rsidP="009E4681" w:rsidR="009E4681" w:rsidRPr="00781F05">
      <w:pPr>
        <w:jc w:val="center"/>
      </w:pPr>
      <w:r w:rsidRPr="00781F05">
        <w:t xml:space="preserve">Sastavljen kod Trgovačkog suda u Rijeci, radi izjašnjenja o prijedlogu i rasprave o uvjetima za otvaranje stečajnog postupka nad dužnikom </w:t>
      </w:r>
      <w:r w:rsidR="001D3321" w:rsidRPr="00781F05">
        <w:rPr>
          <w:rFonts w:eastAsiaTheme="minorHAnsi"/>
          <w:lang w:eastAsia="en-US"/>
        </w:rPr>
        <w:t>DRAŽENOVIĆ jednostavno društvo s ograničenom odgovornošću za usluge i trgovinu Brinje (Općina Brinje), Draženovići 37, jednostavno društvo s ograničenom</w:t>
      </w:r>
      <w:r w:rsidR="001D3321" w:rsidRPr="00781F05">
        <w:t xml:space="preserve">, OIB: </w:t>
      </w:r>
      <w:r w:rsidR="001D3321" w:rsidRPr="00781F05">
        <w:rPr>
          <w:rFonts w:eastAsiaTheme="minorHAnsi"/>
          <w:lang w:eastAsia="en-US"/>
        </w:rPr>
        <w:t>10663636249</w:t>
      </w:r>
      <w:r w:rsidR="001D3321" w:rsidRPr="00781F05">
        <w:t xml:space="preserve">, MBS: </w:t>
      </w:r>
      <w:r w:rsidR="001D3321" w:rsidRPr="00781F05">
        <w:rPr>
          <w:rFonts w:eastAsiaTheme="minorHAnsi"/>
          <w:lang w:eastAsia="en-US"/>
        </w:rPr>
        <w:t>040319040</w:t>
      </w:r>
    </w:p>
    <w:p w:rsidRDefault="009E4681" w:rsidP="009E4681" w:rsidR="009E4681" w:rsidRPr="00781F05"/>
    <w:p w:rsidRDefault="009E4681" w:rsidP="009E4681" w:rsidR="009E4681" w:rsidRPr="00781F05">
      <w:r w:rsidRPr="00781F05">
        <w:t>OD SUDA PRISUTNI:</w:t>
      </w:r>
    </w:p>
    <w:p w:rsidRDefault="009E4681" w:rsidP="009E4681" w:rsidR="009E4681" w:rsidRPr="00781F05">
      <w:r w:rsidRPr="00781F05">
        <w:t>Vera Jelenović, stečajni sudac</w:t>
      </w:r>
    </w:p>
    <w:p w:rsidRDefault="009E4681" w:rsidP="009E4681" w:rsidR="009E4681" w:rsidRPr="00781F05">
      <w:r w:rsidRPr="00781F05">
        <w:t>Danijela Fumić, zapisničar</w:t>
      </w:r>
    </w:p>
    <w:p w:rsidRDefault="009E4681" w:rsidP="009E4681" w:rsidR="009E4681" w:rsidRPr="00781F05"/>
    <w:p w:rsidRDefault="009E4681" w:rsidP="009E4681" w:rsidR="009E4681" w:rsidRPr="00781F05">
      <w:r w:rsidRPr="00781F05">
        <w:t xml:space="preserve">Početak u </w:t>
      </w:r>
      <w:r w:rsidR="001D3321" w:rsidRPr="00781F05">
        <w:t>9</w:t>
      </w:r>
      <w:r w:rsidRPr="00781F05">
        <w:t>,</w:t>
      </w:r>
      <w:r w:rsidR="001D3321" w:rsidRPr="00781F05">
        <w:t>3</w:t>
      </w:r>
      <w:r w:rsidRPr="00781F05">
        <w:t>0 sati.</w:t>
      </w:r>
    </w:p>
    <w:p w:rsidRDefault="009E4681" w:rsidP="009E4681" w:rsidR="009E4681" w:rsidRPr="00781F05"/>
    <w:p w:rsidRDefault="009E4681" w:rsidP="009E4681" w:rsidR="009E4681" w:rsidRPr="00781F05">
      <w:r w:rsidRPr="00781F05">
        <w:t>Utvrđuje se da su na današnje ročište pristupili:</w:t>
      </w:r>
    </w:p>
    <w:p w:rsidRDefault="009E4681" w:rsidP="009E4681" w:rsidR="009E4681" w:rsidRPr="00781F05"/>
    <w:p w:rsidRDefault="009E4681" w:rsidP="009E4681" w:rsidR="009E4681" w:rsidRPr="00781F05">
      <w:r w:rsidRPr="00781F05">
        <w:t>Za predlagatelja: nitko, dostava poziva uredna</w:t>
      </w:r>
    </w:p>
    <w:p w:rsidRDefault="009E4681" w:rsidP="009E4681" w:rsidR="009E4681" w:rsidRPr="00781F05">
      <w:r w:rsidRPr="00781F05">
        <w:t>Za dužnika: nitko, dostava poziva uredna putem e-oglasne ploče</w:t>
      </w:r>
    </w:p>
    <w:p w:rsidRDefault="009E4681" w:rsidP="009E4681" w:rsidR="009E4681" w:rsidRPr="00781F05"/>
    <w:p w:rsidRDefault="009E4681" w:rsidP="009E4681" w:rsidR="009E4681" w:rsidRPr="00781F05">
      <w:pPr>
        <w:ind w:left="1410"/>
        <w:jc w:val="both"/>
      </w:pPr>
      <w:r w:rsidRPr="00781F05">
        <w:t>Sud donosi</w:t>
      </w:r>
    </w:p>
    <w:p w:rsidRDefault="009E4681" w:rsidP="009E4681" w:rsidR="009E4681" w:rsidRPr="00781F05">
      <w:pPr>
        <w:jc w:val="center"/>
        <w:rPr>
          <w:bCs/>
        </w:rPr>
      </w:pPr>
      <w:r w:rsidRPr="00781F05">
        <w:rPr>
          <w:bCs/>
        </w:rPr>
        <w:t>r j e š e n j e</w:t>
      </w:r>
    </w:p>
    <w:p w:rsidRDefault="009E4681" w:rsidP="009E4681" w:rsidR="009E4681" w:rsidRPr="00781F05">
      <w:pPr>
        <w:ind w:firstLine="1440"/>
        <w:jc w:val="both"/>
      </w:pPr>
    </w:p>
    <w:p w:rsidRDefault="009E4681" w:rsidP="009E4681" w:rsidR="009E4681" w:rsidRPr="00781F05">
      <w:pPr>
        <w:numPr>
          <w:ilvl w:val="0"/>
          <w:numId w:val="2"/>
        </w:numPr>
        <w:ind w:firstLine="1440" w:left="0"/>
        <w:jc w:val="both"/>
      </w:pPr>
      <w:r w:rsidRPr="00781F05">
        <w:t xml:space="preserve">Za privremenog stečajnog upravitelja imenuje se </w:t>
      </w:r>
      <w:r w:rsidR="00781F05">
        <w:t>Antonela Jović Zubčić, OIB:03188914525, Ante Starčevića 5, Rijeka.</w:t>
      </w:r>
    </w:p>
    <w:p w:rsidRDefault="009E4681" w:rsidP="009E4681" w:rsidR="009E4681" w:rsidRPr="00781F05">
      <w:pPr>
        <w:ind w:firstLine="1440"/>
        <w:jc w:val="both"/>
      </w:pPr>
      <w:r w:rsidRPr="00781F05">
        <w:t xml:space="preserve">II. Privremeni stečajni upravitelj izvršit će pregled dužnikovog poslovnog prostora, te uvid u knjige i poslovnu dokumentaciju dužnika i nakon toga podnijeti izvješće u kojem će iznijeti svoje stručno mišljenje o tome postoji li razlog za otvaranje stečajnog postupka, a posebno da li se imovinom dužnika mogu pokriti troškovi postupka. (čl. 119. st. 3.  Stečajnog zakona).  </w:t>
      </w:r>
    </w:p>
    <w:p w:rsidRDefault="009E4681" w:rsidP="009E4681" w:rsidR="009E4681" w:rsidRPr="00781F05">
      <w:pPr>
        <w:jc w:val="both"/>
      </w:pPr>
      <w:r w:rsidRPr="00781F05">
        <w:tab/>
      </w:r>
      <w:r w:rsidRPr="00781F05">
        <w:tab/>
        <w:t xml:space="preserve">IV. Pisano izvješće privremeni stečajni upravitelj dužan je predati sudu najkasnije do </w:t>
      </w:r>
      <w:r w:rsidR="00781F05">
        <w:t xml:space="preserve">25. veljače </w:t>
      </w:r>
      <w:r w:rsidRPr="00781F05">
        <w:t>2017. godine.</w:t>
      </w:r>
    </w:p>
    <w:p w:rsidRDefault="009E4681" w:rsidP="009E4681" w:rsidR="009E4681" w:rsidRPr="00781F05"/>
    <w:p w:rsidRDefault="009E4681" w:rsidP="009E4681" w:rsidR="009E4681" w:rsidRPr="00781F05">
      <w:pPr>
        <w:pStyle w:val="Naslov2"/>
        <w:rPr>
          <w:bCs/>
          <w:sz w:val="24"/>
        </w:rPr>
      </w:pPr>
      <w:r w:rsidRPr="00781F05">
        <w:rPr>
          <w:bCs/>
          <w:sz w:val="24"/>
        </w:rPr>
        <w:t>Obrazloženje</w:t>
      </w:r>
    </w:p>
    <w:p w:rsidRDefault="009E4681" w:rsidP="009E4681" w:rsidR="009E4681" w:rsidRPr="00781F05"/>
    <w:p w:rsidRDefault="009E4681" w:rsidP="009E4681" w:rsidR="009E4681" w:rsidRPr="00781F05">
      <w:pPr>
        <w:jc w:val="both"/>
        <w:rPr>
          <w:bCs/>
        </w:rPr>
      </w:pPr>
      <w:r w:rsidRPr="00781F05">
        <w:tab/>
      </w:r>
      <w:r w:rsidRPr="00781F05">
        <w:tab/>
        <w:t xml:space="preserve">Predlagatelj je podnio sudu prijedlog za otvaranje stečajnog postupka nad dužnikom </w:t>
      </w:r>
      <w:r w:rsidR="001D3321" w:rsidRPr="00781F05">
        <w:rPr>
          <w:rFonts w:eastAsiaTheme="minorHAnsi"/>
          <w:lang w:eastAsia="en-US"/>
        </w:rPr>
        <w:t>DRAŽENOVIĆ jednostavno društvo s ograničenom odgovornošću za usluge i trgovinu Brinje (Općina Brinje), Draženovići 37, jednostavno društvo s ograničenom</w:t>
      </w:r>
      <w:r w:rsidR="001D3321" w:rsidRPr="00781F05">
        <w:t xml:space="preserve">, OIB: </w:t>
      </w:r>
      <w:r w:rsidR="001D3321" w:rsidRPr="00781F05">
        <w:rPr>
          <w:rFonts w:eastAsiaTheme="minorHAnsi"/>
          <w:lang w:eastAsia="en-US"/>
        </w:rPr>
        <w:t>10663636249</w:t>
      </w:r>
      <w:r w:rsidR="001D3321" w:rsidRPr="00781F05">
        <w:t xml:space="preserve">, MBS: </w:t>
      </w:r>
      <w:r w:rsidR="001D3321" w:rsidRPr="00781F05">
        <w:rPr>
          <w:rFonts w:eastAsiaTheme="minorHAnsi"/>
          <w:lang w:eastAsia="en-US"/>
        </w:rPr>
        <w:t xml:space="preserve">040319040 </w:t>
      </w:r>
      <w:r w:rsidRPr="00781F05">
        <w:rPr>
          <w:rFonts w:eastAsia="Calibri"/>
        </w:rPr>
        <w:t xml:space="preserve">i sud je dana </w:t>
      </w:r>
      <w:r w:rsidR="001D3321" w:rsidRPr="00781F05">
        <w:rPr>
          <w:rFonts w:eastAsia="Calibri"/>
        </w:rPr>
        <w:t>14. listopada</w:t>
      </w:r>
      <w:r w:rsidRPr="00781F05">
        <w:rPr>
          <w:rFonts w:eastAsia="Calibri"/>
        </w:rPr>
        <w:t xml:space="preserve"> 2016. godine donio rješenje gornjeg posl. br. kojim se pokreće prethodni postupak</w:t>
      </w:r>
      <w:r w:rsidRPr="00781F05">
        <w:t>.</w:t>
      </w:r>
    </w:p>
    <w:p w:rsidRDefault="009E4681" w:rsidP="009E4681" w:rsidR="009E4681" w:rsidRPr="00781F05">
      <w:pPr>
        <w:tabs>
          <w:tab w:pos="448" w:val="left"/>
        </w:tabs>
        <w:jc w:val="both"/>
      </w:pPr>
      <w:r w:rsidRPr="00781F05">
        <w:tab/>
      </w:r>
      <w:r w:rsidRPr="00781F05">
        <w:tab/>
      </w:r>
      <w:r w:rsidRPr="00781F05">
        <w:tab/>
        <w:t>Spisu nisu priloženi dokazi o postojanju ikakve dužnikove imovine, a dužnikov zakonski zastupnik ni po pozivu suda nije dostavio izviješće o financijsko – gospodarskom stanju dužnika u kojem će biti naznačeni podaci o imovini dužnika.</w:t>
      </w:r>
    </w:p>
    <w:p w:rsidRDefault="009E4681" w:rsidP="009E4681" w:rsidR="009E4681" w:rsidRPr="00781F05">
      <w:pPr>
        <w:tabs>
          <w:tab w:pos="448" w:val="left"/>
        </w:tabs>
        <w:jc w:val="both"/>
      </w:pPr>
      <w:r w:rsidRPr="00781F05">
        <w:tab/>
      </w:r>
      <w:r w:rsidRPr="00781F05">
        <w:tab/>
      </w:r>
      <w:r w:rsidRPr="00781F05">
        <w:tab/>
        <w:t>Stoga je sud u skladu s odredbom članka 118. stavak 1. i 2. Stečajnog zakona (objavljenog u NN 71/15) odlučio kao u izreci ovog rješenja.</w:t>
      </w:r>
    </w:p>
    <w:p w:rsidRDefault="009E4681" w:rsidP="009E4681" w:rsidR="009E4681" w:rsidRPr="00781F05">
      <w:pPr>
        <w:tabs>
          <w:tab w:pos="448" w:val="left"/>
        </w:tabs>
        <w:jc w:val="center"/>
      </w:pPr>
      <w:r w:rsidRPr="00781F05">
        <w:t xml:space="preserve">Rijeka, </w:t>
      </w:r>
      <w:r w:rsidR="00781F05" w:rsidRPr="00781F05">
        <w:t>20</w:t>
      </w:r>
      <w:r w:rsidR="00CF312D" w:rsidRPr="00781F05">
        <w:t>. prosinca</w:t>
      </w:r>
      <w:r w:rsidRPr="00781F05">
        <w:t xml:space="preserve"> 2016. godine</w:t>
      </w:r>
    </w:p>
    <w:p w:rsidRDefault="009E4681" w:rsidP="009E4681" w:rsidR="009E4681" w:rsidRPr="00781F05">
      <w:pPr>
        <w:jc w:val="center"/>
      </w:pPr>
      <w:r w:rsidRPr="00781F05">
        <w:t xml:space="preserve">                                                                                        Sudac</w:t>
      </w:r>
    </w:p>
    <w:p w:rsidRDefault="009E4681" w:rsidP="009E4681" w:rsidR="009E4681" w:rsidRPr="00781F05">
      <w:pPr>
        <w:jc w:val="both"/>
      </w:pPr>
      <w:r w:rsidRPr="00781F05">
        <w:t xml:space="preserve">                                                                                                         Vera Jelenović </w:t>
      </w:r>
    </w:p>
    <w:p w:rsidRDefault="00781F05" w:rsidP="009E4681" w:rsidR="00781F05"/>
    <w:p w:rsidRDefault="00781F05" w:rsidP="009E4681" w:rsidR="00781F05"/>
    <w:p w:rsidRDefault="009E4681" w:rsidP="009E4681" w:rsidR="009E4681" w:rsidRPr="00781F05">
      <w:r w:rsidRPr="00781F05">
        <w:t>UPUTA O PRAVNOM LIJEKU:</w:t>
      </w:r>
    </w:p>
    <w:p w:rsidRDefault="009E4681" w:rsidP="009E4681" w:rsidR="009E4681" w:rsidRPr="00781F05">
      <w:pPr>
        <w:ind w:firstLine="720"/>
        <w:jc w:val="both"/>
        <w:rPr>
          <w:bCs/>
        </w:rPr>
      </w:pPr>
      <w:r w:rsidRPr="00781F05">
        <w:rPr>
          <w:bCs/>
        </w:rPr>
        <w:t>Protiv ovog rješenja može se izjaviti žalba. Žalba se podnosi u roku od 8 dana od dana primitka istog. Žalba se podnosi putem  ovog suda u dva istovjetna primjerka, a o žalbi odlučuje Visoki trgovački sud Republike Hrvatske.</w:t>
      </w:r>
    </w:p>
    <w:p w:rsidRDefault="009E4681" w:rsidP="009E4681" w:rsidR="009E4681" w:rsidRPr="00781F05"/>
    <w:p w:rsidRDefault="009E4681" w:rsidP="009E4681" w:rsidR="009E4681" w:rsidRPr="00781F05">
      <w:pPr>
        <w:ind w:left="1410"/>
        <w:jc w:val="both"/>
      </w:pPr>
    </w:p>
    <w:p w:rsidRDefault="001D3321" w:rsidP="00CF312D" w:rsidR="00CF312D" w:rsidRPr="00781F05">
      <w:pPr>
        <w:jc w:val="both"/>
      </w:pPr>
      <w:r w:rsidRPr="00781F05">
        <w:t>S</w:t>
      </w:r>
      <w:r w:rsidR="00CF312D" w:rsidRPr="00781F05">
        <w:t xml:space="preserve">ud donosi </w:t>
      </w:r>
    </w:p>
    <w:p w:rsidRDefault="00CF312D" w:rsidP="00CF312D" w:rsidR="00CF312D" w:rsidRPr="00781F05">
      <w:pPr>
        <w:jc w:val="both"/>
      </w:pPr>
    </w:p>
    <w:p w:rsidRDefault="00CF312D" w:rsidP="00CF312D" w:rsidR="00CF312D" w:rsidRPr="00781F05">
      <w:pPr>
        <w:jc w:val="center"/>
      </w:pPr>
      <w:r w:rsidRPr="00781F05">
        <w:t>z a k l j u č a k</w:t>
      </w:r>
    </w:p>
    <w:p w:rsidRDefault="00CF312D" w:rsidP="00CF312D" w:rsidR="00CF312D" w:rsidRPr="00781F05">
      <w:pPr>
        <w:jc w:val="both"/>
      </w:pPr>
    </w:p>
    <w:p w:rsidRDefault="00CF312D" w:rsidP="00CF312D" w:rsidR="00CF312D" w:rsidRPr="00781F05">
      <w:pPr>
        <w:numPr>
          <w:ilvl w:val="0"/>
          <w:numId w:val="1"/>
        </w:numPr>
        <w:jc w:val="both"/>
      </w:pPr>
      <w:r w:rsidRPr="00781F05">
        <w:t xml:space="preserve">Ponovno će se pozvati radi saslušanja </w:t>
      </w:r>
      <w:r w:rsidRPr="00781F05">
        <w:rPr>
          <w:rFonts w:eastAsia="Calibri"/>
          <w:lang w:eastAsia="en-US"/>
        </w:rPr>
        <w:t>na okolnosti financijsko-gospodarskog stanja dužnika</w:t>
      </w:r>
      <w:r w:rsidRPr="00781F05">
        <w:t xml:space="preserve"> osoba ovlaštena za zastupanje dužnika </w:t>
      </w:r>
      <w:r w:rsidR="001D3321" w:rsidRPr="00781F05">
        <w:rPr>
          <w:rFonts w:eastAsiaTheme="minorHAnsi"/>
          <w:lang w:eastAsia="en-US"/>
        </w:rPr>
        <w:t>Tomislava Kovačić, OIB: 35668966971, Sesvete, Ulica Ladislava Šabana 24</w:t>
      </w:r>
      <w:r w:rsidRPr="00781F05">
        <w:rPr>
          <w:rFonts w:eastAsia="Calibri"/>
          <w:lang w:eastAsia="en-US"/>
        </w:rPr>
        <w:t>. U slučaju neodazivanja, sud može odrediti dovođenje.</w:t>
      </w:r>
    </w:p>
    <w:p w:rsidRDefault="00CF312D" w:rsidP="00CF312D" w:rsidR="00CF312D" w:rsidRPr="00781F05">
      <w:pPr>
        <w:pStyle w:val="Odlomakpopisa"/>
        <w:numPr>
          <w:ilvl w:val="0"/>
          <w:numId w:val="1"/>
        </w:numPr>
        <w:jc w:val="both"/>
      </w:pPr>
      <w:r w:rsidRPr="00781F05">
        <w:t xml:space="preserve">Osobi ovlaštenoj za zastupanje dužnika </w:t>
      </w:r>
      <w:r w:rsidR="001D3321" w:rsidRPr="00781F05">
        <w:rPr>
          <w:rFonts w:eastAsiaTheme="minorHAnsi"/>
          <w:lang w:eastAsia="en-US"/>
        </w:rPr>
        <w:t>Tomislava Kovačić, OIB: 35668966971, Sesvete, Ulica Ladislava Šabana 24</w:t>
      </w:r>
      <w:r w:rsidRPr="00781F05">
        <w:t xml:space="preserve">, dodjeljuje se dodatan od osam dana preda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CF312D" w:rsidP="00CF312D" w:rsidR="00CF312D" w:rsidRPr="00781F05">
      <w:pPr>
        <w:pStyle w:val="Odlomakpopisa"/>
        <w:numPr>
          <w:ilvl w:val="0"/>
          <w:numId w:val="1"/>
        </w:numPr>
        <w:jc w:val="both"/>
      </w:pPr>
      <w:r w:rsidRPr="00781F05">
        <w:t xml:space="preserve">Ako </w:t>
      </w:r>
      <w:r w:rsidR="001D3321" w:rsidRPr="00781F05">
        <w:rPr>
          <w:rFonts w:eastAsiaTheme="minorHAnsi"/>
          <w:lang w:eastAsia="en-US"/>
        </w:rPr>
        <w:t xml:space="preserve">Tomislava Kovačić, OIB: 35668966971, Sesvete, Ulica Ladislava Šabana 24 </w:t>
      </w:r>
      <w:r w:rsidRPr="00781F05">
        <w:rPr>
          <w:rFonts w:eastAsia="Calibri"/>
          <w:lang w:eastAsia="en-US"/>
        </w:rPr>
        <w:t>ne postupi po točki II. ovog zaključka, kaznit će se novčanom kaznom do 10.000,00 kn.</w:t>
      </w:r>
    </w:p>
    <w:p w:rsidRDefault="00CF312D" w:rsidP="00CF312D" w:rsidR="00CF312D" w:rsidRPr="00781F05">
      <w:pPr>
        <w:ind w:left="1410"/>
        <w:jc w:val="both"/>
      </w:pPr>
    </w:p>
    <w:p w:rsidRDefault="009E4681" w:rsidP="009E4681" w:rsidR="009E4681" w:rsidRPr="00781F05">
      <w:pPr>
        <w:pStyle w:val="Odlomakpopisa"/>
        <w:numPr>
          <w:ilvl w:val="0"/>
          <w:numId w:val="1"/>
        </w:numPr>
        <w:jc w:val="both"/>
      </w:pPr>
      <w:r w:rsidRPr="00781F05">
        <w:rPr>
          <w:rFonts w:eastAsia="Calibri"/>
          <w:lang w:eastAsia="en-US"/>
        </w:rPr>
        <w:t>Današnje se ročište odgađa, a sljedeće se određuje za</w:t>
      </w:r>
    </w:p>
    <w:p w:rsidRDefault="009E4681" w:rsidP="009E4681" w:rsidR="009E4681" w:rsidRPr="00781F05">
      <w:pPr>
        <w:pStyle w:val="Odlomakpopisa"/>
        <w:jc w:val="both"/>
        <w:rPr>
          <w:rFonts w:eastAsia="Calibri"/>
          <w:lang w:eastAsia="en-US"/>
        </w:rPr>
      </w:pPr>
    </w:p>
    <w:p w:rsidRDefault="00781F05" w:rsidP="009E4681" w:rsidR="009E4681" w:rsidRPr="00781F05">
      <w:pPr>
        <w:pStyle w:val="Odlomakpopisa"/>
        <w:jc w:val="center"/>
      </w:pPr>
      <w:r>
        <w:t>9. ožujka 2</w:t>
      </w:r>
      <w:r w:rsidR="00CF312D" w:rsidRPr="00781F05">
        <w:t>017</w:t>
      </w:r>
      <w:r w:rsidR="009E4681" w:rsidRPr="00781F05">
        <w:t xml:space="preserve">.god. u </w:t>
      </w:r>
      <w:r>
        <w:t>10</w:t>
      </w:r>
      <w:r w:rsidR="009E4681" w:rsidRPr="00781F05">
        <w:t>,</w:t>
      </w:r>
      <w:r>
        <w:t>0</w:t>
      </w:r>
      <w:r w:rsidR="009E4681" w:rsidRPr="00781F05">
        <w:t>0 sati</w:t>
      </w:r>
    </w:p>
    <w:p w:rsidRDefault="009E4681" w:rsidP="009E4681" w:rsidR="009E4681" w:rsidRPr="00781F05">
      <w:pPr>
        <w:pStyle w:val="Odlomakpopisa"/>
        <w:jc w:val="both"/>
      </w:pPr>
    </w:p>
    <w:p w:rsidRDefault="009E4681" w:rsidP="009E4681" w:rsidR="009E4681" w:rsidRPr="00781F05">
      <w:pPr>
        <w:pStyle w:val="Odlomakpopisa"/>
        <w:ind w:left="2130"/>
        <w:jc w:val="center"/>
      </w:pPr>
      <w:r w:rsidRPr="00781F05">
        <w:rPr>
          <w:rFonts w:eastAsia="Calibri"/>
          <w:lang w:eastAsia="en-US"/>
        </w:rPr>
        <w:t>u prostorijama Trgovačkog suda u Rijeci, I. kat, sudnica br. 3.</w:t>
      </w:r>
    </w:p>
    <w:p w:rsidRDefault="009E4681" w:rsidP="009E4681" w:rsidR="009E4681" w:rsidRPr="00781F05"/>
    <w:p w:rsidRDefault="009E4681" w:rsidP="009E4681" w:rsidR="009E4681" w:rsidRPr="00781F05">
      <w:r w:rsidRPr="00781F05">
        <w:t xml:space="preserve">Dovršeno u </w:t>
      </w:r>
      <w:r w:rsidR="00781F05" w:rsidRPr="00781F05">
        <w:t>9,</w:t>
      </w:r>
      <w:r w:rsidR="00781F05">
        <w:t>35</w:t>
      </w:r>
      <w:r w:rsidRPr="00781F05">
        <w:t xml:space="preserve"> sati.</w:t>
      </w:r>
    </w:p>
    <w:p w:rsidRDefault="009E4681" w:rsidP="009E4681" w:rsidR="009E4681" w:rsidRPr="00781F05"/>
    <w:p w:rsidRDefault="009E4681" w:rsidP="009E4681" w:rsidR="009E4681" w:rsidRPr="00781F05"/>
    <w:p w:rsidRDefault="009E4681" w:rsidP="009E4681" w:rsidR="009E4681" w:rsidRPr="00781F05"/>
    <w:p w:rsidRDefault="009E4681" w:rsidP="009E4681" w:rsidR="009E4681" w:rsidRPr="00781F05">
      <w:pPr>
        <w:ind w:firstLine="708" w:left="3540"/>
      </w:pPr>
      <w:r w:rsidRPr="00781F05">
        <w:t xml:space="preserve">Sudac                        </w:t>
      </w:r>
    </w:p>
    <w:p w:rsidRDefault="009E4681" w:rsidP="009E4681" w:rsidR="009E4681" w:rsidRPr="00781F05"/>
    <w:p w:rsidRDefault="009E4681" w:rsidP="009E4681" w:rsidR="009E4681" w:rsidRPr="00781F05"/>
    <w:p w:rsidRDefault="009E4681" w:rsidP="009E4681" w:rsidR="009E4681" w:rsidRPr="00781F05">
      <w:r w:rsidRPr="00781F05">
        <w:t xml:space="preserve">           </w:t>
      </w:r>
      <w:r w:rsidRPr="00781F05">
        <w:tab/>
      </w:r>
      <w:r w:rsidRPr="00781F05">
        <w:tab/>
      </w:r>
      <w:r w:rsidRPr="00781F05">
        <w:tab/>
      </w:r>
      <w:r w:rsidRPr="00781F05">
        <w:tab/>
      </w:r>
      <w:r w:rsidRPr="00781F05">
        <w:tab/>
      </w:r>
      <w:r w:rsidRPr="00781F05">
        <w:tab/>
        <w:t xml:space="preserve"> Zapisničar            </w:t>
      </w:r>
      <w:r w:rsidRPr="00781F05">
        <w:tab/>
      </w:r>
      <w:r w:rsidRPr="00781F05">
        <w:tab/>
        <w:t xml:space="preserve">Stranke   </w:t>
      </w:r>
    </w:p>
    <w:p w:rsidRDefault="009E4681" w:rsidP="009E4681" w:rsidR="009E4681" w:rsidRPr="00781F05"/>
    <w:p w:rsidRDefault="009E4681" w:rsidP="009E4681" w:rsidR="009E4681" w:rsidRPr="00781F05"/>
    <w:p w:rsidRDefault="009E4681" w:rsidP="009E4681" w:rsidR="009E4681" w:rsidRPr="00781F05"/>
    <w:p w:rsidRDefault="009E4681" w:rsidP="009E4681" w:rsidR="009E4681" w:rsidRPr="00781F05"/>
    <w:p w:rsidRDefault="004F6C16" w:rsidR="004F6C16" w:rsidRPr="00781F05"/>
    <w:sectPr w:rsidR="004F6C16" w:rsidRPr="00781F05">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C7D46" w:rsidP="00CF312D" w:rsidR="002C7D46">
      <w:r>
        <w:separator/>
      </w:r>
    </w:p>
  </w:endnote>
  <w:endnote w:id="0" w:type="continuationSeparator">
    <w:p w:rsidRDefault="002C7D46" w:rsidP="00CF312D" w:rsidR="002C7D4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94595772"/>
      <w:docPartObj>
        <w:docPartGallery w:val="Page Numbers (Bottom of Page)"/>
        <w:docPartUnique/>
      </w:docPartObj>
    </w:sdtPr>
    <w:sdtEndPr/>
    <w:sdtContent>
      <w:p w:rsidRDefault="00781F05" w:rsidR="00781F05">
        <w:pPr>
          <w:pStyle w:val="Podnoje"/>
          <w:jc w:val="center"/>
        </w:pPr>
        <w:r>
          <w:fldChar w:fldCharType="begin"/>
        </w:r>
        <w:r>
          <w:instrText>PAGE   \* MERGEFORMAT</w:instrText>
        </w:r>
        <w:r>
          <w:fldChar w:fldCharType="separate"/>
        </w:r>
        <w:r w:rsidR="00ED3BAD">
          <w:rPr>
            <w:noProof/>
          </w:rPr>
          <w:t>1</w:t>
        </w:r>
        <w:r>
          <w:fldChar w:fldCharType="end"/>
        </w:r>
      </w:p>
    </w:sdtContent>
  </w:sdt>
  <w:p w:rsidRDefault="00781F05" w:rsidR="00781F0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C7D46" w:rsidP="00CF312D" w:rsidR="002C7D46">
      <w:r>
        <w:separator/>
      </w:r>
    </w:p>
  </w:footnote>
  <w:footnote w:id="0" w:type="continuationSeparator">
    <w:p w:rsidRDefault="002C7D46" w:rsidP="00CF312D" w:rsidR="002C7D4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312D" w:rsidP="00CF312D" w:rsidR="00CF312D">
    <w:pPr>
      <w:pStyle w:val="Zaglavlje"/>
      <w:jc w:val="right"/>
    </w:pPr>
    <w:r>
      <w:t>Posl. br. 14. St-</w:t>
    </w:r>
    <w:r w:rsidR="001D3321">
      <w:t>635/2016</w:t>
    </w:r>
  </w:p>
  <w:p w:rsidRDefault="00CF312D" w:rsidP="00CF312D" w:rsidR="00CF312D">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D6528F9"/>
    <w:multiLevelType w:val="hybridMultilevel"/>
    <w:tmpl w:val="B8BC916A"/>
    <w:lvl w:tplc="75C8EB3A" w:ilvl="0">
      <w:start w:val="1"/>
      <w:numFmt w:val="upperRoman"/>
      <w:lvlText w:val="%1."/>
      <w:lvlJc w:val="left"/>
      <w:pPr>
        <w:ind w:hanging="720" w:left="2130"/>
      </w:pPr>
    </w:lvl>
    <w:lvl w:tplc="041A0019" w:ilvl="1">
      <w:start w:val="1"/>
      <w:numFmt w:val="lowerLetter"/>
      <w:lvlText w:val="%2."/>
      <w:lvlJc w:val="left"/>
      <w:pPr>
        <w:ind w:hanging="360" w:left="2490"/>
      </w:pPr>
    </w:lvl>
    <w:lvl w:tplc="041A001B" w:ilvl="2">
      <w:start w:val="1"/>
      <w:numFmt w:val="lowerRoman"/>
      <w:lvlText w:val="%3."/>
      <w:lvlJc w:val="right"/>
      <w:pPr>
        <w:ind w:hanging="180" w:left="3210"/>
      </w:pPr>
    </w:lvl>
    <w:lvl w:tplc="041A000F" w:ilvl="3">
      <w:start w:val="1"/>
      <w:numFmt w:val="decimal"/>
      <w:lvlText w:val="%4."/>
      <w:lvlJc w:val="left"/>
      <w:pPr>
        <w:ind w:hanging="360" w:left="3930"/>
      </w:pPr>
    </w:lvl>
    <w:lvl w:tplc="041A0019" w:ilvl="4">
      <w:start w:val="1"/>
      <w:numFmt w:val="lowerLetter"/>
      <w:lvlText w:val="%5."/>
      <w:lvlJc w:val="left"/>
      <w:pPr>
        <w:ind w:hanging="360" w:left="4650"/>
      </w:pPr>
    </w:lvl>
    <w:lvl w:tplc="041A001B" w:ilvl="5">
      <w:start w:val="1"/>
      <w:numFmt w:val="lowerRoman"/>
      <w:lvlText w:val="%6."/>
      <w:lvlJc w:val="right"/>
      <w:pPr>
        <w:ind w:hanging="180" w:left="5370"/>
      </w:pPr>
    </w:lvl>
    <w:lvl w:tplc="041A000F" w:ilvl="6">
      <w:start w:val="1"/>
      <w:numFmt w:val="decimal"/>
      <w:lvlText w:val="%7."/>
      <w:lvlJc w:val="left"/>
      <w:pPr>
        <w:ind w:hanging="360" w:left="6090"/>
      </w:pPr>
    </w:lvl>
    <w:lvl w:tplc="041A0019" w:ilvl="7">
      <w:start w:val="1"/>
      <w:numFmt w:val="lowerLetter"/>
      <w:lvlText w:val="%8."/>
      <w:lvlJc w:val="left"/>
      <w:pPr>
        <w:ind w:hanging="360" w:left="6810"/>
      </w:pPr>
    </w:lvl>
    <w:lvl w:tplc="041A001B" w:ilvl="8">
      <w:start w:val="1"/>
      <w:numFmt w:val="lowerRoman"/>
      <w:lvlText w:val="%9."/>
      <w:lvlJc w:val="right"/>
      <w:pPr>
        <w:ind w:hanging="180" w:left="7530"/>
      </w:pPr>
    </w:lvl>
  </w:abstractNum>
  <w:abstractNum w:abstractNumId="1">
    <w:nsid w:val="32E232E9"/>
    <w:multiLevelType w:val="hybridMultilevel"/>
    <w:tmpl w:val="F3907CD2"/>
    <w:lvl w:tplc="AEB85AAC"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E4681"/>
    <w:rsid w:val="00084C43"/>
    <w:rsid w:val="001D3321"/>
    <w:rsid w:val="00267BBB"/>
    <w:rsid w:val="002C7D46"/>
    <w:rsid w:val="003541B1"/>
    <w:rsid w:val="004F6C16"/>
    <w:rsid w:val="00520689"/>
    <w:rsid w:val="0076139A"/>
    <w:rsid w:val="00781F05"/>
    <w:rsid w:val="007B6D04"/>
    <w:rsid w:val="00836506"/>
    <w:rsid w:val="00942A0F"/>
    <w:rsid w:val="009E4681"/>
    <w:rsid w:val="00AA43BC"/>
    <w:rsid w:val="00AC6D8F"/>
    <w:rsid w:val="00AF0A5D"/>
    <w:rsid w:val="00B93FF3"/>
    <w:rsid w:val="00BA3EB5"/>
    <w:rsid w:val="00C17835"/>
    <w:rsid w:val="00C44BB6"/>
    <w:rsid w:val="00CF312D"/>
    <w:rsid w:val="00D67E91"/>
    <w:rsid w:val="00E518D1"/>
    <w:rsid w:val="00ED0D53"/>
    <w:rsid w:val="00ED3BAD"/>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E4681"/>
    <w:pPr>
      <w:spacing w:lineRule="auto" w:line="240"/>
    </w:pPr>
    <w:rPr>
      <w:rFonts w:cs="Times New Roman" w:eastAsia="Times New Roman" w:hAnsi="Times New Roman" w:ascii="Times New Roman"/>
      <w:sz w:val="24"/>
      <w:szCs w:val="24"/>
      <w:lang w:eastAsia="hr-HR"/>
    </w:rPr>
  </w:style>
  <w:style w:styleId="Naslov2" w:type="paragraph">
    <w:name w:val="heading 2"/>
    <w:basedOn w:val="Normal"/>
    <w:next w:val="Normal"/>
    <w:link w:val="Naslov2Char"/>
    <w:qFormat/>
    <w:rsid w:val="009E4681"/>
    <w:pPr>
      <w:keepNext/>
      <w:jc w:val="center"/>
      <w:outlineLvl w:val="1"/>
    </w:pPr>
    <w:rPr>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9E4681"/>
    <w:pPr>
      <w:ind w:left="708"/>
    </w:pPr>
  </w:style>
  <w:style w:customStyle="true" w:styleId="Naslov2Char" w:type="character">
    <w:name w:val="Naslov 2 Char"/>
    <w:basedOn w:val="Zadanifontodlomka"/>
    <w:link w:val="Naslov2"/>
    <w:rsid w:val="009E4681"/>
    <w:rPr>
      <w:rFonts w:cs="Times New Roman" w:eastAsia="Times New Roman" w:hAnsi="Times New Roman" w:ascii="Times New Roman"/>
      <w:sz w:val="28"/>
      <w:szCs w:val="24"/>
      <w:lang w:eastAsia="hr-HR"/>
    </w:rPr>
  </w:style>
  <w:style w:styleId="Zaglavlje" w:type="paragraph">
    <w:name w:val="header"/>
    <w:basedOn w:val="Normal"/>
    <w:link w:val="ZaglavljeChar"/>
    <w:uiPriority w:val="99"/>
    <w:unhideWhenUsed/>
    <w:rsid w:val="00CF312D"/>
    <w:pPr>
      <w:tabs>
        <w:tab w:pos="4536" w:val="center"/>
        <w:tab w:pos="9072" w:val="right"/>
      </w:tabs>
    </w:pPr>
  </w:style>
  <w:style w:customStyle="true" w:styleId="ZaglavljeChar" w:type="character">
    <w:name w:val="Zaglavlje Char"/>
    <w:basedOn w:val="Zadanifontodlomka"/>
    <w:link w:val="Zaglavlje"/>
    <w:uiPriority w:val="99"/>
    <w:rsid w:val="00CF312D"/>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CF312D"/>
    <w:pPr>
      <w:tabs>
        <w:tab w:pos="4536" w:val="center"/>
        <w:tab w:pos="9072" w:val="right"/>
      </w:tabs>
    </w:pPr>
  </w:style>
  <w:style w:customStyle="true" w:styleId="PodnojeChar" w:type="character">
    <w:name w:val="Podnožje Char"/>
    <w:basedOn w:val="Zadanifontodlomka"/>
    <w:link w:val="Podnoje"/>
    <w:uiPriority w:val="99"/>
    <w:rsid w:val="00CF312D"/>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CF312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F312D"/>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ED3BAD"/>
    <w:rPr>
      <w:color w:val="808080"/>
      <w:bdr w:space="0" w:sz="0" w:color="auto" w:val="none"/>
      <w:shd w:fill="auto" w:color="auto" w:val="clear"/>
    </w:rPr>
  </w:style>
  <w:style w:customStyle="true" w:styleId="eSPISCCParagraphDefaultFont" w:type="character">
    <w:name w:val="eSPIS_CC_Paragraph Default Font"/>
    <w:basedOn w:val="Zadanifontodlomka"/>
    <w:rsid w:val="00ED3BA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D3BAD"/>
    <w:rPr>
      <w:bdr w:space="0" w:sz="0" w:color="auto" w:val="none"/>
      <w:shd w:fill="FFFFCC" w:color="auto" w:val="clear"/>
      <w:lang w:val="hr-HR"/>
    </w:rPr>
  </w:style>
  <w:style w:customStyle="true" w:styleId="PozadinaSvijetloCrvena" w:type="character">
    <w:name w:val="Pozadina_SvijetloCrvena"/>
    <w:basedOn w:val="eSPISCCParagraphDefaultFont"/>
    <w:rsid w:val="00ED3BA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D3BA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E4681"/>
    <w:pPr>
      <w:spacing w:line="240" w:lineRule="auto"/>
    </w:pPr>
    <w:rPr>
      <w:rFonts w:ascii="Times New Roman" w:cs="Times New Roman" w:eastAsia="Times New Roman" w:hAnsi="Times New Roman"/>
      <w:sz w:val="24"/>
      <w:szCs w:val="24"/>
      <w:lang w:eastAsia="hr-HR"/>
    </w:rPr>
  </w:style>
  <w:style w:styleId="Naslov2" w:type="paragraph">
    <w:name w:val="heading 2"/>
    <w:basedOn w:val="Normal"/>
    <w:next w:val="Normal"/>
    <w:link w:val="Naslov2Char"/>
    <w:qFormat/>
    <w:rsid w:val="009E4681"/>
    <w:pPr>
      <w:keepNext/>
      <w:jc w:val="center"/>
      <w:outlineLvl w:val="1"/>
    </w:pPr>
    <w:rPr>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9E4681"/>
    <w:pPr>
      <w:ind w:left="708"/>
    </w:pPr>
  </w:style>
  <w:style w:customStyle="1" w:styleId="Naslov2Char" w:type="character">
    <w:name w:val="Naslov 2 Char"/>
    <w:basedOn w:val="Zadanifontodlomka"/>
    <w:link w:val="Naslov2"/>
    <w:rsid w:val="009E4681"/>
    <w:rPr>
      <w:rFonts w:ascii="Times New Roman" w:cs="Times New Roman" w:eastAsia="Times New Roman" w:hAnsi="Times New Roman"/>
      <w:sz w:val="28"/>
      <w:szCs w:val="24"/>
      <w:lang w:eastAsia="hr-HR"/>
    </w:rPr>
  </w:style>
  <w:style w:styleId="Zaglavlje" w:type="paragraph">
    <w:name w:val="header"/>
    <w:basedOn w:val="Normal"/>
    <w:link w:val="ZaglavljeChar"/>
    <w:uiPriority w:val="99"/>
    <w:unhideWhenUsed/>
    <w:rsid w:val="00CF312D"/>
    <w:pPr>
      <w:tabs>
        <w:tab w:pos="4536" w:val="center"/>
        <w:tab w:pos="9072" w:val="right"/>
      </w:tabs>
    </w:pPr>
  </w:style>
  <w:style w:customStyle="1" w:styleId="ZaglavljeChar" w:type="character">
    <w:name w:val="Zaglavlje Char"/>
    <w:basedOn w:val="Zadanifontodlomka"/>
    <w:link w:val="Zaglavlje"/>
    <w:uiPriority w:val="99"/>
    <w:rsid w:val="00CF312D"/>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CF312D"/>
    <w:pPr>
      <w:tabs>
        <w:tab w:pos="4536" w:val="center"/>
        <w:tab w:pos="9072" w:val="right"/>
      </w:tabs>
    </w:pPr>
  </w:style>
  <w:style w:customStyle="1" w:styleId="PodnojeChar" w:type="character">
    <w:name w:val="Podnožje Char"/>
    <w:basedOn w:val="Zadanifontodlomka"/>
    <w:link w:val="Podnoje"/>
    <w:uiPriority w:val="99"/>
    <w:rsid w:val="00CF312D"/>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CF312D"/>
    <w:rPr>
      <w:rFonts w:ascii="Tahoma" w:cs="Tahoma" w:hAnsi="Tahoma"/>
      <w:sz w:val="16"/>
      <w:szCs w:val="16"/>
    </w:rPr>
  </w:style>
  <w:style w:customStyle="1" w:styleId="TekstbaloniaChar" w:type="character">
    <w:name w:val="Tekst balončića Char"/>
    <w:basedOn w:val="Zadanifontodlomka"/>
    <w:link w:val="Tekstbalonia"/>
    <w:uiPriority w:val="99"/>
    <w:semiHidden/>
    <w:rsid w:val="00CF312D"/>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ED3BAD"/>
    <w:rPr>
      <w:color w:val="808080"/>
      <w:bdr w:color="auto" w:space="0" w:sz="0" w:val="none"/>
      <w:shd w:color="auto" w:fill="auto" w:val="clear"/>
    </w:rPr>
  </w:style>
  <w:style w:customStyle="1" w:styleId="eSPISCCParagraphDefaultFont" w:type="character">
    <w:name w:val="eSPIS_CC_Paragraph Default Font"/>
    <w:basedOn w:val="Zadanifontodlomka"/>
    <w:rsid w:val="00ED3BA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D3BAD"/>
    <w:rPr>
      <w:bdr w:color="auto" w:space="0" w:sz="0" w:val="none"/>
      <w:shd w:color="auto" w:fill="FFFFCC" w:val="clear"/>
      <w:lang w:val="hr-HR"/>
    </w:rPr>
  </w:style>
  <w:style w:customStyle="1" w:styleId="PozadinaSvijetloCrvena" w:type="character">
    <w:name w:val="Pozadina_SvijetloCrvena"/>
    <w:basedOn w:val="eSPISCCParagraphDefaultFont"/>
    <w:rsid w:val="00ED3BA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D3BA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8135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20. prosinca 2016.</izvorni_sadrzaj>
    <derivirana_varijabla naziv="DomainObject.PlaniraniZavrsetakDatum_1">20. prosinca 2016.</derivirana_varijabla>
  </DomainObject.PlaniraniZavrsetakDatum>
  <DomainObject.PlaniraniPocetakDatum>
    <izvorni_sadrzaj>20. prosinca 2016.</izvorni_sadrzaj>
    <derivirana_varijabla naziv="DomainObject.PlaniraniPocetakDatum_1">20. prosinca 2016.</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635</izvorni_sadrzaj>
    <derivirana_varijabla naziv="DomainObject.Predmet.Broj_1">635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St-635/2016</izvorni_sadrzaj>
    <derivirana_varijabla naziv="DomainObject.Predmet.OznakaBroj_1">St-635/2016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DRAŽENOVIĆ j.d.o.o.</izvorni_sadrzaj>
    <derivirana_varijabla naziv="DomainObject.Predmet.ProtustrankaFormated_1">  DRAŽENOVIĆ j.d.o.o.</derivirana_varijabla>
  </DomainObject.Predmet.ProtustrankaFormated>
  <DomainObject.Predmet.ProtustrankaFormatedOIB>
    <izvorni_sadrzaj>  DRAŽENOVIĆ j.d.o.o., OIB 10663636249</izvorni_sadrzaj>
    <derivirana_varijabla naziv="DomainObject.Predmet.ProtustrankaFormatedOIB_1">  DRAŽENOVIĆ j.d.o.o., OIB 10663636249</derivirana_varijabla>
  </DomainObject.Predmet.ProtustrankaFormatedOIB>
  <DomainObject.Predmet.ProtustrankaFormatedWithAdress>
    <izvorni_sadrzaj> DRAŽENOVIĆ j.d.o.o., Draženovići 37, 53260 Brinje</izvorni_sadrzaj>
    <derivirana_varijabla naziv="DomainObject.Predmet.ProtustrankaFormatedWithAdress_1"> DRAŽENOVIĆ j.d.o.o., Draženovići 37, 53260 Brinje</derivirana_varijabla>
  </DomainObject.Predmet.ProtustrankaFormatedWithAdress>
  <DomainObject.Predmet.ProtustrankaFormatedWithAdressOIB>
    <izvorni_sadrzaj> DRAŽENOVIĆ j.d.o.o., OIB 10663636249, Draženovići 37, 53260 Brinje</izvorni_sadrzaj>
    <derivirana_varijabla naziv="DomainObject.Predmet.ProtustrankaFormatedWithAdressOIB_1"> DRAŽENOVIĆ j.d.o.o., OIB 10663636249, Draženovići 37, 53260 Brinje</derivirana_varijabla>
  </DomainObject.Predmet.ProtustrankaFormatedWithAdressOIB>
  <DomainObject.Predmet.ProtustrankaWithAdress>
    <izvorni_sadrzaj>DRAŽENOVIĆ j.d.o.o. Draženovići 37, 53260 Brinje</izvorni_sadrzaj>
    <derivirana_varijabla naziv="DomainObject.Predmet.ProtustrankaWithAdress_1">DRAŽENOVIĆ j.d.o.o. Draženovići 37, 53260 Brinje</derivirana_varijabla>
  </DomainObject.Predmet.ProtustrankaWithAdress>
  <DomainObject.Predmet.ProtustrankaWithAdressOIB>
    <izvorni_sadrzaj>DRAŽENOVIĆ j.d.o.o., OIB 10663636249, Draženovići 37, 53260 Brinje</izvorni_sadrzaj>
    <derivirana_varijabla naziv="DomainObject.Predmet.ProtustrankaWithAdressOIB_1">DRAŽENOVIĆ j.d.o.o., OIB 10663636249, Draženovići 37, 53260 Brinje</derivirana_varijabla>
  </DomainObject.Predmet.ProtustrankaWithAdressOIB>
  <DomainObject.Predmet.ProtustrankaNazivFormated>
    <izvorni_sadrzaj>DRAŽENOVIĆ j.d.o.o.</izvorni_sadrzaj>
    <derivirana_varijabla naziv="DomainObject.Predmet.ProtustrankaNazivFormated_1">DRAŽENOVIĆ j.d.o.o.</derivirana_varijabla>
  </DomainObject.Predmet.ProtustrankaNazivFormated>
  <DomainObject.Predmet.ProtustrankaNazivFormatedOIB>
    <izvorni_sadrzaj>DRAŽENOVIĆ j.d.o.o., OIB 10663636249</izvorni_sadrzaj>
    <derivirana_varijabla naziv="DomainObject.Predmet.ProtustrankaNazivFormatedOIB_1">DRAŽENOVIĆ j.d.o.o., OIB 10663636249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DRAŽENOVIĆ j.d.o.o.</item>
    </izvorni_sadrzaj>
    <derivirana_varijabla naziv="DomainObject.Predmet.ProtuStrankaListFormated_1">
      <item>DRAŽENOVIĆ j.d.o.o.</item>
    </derivirana_varijabla>
  </DomainObject.Predmet.ProtuStrankaListFormated>
  <DomainObject.Predmet.ProtuStrankaListFormatedOIB>
    <izvorni_sadrzaj>
      <item>DRAŽENOVIĆ j.d.o.o., OIB 10663636249</item>
    </izvorni_sadrzaj>
    <derivirana_varijabla naziv="DomainObject.Predmet.ProtuStrankaListFormatedOIB_1">
      <item>DRAŽENOVIĆ j.d.o.o., OIB 10663636249</item>
    </derivirana_varijabla>
  </DomainObject.Predmet.ProtuStrankaListFormatedOIB>
  <DomainObject.Predmet.ProtuStrankaListFormatedWithAdress>
    <izvorni_sadrzaj>
      <item>DRAŽENOVIĆ j.d.o.o., Draženovići 37, 53260 Brinje</item>
    </izvorni_sadrzaj>
    <derivirana_varijabla naziv="DomainObject.Predmet.ProtuStrankaListFormatedWithAdress_1">
      <item>DRAŽENOVIĆ j.d.o.o., Draženovići 37, 53260 Brinje</item>
    </derivirana_varijabla>
  </DomainObject.Predmet.ProtuStrankaListFormatedWithAdress>
  <DomainObject.Predmet.ProtuStrankaListFormatedWithAdressOIB>
    <izvorni_sadrzaj>
      <item>DRAŽENOVIĆ j.d.o.o., OIB 10663636249, Draženovići 37, 53260 Brinje</item>
    </izvorni_sadrzaj>
    <derivirana_varijabla naziv="DomainObject.Predmet.ProtuStrankaListFormatedWithAdressOIB_1">
      <item>DRAŽENOVIĆ j.d.o.o., OIB 10663636249, Draženovići 37, 53260 Brinje</item>
    </derivirana_varijabla>
  </DomainObject.Predmet.ProtuStrankaListFormatedWithAdressOIB>
  <DomainObject.Predmet.ProtuStrankaListNazivFormated>
    <izvorni_sadrzaj>
      <item>DRAŽENOVIĆ j.d.o.o.</item>
    </izvorni_sadrzaj>
    <derivirana_varijabla naziv="DomainObject.Predmet.ProtuStrankaListNazivFormated_1">
      <item>DRAŽENOVIĆ j.d.o.o.</item>
    </derivirana_varijabla>
  </DomainObject.Predmet.ProtuStrankaListNazivFormated>
  <DomainObject.Predmet.ProtuStrankaListNazivFormatedOIB>
    <izvorni_sadrzaj>
      <item>DRAŽENOVIĆ j.d.o.o., OIB 10663636249</item>
    </izvorni_sadrzaj>
    <derivirana_varijabla naziv="DomainObject.Predmet.ProtuStrankaListNazivFormatedOIB_1">
      <item>DRAŽENOVIĆ j.d.o.o., OIB 10663636249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prosinca 2016.</izvorni_sadrzaj>
    <derivirana_varijabla naziv="DomainObject.Datum_1">20. prosinca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DRAŽENOVIĆ j.d.o.o.</izvorni_sadrzaj>
    <derivirana_varijabla naziv="DomainObject.Predmet.ProtustrankaIDrugi_1">DRAŽENOVIĆ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DRAŽENOVIĆ j.d.o.o., OIB 10663636249, Draženovići 37, 53260 Brinje</izvorni_sadrzaj>
    <derivirana_varijabla naziv="DomainObject.Predmet.ProtustrankaIDrugiAdressOIB_1">DRAŽENOVIĆ j.d.o.o., OIB 10663636249, Draženovići 37, 53260 Brinje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DRAŽENOVIĆ j.d.o.o.</item>
    </izvorni_sadrzaj>
    <derivirana_varijabla naziv="DomainObject.Predmet.SudioniciListNaziv_1">
      <item>FINA Rijeka</item>
      <item>DRAŽENOVIĆ j.d.o.o.</item>
    </derivirana_varijabla>
  </DomainObject.Predmet.SudioniciListNaziv>
  <DomainObject.Predmet.SudioniciListAdressOIB>
    <izvorni_sadrzaj>
      <item>FINA Rijeka, OIB 85821130368, Frana Kurelca 8,51000 Rijeka</item>
      <item>DRAŽENOVIĆ j.d.o.o., OIB 10663636249, Draženovići 37,53260 Brinje</item>
    </izvorni_sadrzaj>
    <derivirana_varijabla naziv="DomainObject.Predmet.SudioniciListAdressOIB_1">
      <item>FINA Rijeka, OIB 85821130368, Frana Kurelca 8,51000 Rijeka</item>
      <item>DRAŽENOVIĆ j.d.o.o., OIB 10663636249, Draženovići 37,53260 Brinje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10663636249</item>
    </izvorni_sadrzaj>
    <derivirana_varijabla naziv="DomainObject.Predmet.SudioniciListNazivOIB_1">
      <item>, OIB 85821130368</item>
      <item>, OIB 10663636249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Antonela Jolić Zubčić, OIB 03188914525, Ante Starčevića br. 5 Rijeka</item>
    </izvorni_sadrzaj>
    <derivirana_varijabla naziv="DomainObject.Predmet.StecajniUpraviteljiListAddressOIB_1">
      <item>Antonela Jolić Zubčić, OIB 03188914525, Ante Starčevića br. 5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565</properties:Words>
  <properties:Characters>3108</properties:Characters>
  <properties:Lines>98</properties:Lines>
  <properties:Paragraphs>37</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3906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2016-12-20T08:34:00Z</dcterms:created>
  <dc:creator>Vera Jelenović</dc:creator>
  <cp:lastModifiedBy>Danijela Fumić</cp:lastModifiedBy>
  <dcterms:modified xmlns:xsi="http://www.w3.org/2001/XMLSchema-instance" xsi:type="dcterms:W3CDTF">2016-12-20T08:37:00Z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2</vt:i4>
  </prop:property>
</prop:Properties>
</file>