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0ca3" w14:paraId="7e30ca3" w:rsidRDefault="00BA4BF9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BA4BF9">
            <w:rPr>
              <w:rStyle w:val="PozadinaSvijetloZuta"/>
            </w:rPr>
            <w:t>REPUBLIKA HRVATSKA</w:t>
          </w:r>
        </w:sdtContent>
      </w:sdt>
    </w:p>
    <w:p w:rsidRDefault="00BA4BF9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BA4BF9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BA4BF9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BA4BF9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BA4BF9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BA4BF9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BA4BF9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BA4BF9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BA4BF9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predlagatelja: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BA4BF9">
            <w:rPr>
              <w:rStyle w:val="PozadinaSvijetloZelena"/>
            </w:rPr>
            <w:t xml:space="preserve"> FINA, OIB 85821130368; Šerif Dizdarević, OIB 09523291840, Ulica Julija Klovića 12, 23000 Zadar; </w:t>
          </w:r>
          <w:r>
            <w:rPr>
              <w:rStyle w:val="PozadinaSvijetloZelena"/>
            </w:rPr>
            <w:t xml:space="preserve">stečajni vjerovnik: </w:t>
          </w:r>
          <w:r w:rsidRPr="00BA4BF9">
            <w:rPr>
              <w:rStyle w:val="PozadinaSvijetloZelena"/>
            </w:rPr>
            <w:t xml:space="preserve">Edin Dizdarević, OIB 12154151653, Ulica Julija Klovića 12, 23000 Zadar; </w:t>
          </w:r>
          <w:r>
            <w:rPr>
              <w:rStyle w:val="PozadinaSvijetloZelena"/>
            </w:rPr>
            <w:t xml:space="preserve">stečajni vjerovnik: </w:t>
          </w:r>
          <w:r w:rsidRPr="00BA4BF9">
            <w:rPr>
              <w:rStyle w:val="PozadinaSvijetloZelena"/>
            </w:rPr>
            <w:t>Jasminka Zelić, OIB 54024803753, Kožinski Prilaz 6 A, 23000 Zadar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stečajni dužnik: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BA4BF9">
            <w:rPr>
              <w:rStyle w:val="PozadinaSvijetloZelena"/>
            </w:rPr>
            <w:t xml:space="preserve"> INTERIEUR društvo s ograničenom odgovornošću za proizvodnju, trgovinu i usluge, OIB 60601227648, Julija Klovića 12, 23000 Zadar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BA4BF9">
            <w:rPr>
              <w:rStyle w:val="PozadinaSvijetloZelena"/>
            </w:rPr>
            <w:t>Stečaj društva sa ograničenom odgovornošću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BA4BF9">
            <w:rPr>
              <w:rStyle w:val="PozadinaSvijetloZelena"/>
            </w:rPr>
            <w:t>6. listopada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BA4BF9">
            <w:rPr>
              <w:rStyle w:val="PozadinaSvijetloZelena"/>
            </w:rPr>
            <w:t>Edin Dizdarević, OIB 12154151653, po punomoćniku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BA4BF9" w:rsidRPr="00BA4BF9">
            <w:rPr>
              <w:rStyle w:val="PozadinaSvijetloZelena"/>
            </w:rPr>
            <w:t>sudske pristojbe za Žalba protiv odluke stečajnog ili likvidacijskog vijeća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BA4BF9" w:rsidRPr="00BA4BF9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BA4BF9" w:rsidRPr="00BA4BF9">
            <w:rPr>
              <w:rStyle w:val="PozadinaSvijetloZelena"/>
            </w:rPr>
            <w:t>HR635045-23405-10026240610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BA4BF9" w:rsidRPr="00BA4BF9">
            <w:rPr>
              <w:rStyle w:val="PozadinaSvijetloZelena"/>
            </w:rPr>
            <w:t>Pristojbe iz predmeta St-562/2016,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BA4BF9" w:rsidRPr="00BA4BF9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BA4BF9" w:rsidRPr="00BA4BF9">
            <w:rPr>
              <w:rStyle w:val="PozadinaSvijetloZelena"/>
            </w:rPr>
            <w:t>6. listopada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BA4BF9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lastRenderedPageBreak/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BA4BF9" w:rsidRPr="00BA4BF9">
            <w:rPr>
              <w:rStyle w:val="PozadinaSvijetloZelena"/>
            </w:rPr>
            <w:t>Edin Dizdarević, OIB 12154151653</w:t>
          </w:r>
          <w:r w:rsidR="00BA4BF9">
            <w:rPr>
              <w:rStyle w:val="PozadinaSvijetloZelena"/>
            </w:rPr>
            <w:t>, po punomoćniku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BA4BF9">
        <w:rPr>
          <w:noProof/>
        </w:rPr>
        <w:t>U spis</w:t>
      </w:r>
    </w:p>
    <w:p w:rsidRDefault="00BC4B7C" w:rsidP="00BC4B7C" w:rsidR="00BC4B7C" w:rsidRPr="0072128C"/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BF9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BA4BF9" w:rsidRPr="00BA4BF9">
          <w:rPr>
            <w:rStyle w:val="PozadinaSvijetloZelena"/>
          </w:rPr>
          <w:t>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BA4BF9">
          <w:rPr>
            <w:rStyle w:val="PozadinaSvijetloZelena"/>
          </w:rPr>
          <w:t>St-562/2016-34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4BF9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St-562/2016-29</izvorni_sadrzaj>
    <derivirana_varijabla naziv="DomainObject.Oznaka_1">St-562/2016-34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  <derivirana_varijabla naziv="Padez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  <derivirana_varijabla naziv="Dativ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Šerif Dizdarević; Edin Dizdarević; Jasminka Zelić</izvorni_sadrzaj>
    <derivirana_varijabla naziv="DomainObject.Predmet.StrankaFormated_1">  FINA; Šerif Dizdarević; Edin Dizdarević; Jasminka Zelić</derivirana_varijabla>
  </DomainObject.Predmet.StrankaFormated>
  <DomainObject.Predmet.StrankaFormatedOIB>
    <izvorni_sadrzaj>  FINA, OIB 85821130368; Šerif Dizdarević, OIB 09523291840; Edin Dizdarević, OIB 12154151653; Jasminka Zelić, OIB 54024803753</izvorni_sadrzaj>
    <derivirana_varijabla naziv="DomainObject.Predmet.StrankaFormatedOIB_1">  FINA, OIB 85821130368; Šerif Dizdarević, OIB 09523291840; Edin Dizdarević, OIB 12154151653; Jasminka Zelić, OIB 54024803753</derivirana_varijabla>
  </DomainObject.Predmet.StrankaFormatedOIB>
  <DomainObject.Predmet.StrankaFormatedWithAdress>
    <izvorni_sadrzaj> FINA; Šerif Dizdarević, Ulica Julija Klovića 12, 23000 Zadar; Edin Dizdarević, Ulica Julija Klovića 12, 23000 Zadar; Jasminka Zelić, Kožinski Prilaz 6 A, 23000 Zadar</izvorni_sadrzaj>
    <derivirana_varijabla naziv="DomainObject.Predmet.StrankaFormatedWithAdress_1"> FINA; Šerif Dizdarević, Ulica Julija Klovića 12, 23000 Zadar; Edin Dizdarević, Ulica Julija Klovića 12, 23000 Zadar; Jasminka Zelić, Kožinski Prilaz 6 A, 23000 Zadar</derivirana_varijabla>
  </DomainObject.Predmet.StrankaFormatedWithAdress>
  <DomainObject.Predmet.StrankaFormatedWithAdressOIB>
    <izvorni_sadrzaj> FINA, OIB 85821130368; Šerif Dizdarević, OIB 09523291840, Ulica Julija Klovića 12, 23000 Zadar; Edin Dizdarević, OIB 12154151653, Ulica Julija Klovića 12, 23000 Zadar; Jasminka Zelić, OIB 54024803753, Kožinski Prilaz 6 A, 23000 Zadar</izvorni_sadrzaj>
    <derivirana_varijabla naziv="DomainObject.Predmet.StrankaFormatedWithAdressOIB_1"> FINA, OIB 85821130368; Šerif Dizdarević, OIB 09523291840, Ulica Julija Klovića 12, 23000 Zadar; stečajni vjerovnik: Edin Dizdarević, OIB 12154151653, Ulica Julija Klovića 12, 23000 Zadar; stečajni vjerovnik: Jasminka Zelić, OIB 54024803753, Kožinski Prilaz 6 A, 23000 Zadar</derivirana_varijabla>
  </DomainObject.Predmet.StrankaFormatedWithAdressOIB>
  <DomainObject.Predmet.StrankaWithAdress>
    <izvorni_sadrzaj>FINA ,Šerif Dizdarević Ulica Julija Klovića 12,23000 Zadar,Edin Dizdarević Ulica Julija Klovića 12,23000 Zadar,Jasminka Zelić Kožinski Prilaz 6 A,23000 Zadar</izvorni_sadrzaj>
    <derivirana_varijabla naziv="DomainObject.Predmet.StrankaWithAdress_1">FINA ,Šerif Dizdarević Ulica Julija Klovića 12,23000 Zadar,Edin Dizdarević Ulica Julija Klovića 12,23000 Zadar,Jasminka Zelić Kožinski Prilaz 6 A,23000 Zadar</derivirana_varijabla>
  </DomainObject.Predmet.StrankaWithAdress>
  <DomainObject.Predmet.StrankaWithAdressOIB>
    <izvorni_sadrzaj>FINA, OIB 85821130368,Šerif Dizdarević, OIB 09523291840, Ulica Julija Klovića 12,23000 Zadar,Edin Dizdarević, OIB 12154151653, Ulica Julija Klovića 12,23000 Zadar,Jasminka Zelić, OIB 54024803753, Kožinski Prilaz 6 A,23000 Zadar</izvorni_sadrzaj>
    <derivirana_varijabla naziv="DomainObject.Predmet.StrankaWithAdressOIB_1">FINA, OIB 85821130368,Šerif Dizdarević, OIB 09523291840, Ulica Julija Klovića 12,23000 Zadar,Edin Dizdarević, OIB 12154151653, Ulica Julija Klovića 12,23000 Zadar,Jasminka Zelić, OIB 54024803753, Kožinski Prilaz 6 A,23000 Zadar</derivirana_varijabla>
  </DomainObject.Predmet.StrankaWithAdressOIB>
  <DomainObject.Predmet.StrankaNazivFormated>
    <izvorni_sadrzaj>FINA,Šerif Dizdarević,Edin Dizdarević,Jasminka Zelić</izvorni_sadrzaj>
    <derivirana_varijabla naziv="DomainObject.Predmet.StrankaNazivFormated_1">FINA,Šerif Dizdarević,Edin Dizdarević,Jasminka Zelić</derivirana_varijabla>
    <derivirana_varijabla naziv="Padez">FINA,Šerif Dizdarević,Edin Dizdarević,Jasminka Zelić</derivirana_varijabla>
  </DomainObject.Predmet.StrankaNazivFormated>
  <DomainObject.Predmet.StrankaNazivFormatedOIB>
    <izvorni_sadrzaj>FINA, OIB 85821130368,Šerif Dizdarević, OIB 09523291840,Edin Dizdarević, OIB 12154151653,Jasminka Zelić, OIB 54024803753</izvorni_sadrzaj>
    <derivirana_varijabla naziv="DomainObject.Predmet.StrankaNazivFormatedOIB_1">FINA, OIB 85821130368,Šerif Dizdarević, OIB 09523291840,Edin Dizdarević, OIB 12154151653,Jasminka Zelić, OIB 54024803753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</item>
      <item>Šerif Dizdarević</item>
      <item>Edin Dizdarević</item>
      <item>Jasminka Zelić</item>
    </izvorni_sadrzaj>
    <derivirana_varijabla naziv="DomainObject.Predmet.StrankaListFormated_1">
      <item>FINA</item>
      <item>Šerif Dizdarević</item>
      <item>Edin Dizdarević</item>
      <item>Jasminka Zelić</item>
    </derivirana_varijabla>
  </DomainObject.Predmet.StrankaListFormated>
  <DomainObject.Predmet.StrankaList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FormatedOIB>
  <DomainObject.Predmet.StrankaListFormatedWithAdress>
    <izvorni_sadrzaj>
      <item>FINA</item>
      <item>Šerif Dizdarević, Ulica Julija Klovića 12, 23000 Zadar</item>
      <item>Edin Dizdarević, Ulica Julija Klovića 12, 23000 Zadar</item>
      <item>Jasminka Zelić, Kožinski Prilaz 6 A, 23000 Zadar</item>
    </izvorni_sadrzaj>
    <derivirana_varijabla naziv="DomainObject.Predmet.StrankaListFormatedWithAdress_1">
      <item>FINA</item>
      <item>Šerif Dizdarević, Ulica Julija Klovića 12, 23000 Zadar</item>
      <item>Edin Dizdarević, Ulica Julija Klovića 12, 23000 Zadar</item>
      <item>Jasminka Zelić, Kožinski Prilaz 6 A, 23000 Zadar</item>
    </derivirana_varijabla>
  </DomainObject.Predmet.StrankaListFormatedWithAdress>
  <DomainObject.Predmet.StrankaListFormatedWithAdressOIB>
    <izvorni_sadrzaj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izvorni_sadrzaj>
    <derivirana_varijabla naziv="DomainObject.Predmet.StrankaListFormatedWithAdressOIB_1"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derivirana_varijabla>
  </DomainObject.Predmet.StrankaListFormatedWithAdressOIB>
  <DomainObject.Predmet.StrankaListNazivFormated>
    <izvorni_sadrzaj>
      <item>FINA</item>
      <item>Šerif Dizdarević</item>
      <item>Edin Dizdarević</item>
      <item>Jasminka Zelić</item>
    </izvorni_sadrzaj>
    <derivirana_varijabla naziv="DomainObject.Predmet.StrankaListNazivFormated_1">
      <item>FINA</item>
      <item>Šerif Dizdarević</item>
      <item>Edin Dizdarević</item>
      <item>Jasminka Zelić</item>
    </derivirana_varijabla>
  </DomainObject.Predmet.StrankaListNazivFormated>
  <DomainObject.Predmet.StrankaListNaziv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Naziv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  <derivirana_varijabla naziv="DrugaOsoba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St-562/2016-29</izvorni_sadrzaj>
    <derivirana_varijabla naziv="DomainObject.PoslovniBrojDokumenta_1">St-562/2016-29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  <item>Edin Dizdarević</item>
      <item>Jasminka Zelić</item>
      <item>Šerif Dizdarević</item>
    </izvorni_sadrzaj>
    <derivirana_varijabla naziv="DomainObject.Predmet.SudioniciListNaziv_1">
      <item>INTERIEUR društvo s ograničenom odgovornošću za proizvodnju, trgovinu i usluge</item>
      <item>FINA</item>
      <item>Šerif Dizdarević</item>
      <item>Edin Dizdarević</item>
      <item>Jasminka Zelić</item>
      <item>Šerif Dizdarević</item>
    </derivirana_varijabla>
    <derivirana_varijabla naziv="OstaliSudionici">
      <item>INTERIEUR društvo s ograničenom odgovornošću za proizvodnju, trgovinu i usluge</item>
      <item>FINA</item>
      <item>Šerif Dizdarević</item>
      <item>Edin Dizdarević</item>
      <item>Jasminka Zelić</item>
      <item>Šerif Dizdarević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  <item>Šerif Dizdarević, OIB 09523291840, Ulica Julija Klovića 12,23000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  <item>Šerif Dizdarević, OIB 09523291840, Ulica Julija Klovića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1.000,00 kn, Pristojba na rješenje u iznosu od 100,00 kn, u ukupnom iznosu od 1.100,00 kn</izvorni_sadrzaj>
    <derivirana_varijabla naziv="DomainObject.Predmet.Pristojbe_1">sudske pristojbe za Žalba protiv odluke stečajnog ili likvidacijskog vijeća u iznosu od 1.000,00 kn, Pristojba na rješenje u iznosu od 100,00 kn, u ukupnom iznosu od 1.100,00 kn</derivirana_varijabla>
  </DomainObject.Predmet.Pristojbe>
  <DomainObject.Predmet.PristojbeSudionikNazivOIB>
    <izvorni_sadrzaj>Edin Dizdarević, OIB 12154151653</izvorni_sadrzaj>
    <derivirana_varijabla naziv="DomainObject.Predmet.PristojbeSudionikNazivOIB_1">Edin Dizdarević, OIB 12154151653, po punomoćniku</derivirana_varijabla>
  </DomainObject.Predmet.PristojbeSudionikNazivOIB>
  <DomainObject.Predmet.PristojbePNB>
    <izvorni_sadrzaj>HR635045-23405-10026240610</izvorni_sadrzaj>
    <derivirana_varijabla naziv="DomainObject.Predmet.PristojbePNB_1">HR635045-23405-10026240610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St-562/2016, TS ZD</izvorni_sadrzaj>
    <derivirana_varijabla naziv="DomainObject.Predmet.PristojbeOpisPlacanja_1">Pristojbe iz predmeta St-562/2016,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60601227648</item>
      <item>, OIB 85821130368</item>
      <item>, OIB 09523291840</item>
      <item>, OIB 12154151653</item>
      <item>, OIB 54024803753</item>
      <item>, OIB 09523291840</item>
    </izvorni_sadrzaj>
    <derivirana_varijabla naziv="DomainObject.Predmet.SudioniciListNazivOIB_1">
      <item>, OIB 60601227648</item>
      <item>, OIB 85821130368</item>
      <item>, OIB 09523291840</item>
      <item>, OIB 12154151653</item>
      <item>, OIB 54024803753</item>
      <item>, OIB 09523291840</item>
    </derivirana_varijabla>
  </DomainObject.Predmet.SudioniciListNazivOIB>
  <DomainObject.Barcode>
    <izvorni_sadrzaj>iVBORw0KGgoAAAANSUhEUgAABVUAAAFBAQAAAABf6XKMAAAEQElEQVR42u3dQY7bMAyFYQE6gI+k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</izvorni_sadrzaj>
    <derivirana_varijabla naziv="DomainObject.Barcode_1">iVBORw0KGgoAAAANSUhEUgAABVUAAAFBAQAAAABf6XKMAAAEQElEQVR42u3dQY7bMAyFYQE6gI+k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St-562/2016, TS ZD</izvorni_sadrzaj>
    <derivirana_varijabla naziv="DomainObject.Predmet.PristojbeNazivVrste_1">Pristojbe iz predmeta St-562/2016,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F676D-CF2B-4B92-ADCE-AAC2F01EA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396</properties:Words>
  <properties:Characters>2234</properties:Characters>
  <properties:Lines>55</properties:Lines>
  <properties:Paragraphs>21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2016-10-06T07:33:00Z</cp:lastPrinted>
  <dcterms:modified xmlns:xsi="http://www.w3.org/2001/XMLSchema-instance" xsi:type="dcterms:W3CDTF">2016-10-06T07:35:00Z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St-562/2016-29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