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37d2" w14:paraId="06c37d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A57E9" w:rsidP="006A57E9" w:rsidR="006A57E9">
      <w:pPr>
        <w:pStyle w:val="Bezproreda"/>
        <w:ind w:firstLine="708" w:left="5664"/>
        <w:rPr>
          <w:noProof/>
        </w:rPr>
      </w:pPr>
      <w:r>
        <w:rPr>
          <w:noProof/>
        </w:rPr>
        <w:t>1 St-20/2017-2</w:t>
      </w: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>TRGOVAČKI SUD U BJELOVARU, po  sucu Branki Pleskalt,  radi pokretanja stečajnog postupka nad dužnikom trgovačkim društvom KETER VIDEL d.o.o. za proizvodnju, trgovinu i usluge ĐULOVAC, Đurina 132, OIB:  87659698579,  dana 30.  siječnja  2017. godine donio slijedeći</w:t>
      </w:r>
    </w:p>
    <w:p w:rsidRDefault="006A57E9" w:rsidP="006A57E9" w:rsidR="006A57E9">
      <w:pPr>
        <w:pStyle w:val="Bezproreda"/>
        <w:jc w:val="center"/>
        <w:rPr>
          <w:noProof/>
        </w:rPr>
      </w:pPr>
      <w:r>
        <w:rPr>
          <w:noProof/>
        </w:rPr>
        <w:t>Z A K L J U Č A K</w:t>
      </w: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>Poziva se zakonski zastupnik KETER VIDEL d.o.o. za proizvodnju, trgovinu i usluge Đulovac, Ivoš Vladimir,  da na ime predujma za pokriće troškova prethodnog postupka uplati iznos od 10.000,00 kuna u roku od 15 dana na žiro-račun ovog suda broj: HR6123900011300000630 Model 05 540-20-2017  te na ime dodatne sudske pristojbe iznos od 1.000,00 kuna na žiro-račun broj: HR6123900011300000630 Model 05 60-20-2017 te o izvršenoj uplati pruži odgovarajuće dokaze u originalu ili ovjerenom prijepisu s pozivom na broj gornji.</w:t>
      </w: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>Ako predlagatelj u ostavljenom mu roku ne položi predujam i dodatnu pristojbu stečajni sudac će prijedlog odbaciti.</w:t>
      </w: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>Predlagatelj je ovome sudu dana 27.  siječnja  2017. godine podnio prijedlog za otvaranje stečajnog postupka nad dužnikom  Keter Videl d.o.o. Đulovac.</w:t>
      </w: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>Obzirom na to a u skladu s odredbama članka 41. i članka 39 . a) te članka 300. Stečajnog zakona predlagatelj je pozvan da u roku od 15 dana uplati predujam te dodatnu sudsku pristojbu, a ukoliko traženo ne uplati prijedlog će biti odbačen.</w:t>
      </w: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>Stoga je valjalo temeljem članka 41. Stečajnog zakona riješiti kao u izreci.</w:t>
      </w: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>Bjelovar,  30. siječnja  2017.</w:t>
      </w: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  S U D A C</w:t>
      </w: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BRANKA PLESKALT   v.r.</w:t>
      </w: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Vesna Dragišić</w:t>
      </w:r>
    </w:p>
    <w:p w:rsidRDefault="006A57E9" w:rsidP="006A57E9" w:rsidR="006A57E9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</w:t>
      </w: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6A57E9">
      <w:pPr>
        <w:pStyle w:val="Bezproreda"/>
        <w:rPr>
          <w:noProof/>
        </w:rPr>
      </w:pPr>
    </w:p>
    <w:p w:rsidRDefault="006A57E9" w:rsidP="006A57E9" w:rsidR="00DA0242">
      <w:pPr>
        <w:pStyle w:val="Bezproreda"/>
        <w:rPr>
          <w:noProof/>
        </w:rPr>
      </w:pPr>
      <w:r>
        <w:rPr>
          <w:noProof/>
        </w:rPr>
        <w:t xml:space="preserve">POUKA O PRAVNOM LIJEKU: protiv ovog rješenja žalba nije dopuštena (čl. 41. u svezi s čl. </w:t>
      </w:r>
      <w:smartTag w:element="metricconverter" w:uri="urn:schemas-microsoft-com:office:smarttags">
        <w:smartTagPr>
          <w:attr w:val="11. st" w:name="ProductID"/>
        </w:smartTagPr>
        <w:r>
          <w:rPr>
            <w:noProof/>
          </w:rPr>
          <w:t>11. st</w:t>
        </w:r>
      </w:smartTag>
      <w:r>
        <w:rPr>
          <w:noProof/>
        </w:rPr>
        <w:t>. l. Stečajnog zakona).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7E9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710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St-20/2017-2</izvorni_sadrzaj>
    <derivirana_varijabla naziv="DomainObject.Oznaka_1">St-20/2017-2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KETER VIDEL društvo s ograničenom odgovornošću za proizvodnju, trgovinu i usluge</izvorni_sadrzaj>
    <derivirana_varijabla naziv="DomainObject.Predmet.StrankaFormated_1">  KETER VIDEL društvo s ograničenom odgovornošću za proizvodnju, trgovinu i usluge</derivirana_varijabla>
  </DomainObject.Predmet.StrankaFormated>
  <DomainObject.Predmet.StrankaFormatedOIB>
    <izvorni_sadrzaj>  KETER VIDEL društvo s ograničenom odgovornošću za proizvodnju, trgovinu i usluge, OIB 87659698579</izvorni_sadrzaj>
    <derivirana_varijabla naziv="DomainObject.Predmet.StrankaFormatedOIB_1">  KETER VIDEL društvo s ograničenom odgovornošću za proizvodnju, trgovinu i usluge, OIB 87659698579</derivirana_varijabla>
  </DomainObject.Predmet.StrankaFormatedOIB>
  <DomainObject.Predmet.StrankaFormatedWithAdress>
    <izvorni_sadrzaj> KETER VIDEL društvo s ograničenom odgovornošću za proizvodnju, trgovinu i usluge, Đurina 132, 43532 Đulovac</izvorni_sadrzaj>
    <derivirana_varijabla naziv="DomainObject.Predmet.StrankaFormatedWithAdress_1"> KETER VIDEL društvo s ograničenom odgovornošću za proizvodnju, trgovinu i usluge, Đurina 132, 43532 Đulovac</derivirana_varijabla>
  </DomainObject.Predmet.StrankaFormatedWithAdress>
  <DomainObject.Predmet.StrankaFormatedWithAdressOIB>
    <izvorni_sadrzaj> KETER VIDEL društvo s ograničenom odgovornošću za proizvodnju, trgovinu i usluge, OIB 87659698579, Đurina 132, 43532 Đulovac</izvorni_sadrzaj>
    <derivirana_varijabla naziv="DomainObject.Predmet.StrankaFormatedWithAdressOIB_1"> KETER VIDEL društvo s ograničenom odgovornošću za proizvodnju, trgovinu i usluge, OIB 87659698579, Đurina 132, 43532 Đulovac</derivirana_varijabla>
  </DomainObject.Predmet.StrankaFormatedWithAdressOIB>
  <DomainObject.Predmet.StrankaWithAdress>
    <izvorni_sadrzaj>KETER VIDEL društvo s ograničenom odgovornošću za proizvodnju, trgovinu i usluge Đurina 132,43532 Đulovac</izvorni_sadrzaj>
    <derivirana_varijabla naziv="DomainObject.Predmet.StrankaWithAdress_1">KETER VIDEL društvo s ograničenom odgovornošću za proizvodnju, trgovinu i usluge Đurina 132,43532 Đulovac</derivirana_varijabla>
  </DomainObject.Predmet.StrankaWithAdress>
  <DomainObject.Predmet.StrankaWithAdressOIB>
    <izvorni_sadrzaj>KETER VIDEL društvo s ograničenom odgovornošću za proizvodnju, trgovinu i usluge, OIB 87659698579, Đurina 132,43532 Đulovac</izvorni_sadrzaj>
    <derivirana_varijabla naziv="DomainObject.Predmet.StrankaWithAdressOIB_1">KETER VIDEL društvo s ograničenom odgovornošću za proizvodnju, trgovinu i usluge, OIB 87659698579, Đurina 132,43532 Đulovac</derivirana_varijabla>
  </DomainObject.Predmet.StrankaWithAdressOIB>
  <DomainObject.Predmet.StrankaNazivFormated>
    <izvorni_sadrzaj>KETER VIDEL društvo s ograničenom odgovornošću za proizvodnju, trgovinu i usluge</izvorni_sadrzaj>
    <derivirana_varijabla naziv="DomainObject.Predmet.StrankaNazivFormated_1">KETER VIDEL društvo s ograničenom odgovornošću za proizvodnju, trgovinu i usluge</derivirana_varijabla>
  </DomainObject.Predmet.StrankaNazivFormated>
  <DomainObject.Predmet.StrankaNazivFormatedOIB>
    <izvorni_sadrzaj>KETER VIDEL društvo s ograničenom odgovornošću za proizvodnju, trgovinu i usluge, OIB 87659698579</izvorni_sadrzaj>
    <derivirana_varijabla naziv="DomainObject.Predmet.StrankaNazivFormatedOIB_1">KETER VIDEL društvo s ograničenom odgovornošću za proizvodnju, trgovinu i usluge, OIB 87659698579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KETER VIDEL društvo s ograničenom odgovornošću za proizvodnju, trgovinu i usluge</item>
    </izvorni_sadrzaj>
    <derivirana_varijabla naziv="DomainObject.Predmet.StrankaListFormated_1">
      <item>KETER VIDEL društvo s ograničenom odgovornošću za proizvodnju, trgovinu i usluge</item>
    </derivirana_varijabla>
  </DomainObject.Predmet.StrankaListFormated>
  <DomainObject.Predmet.StrankaListFormatedOIB>
    <izvorni_sadrzaj>
      <item>KETER VIDEL društvo s ograničenom odgovornošću za proizvodnju, trgovinu i usluge, OIB 87659698579</item>
    </izvorni_sadrzaj>
    <derivirana_varijabla naziv="DomainObject.Predmet.StrankaListFormatedOIB_1">
      <item>KETER VIDEL društvo s ograničenom odgovornošću za proizvodnju, trgovinu i usluge, OIB 87659698579</item>
    </derivirana_varijabla>
  </DomainObject.Predmet.StrankaListFormatedOIB>
  <DomainObject.Predmet.StrankaListFormatedWithAdress>
    <izvorni_sadrzaj>
      <item>KETER VIDEL društvo s ograničenom odgovornošću za proizvodnju, trgovinu i usluge, Đurina 132, 43532 Đulovac</item>
    </izvorni_sadrzaj>
    <derivirana_varijabla naziv="DomainObject.Predmet.StrankaListFormatedWithAdress_1">
      <item>KETER VIDEL društvo s ograničenom odgovornošću za proizvodnju, trgovinu i usluge, Đurina 132, 43532 Đulovac</item>
    </derivirana_varijabla>
  </DomainObject.Predmet.StrankaListFormatedWithAdress>
  <DomainObject.Predmet.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StrankaListFormatedWithAdressOIB_1">
      <item>KETER VIDEL društvo s ograničenom odgovornošću za proizvodnju, trgovinu i usluge, OIB 87659698579, Đurina 132, 43532 Đulovac</item>
    </derivirana_varijabla>
  </DomainObject.Predmet.StrankaListFormatedWithAdressOIB>
  <DomainObject.Predmet.StrankaListNazivFormated>
    <izvorni_sadrzaj>
      <item>KETER VIDEL društvo s ograničenom odgovornošću za proizvodnju, trgovinu i usluge</item>
    </izvorni_sadrzaj>
    <derivirana_varijabla naziv="DomainObject.Predmet.StrankaListNazivFormated_1">
      <item>KETER VIDEL društvo s ograničenom odgovornošću za proizvodnju, trgovinu i usluge</item>
    </derivirana_varijabla>
  </DomainObject.Predmet.StrankaListNazivFormated>
  <DomainObject.Predmet.StrankaListNazivFormatedOIB>
    <izvorni_sadrzaj>
      <item>KETER VIDEL društvo s ograničenom odgovornošću za proizvodnju, trgovinu i usluge, OIB 87659698579</item>
    </izvorni_sadrzaj>
    <derivirana_varijabla naziv="DomainObject.Predmet.StrankaListNazivFormatedOIB_1">
      <item>KETER VIDEL društvo s ograničenom odgovornošću za proizvodnju, trgovinu i usluge, OIB 87659698579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St-20/2017-2</izvorni_sadrzaj>
    <derivirana_varijabla naziv="DomainObject.PoslovniBrojDokumenta_1">St-20/2017-2</derivirana_varijabla>
  </DomainObject.PoslovniBrojDokumenta>
  <DomainObject.Predmet.StrankaIDrugi>
    <izvorni_sadrzaj>KETER VIDEL društvo s ograničenom odgovornošću za proizvodnju, trgovinu i usluge</izvorni_sadrzaj>
    <derivirana_varijabla naziv="DomainObject.Predmet.StrankaIDrugi_1">KETER VIDEL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KETER VIDEL društvo s ograničenom odgovornošću za proizvodnju, trgovinu i usluge, OIB 87659698579, Đurina 132, 43532 Đulovac</izvorni_sadrzaj>
    <derivirana_varijabla naziv="DomainObject.Predmet.StrankaIDrugiAdressOIB_1">KETER VIDEL društvo s ograničenom odgovornošću za proizvodnju, trgovinu i usluge, OIB 87659698579, Đurina 132, 43532 Đulovac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VIDEL društvo s ograničenom odgovornošću za proizvodnju, trgovinu i usluge</item>
    </izvorni_sadrzaj>
    <derivirana_varijabla naziv="DomainObject.Predmet.SudioniciListNaziv_1">
      <item>KETER VIDEL društvo s ograničenom odgovornošću za proizvodnju, trgovinu i usluge</item>
    </derivirana_varijabla>
  </DomainObject.Predmet.SudioniciListNaziv>
  <DomainObject.Predmet.SudioniciListAdressOIB>
    <izvorni_sadrzaj>
      <item>KETER VIDEL društvo s ograničenom odgovornošću za proizvodnju, trgovinu i usluge, OIB 87659698579, Đurina 132,43532 Đulovac</item>
    </izvorni_sadrzaj>
    <derivirana_varijabla naziv="DomainObject.Predmet.SudioniciListAdressOIB_1">
      <item>KETER VIDEL društvo s ograničenom odgovornošću za proizvodnju, trgovinu i usluge, OIB 87659698579, Đurina 132,43532 Đulovac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67694-3F52-4F0C-90B5-9B603E786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1380</properties:Characters>
  <properties:Lines>47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2017-01-30T09:20:00Z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St-20/2017-2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