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9e97" w14:paraId="4f49e97" w:rsidRDefault="009E15E1" w:rsidP="009E15E1" w:rsidR="009E15E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5E1" w:rsidP="009E15E1" w:rsidR="009E15E1"/>
    <w:p w:rsidRDefault="009E15E1" w:rsidP="009E15E1" w:rsidR="009E15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9E15E1" w:rsidP="009E15E1" w:rsidR="009E15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8554F0">
        <w:rPr>
          <w:sz w:val="22"/>
          <w:szCs w:val="22"/>
        </w:rPr>
        <w:t>23</w:t>
      </w:r>
      <w:r w:rsidR="00425926">
        <w:rPr>
          <w:sz w:val="22"/>
          <w:szCs w:val="22"/>
        </w:rPr>
        <w:t>77</w:t>
      </w:r>
      <w:r w:rsidR="008554F0">
        <w:rPr>
          <w:sz w:val="22"/>
          <w:szCs w:val="22"/>
        </w:rPr>
        <w:t>/16-4</w:t>
      </w:r>
      <w:r>
        <w:rPr>
          <w:sz w:val="22"/>
          <w:szCs w:val="22"/>
        </w:rPr>
        <w:t xml:space="preserve">       </w:t>
      </w: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9E15E1" w:rsidP="009E15E1" w:rsidR="009E15E1">
      <w:pPr>
        <w:jc w:val="center"/>
        <w:rPr>
          <w:bCs/>
        </w:rPr>
      </w:pPr>
      <w:r>
        <w:rPr>
          <w:bCs/>
        </w:rPr>
        <w:t>R J E Š E N J E</w:t>
      </w: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  <w:r w:rsidR="00425926">
        <w:t xml:space="preserve">DIAMOND SEED d.o.o. Kopačevo, Kiš Ferenca 7, OIB 23278131385, MBS 030138729, </w:t>
      </w:r>
      <w:r>
        <w:t xml:space="preserve">dana 1. </w:t>
      </w:r>
      <w:r w:rsidR="006D0D3C">
        <w:t xml:space="preserve">veljače 2017.              </w:t>
      </w:r>
    </w:p>
    <w:p w:rsidRDefault="009E15E1" w:rsidP="009E15E1" w:rsidR="009E15E1"/>
    <w:p w:rsidRDefault="009E15E1" w:rsidP="009E15E1" w:rsidR="009E15E1">
      <w:pPr>
        <w:jc w:val="center"/>
        <w:rPr>
          <w:bCs/>
        </w:rPr>
      </w:pPr>
      <w:r>
        <w:rPr>
          <w:bCs/>
        </w:rPr>
        <w:t>r i j e š i o    j e</w:t>
      </w:r>
    </w:p>
    <w:p w:rsidRDefault="009E15E1" w:rsidP="009E15E1" w:rsidR="009E15E1">
      <w:pPr>
        <w:ind w:left="360"/>
        <w:jc w:val="both"/>
      </w:pPr>
      <w:r>
        <w:t xml:space="preserve">                                                </w:t>
      </w:r>
    </w:p>
    <w:p w:rsidRDefault="009E15E1" w:rsidP="009E15E1" w:rsidR="009E15E1">
      <w:pPr>
        <w:ind w:left="360"/>
        <w:jc w:val="both"/>
      </w:pPr>
    </w:p>
    <w:p w:rsidRDefault="009E15E1" w:rsidP="009E15E1" w:rsidR="009E15E1">
      <w:pPr>
        <w:pStyle w:val="Odlomakpopisa"/>
        <w:numPr>
          <w:ilvl w:val="0"/>
          <w:numId w:val="5"/>
        </w:numPr>
        <w:jc w:val="both"/>
      </w:pPr>
      <w:r w:rsidRPr="00425926">
        <w:rPr>
          <w:bCs/>
        </w:rPr>
        <w:t xml:space="preserve"> OTVARA SE stečajni postupak nad dužnikom</w:t>
      </w:r>
      <w:r>
        <w:t xml:space="preserve"> </w:t>
      </w:r>
      <w:r w:rsidR="00425926">
        <w:t xml:space="preserve">DIAMOND SEED d.o.o. Kopačevo, Kiš Ferenca 7, OIB 23278131385, MBS 030138729. </w:t>
      </w:r>
    </w:p>
    <w:p w:rsidRDefault="00425926" w:rsidP="00425926" w:rsidR="00425926">
      <w:pPr>
        <w:pStyle w:val="Odlomakpopisa"/>
        <w:ind w:left="1500"/>
        <w:jc w:val="both"/>
      </w:pPr>
    </w:p>
    <w:p w:rsidRDefault="009E15E1" w:rsidP="009E15E1" w:rsidR="009E15E1">
      <w:pPr>
        <w:pStyle w:val="Odlomakpopisa"/>
        <w:numPr>
          <w:ilvl w:val="0"/>
          <w:numId w:val="5"/>
        </w:numPr>
        <w:ind w:left="1571"/>
        <w:jc w:val="both"/>
      </w:pPr>
      <w:r>
        <w:t xml:space="preserve"> </w:t>
      </w:r>
      <w:r w:rsidR="00216966">
        <w:t xml:space="preserve">Za stečajnog upravitelja imenuje se DOMAGOJ REPAČ, Zagreb, Đorđićeva 24, OIB 24977406612. </w:t>
      </w:r>
      <w:r>
        <w:t xml:space="preserve">    </w:t>
      </w:r>
    </w:p>
    <w:p w:rsidRDefault="009E15E1" w:rsidP="009E15E1" w:rsidR="009E15E1">
      <w:pPr>
        <w:ind w:left="851"/>
        <w:jc w:val="both"/>
      </w:pPr>
    </w:p>
    <w:p w:rsidRDefault="009E15E1" w:rsidP="0078543A" w:rsidR="009E15E1" w:rsidRPr="006D0D3C">
      <w:pPr>
        <w:pStyle w:val="Odlomakpopisa"/>
        <w:numPr>
          <w:ilvl w:val="0"/>
          <w:numId w:val="5"/>
        </w:numPr>
        <w:jc w:val="both"/>
        <w:rPr>
          <w:bCs/>
        </w:rPr>
      </w:pPr>
      <w:r w:rsidRPr="006D0D3C">
        <w:rPr>
          <w:bCs/>
        </w:rPr>
        <w:t xml:space="preserve">ZAKLJUČUJE SE stečajni postupak nad dužnikom </w:t>
      </w:r>
      <w:r w:rsidR="0020447F">
        <w:t>DIAMOND SEED d.o.o. Kopačevo, Kiš Ferenca 7, OIB 23278131385, MBS 030138729.</w:t>
      </w:r>
    </w:p>
    <w:p w:rsidRDefault="006D0D3C" w:rsidP="006D0D3C" w:rsidR="006D0D3C" w:rsidRPr="006D0D3C">
      <w:pPr>
        <w:jc w:val="both"/>
        <w:rPr>
          <w:bCs/>
        </w:rPr>
      </w:pPr>
    </w:p>
    <w:p w:rsidRDefault="009E15E1" w:rsidP="009E15E1" w:rsidR="009E15E1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9E15E1" w:rsidP="009E15E1" w:rsidR="009E15E1">
      <w:pPr>
        <w:pStyle w:val="Tijeloteksta"/>
        <w:rPr>
          <w:b/>
          <w:bCs/>
        </w:rPr>
      </w:pPr>
    </w:p>
    <w:p w:rsidRDefault="009E15E1" w:rsidP="009E15E1" w:rsidR="009E15E1">
      <w:pPr>
        <w:pStyle w:val="Tijeloteksta"/>
        <w:rPr>
          <w:b/>
          <w:bCs/>
        </w:rPr>
      </w:pPr>
    </w:p>
    <w:p w:rsidRDefault="009E15E1" w:rsidP="009E15E1" w:rsidR="009E15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5E1" w:rsidP="009E15E1" w:rsidR="009E15E1">
      <w:pPr>
        <w:pStyle w:val="Tijeloteksta"/>
        <w:jc w:val="center"/>
        <w:rPr>
          <w:bCs/>
        </w:rPr>
      </w:pPr>
    </w:p>
    <w:p w:rsidRDefault="009E15E1" w:rsidP="009E15E1" w:rsidR="00354C7E">
      <w:pPr>
        <w:jc w:val="both"/>
      </w:pPr>
      <w:r>
        <w:t xml:space="preserve">             Financijska agencija Regionalni centar Osijek, Podružnica Osijek podnijela je dana </w:t>
      </w:r>
      <w:r w:rsidR="0020447F">
        <w:t>07</w:t>
      </w:r>
      <w:r>
        <w:t xml:space="preserve">. </w:t>
      </w:r>
      <w:r w:rsidR="00354C7E">
        <w:t xml:space="preserve">listopada 2016. </w:t>
      </w:r>
      <w:r>
        <w:t xml:space="preserve">zahtjev za provedbu skraćenog stečajnog postupka nad dužnikom </w:t>
      </w:r>
      <w:r w:rsidR="0020447F">
        <w:t xml:space="preserve">DIAMOND SEED d.o.o. Kopačevo, Kiš Ferenca 7, OIB 23278131385, MBS 030138729. </w:t>
      </w:r>
    </w:p>
    <w:p w:rsidRDefault="0020447F" w:rsidP="009E15E1" w:rsidR="0020447F">
      <w:pPr>
        <w:jc w:val="both"/>
        <w:rPr>
          <w:bCs/>
        </w:rPr>
      </w:pPr>
    </w:p>
    <w:p w:rsidRDefault="009E15E1" w:rsidP="009E15E1" w:rsidR="009E15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9E15E1" w:rsidP="009E15E1" w:rsidR="009E15E1">
      <w:pPr>
        <w:pStyle w:val="Tijeloteksta"/>
        <w:ind w:firstLine="708"/>
      </w:pPr>
    </w:p>
    <w:p w:rsidRDefault="009E15E1" w:rsidP="009E15E1" w:rsidR="009E15E1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20447F">
        <w:t>10</w:t>
      </w:r>
      <w:r w:rsidR="006E7C86">
        <w:t>. listopada 2016.</w:t>
      </w:r>
      <w:r>
        <w:t xml:space="preserve"> objavio oglas na mrežnoj stranici e-oglasna ploča sudova pod </w:t>
      </w:r>
      <w:r>
        <w:lastRenderedPageBreak/>
        <w:t>poslovnim brojem St-</w:t>
      </w:r>
      <w:r w:rsidR="0020447F">
        <w:t>2377</w:t>
      </w:r>
      <w:r w:rsidR="006E7C86">
        <w:t xml:space="preserve">/16-3 </w:t>
      </w:r>
      <w:r>
        <w:t xml:space="preserve">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9E15E1" w:rsidP="009E15E1" w:rsidR="009E15E1">
      <w:pPr>
        <w:pStyle w:val="Tijeloteksta"/>
        <w:ind w:firstLine="708"/>
        <w:jc w:val="center"/>
      </w:pPr>
    </w:p>
    <w:p w:rsidRDefault="009E15E1" w:rsidP="009E15E1" w:rsidR="009E15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9E15E1" w:rsidP="009E15E1" w:rsidR="009E15E1">
      <w:pPr>
        <w:pStyle w:val="Tijeloteksta"/>
      </w:pPr>
    </w:p>
    <w:p w:rsidRDefault="009E15E1" w:rsidP="009E15E1" w:rsidR="009E15E1">
      <w:pPr>
        <w:pStyle w:val="Tijeloteksta"/>
        <w:ind w:firstLine="71"/>
      </w:pPr>
    </w:p>
    <w:p w:rsidRDefault="009E15E1" w:rsidP="00D20B15" w:rsidR="00EC0548">
      <w:pPr>
        <w:pStyle w:val="Tijeloteksta"/>
        <w:jc w:val="center"/>
      </w:pPr>
      <w:r>
        <w:t xml:space="preserve">U Osijeku,  1. </w:t>
      </w:r>
      <w:r w:rsidR="006E7C86">
        <w:t xml:space="preserve">veljače 2017.   </w:t>
      </w:r>
      <w:r>
        <w:t xml:space="preserve">            </w:t>
      </w:r>
    </w:p>
    <w:p w:rsidRDefault="00EC0548" w:rsidP="009E15E1" w:rsidR="00EC0548">
      <w:pPr>
        <w:pStyle w:val="Tijeloteksta"/>
        <w:jc w:val="center"/>
      </w:pPr>
    </w:p>
    <w:p w:rsidRDefault="00EC0548" w:rsidP="00D20B15" w:rsidR="00EC0548">
      <w:pPr>
        <w:pStyle w:val="Tijeloteksta"/>
      </w:pPr>
    </w:p>
    <w:p w:rsidRDefault="009E15E1" w:rsidP="009E15E1" w:rsidR="009E15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E15E1" w:rsidP="009E15E1" w:rsidR="009E15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UPUTA O PRAVNOM LIJEKU:</w:t>
      </w:r>
    </w:p>
    <w:p w:rsidRDefault="009E15E1" w:rsidP="009E15E1" w:rsidR="009E15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DNA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32452C">
        <w:t xml:space="preserve">20.2.  </w:t>
      </w: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3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6E7C86">
      <w:rPr>
        <w:sz w:val="22"/>
        <w:szCs w:val="22"/>
      </w:rPr>
      <w:t>23</w:t>
    </w:r>
    <w:r w:rsidR="0020447F">
      <w:rPr>
        <w:sz w:val="22"/>
        <w:szCs w:val="22"/>
      </w:rPr>
      <w:t>77</w:t>
    </w:r>
    <w:r w:rsidR="006E7C86">
      <w:rPr>
        <w:sz w:val="22"/>
        <w:szCs w:val="22"/>
      </w:rPr>
      <w:t>/16-4</w:t>
    </w:r>
    <w:r w:rsidR="00CD76E8">
      <w:rPr>
        <w:sz w:val="22"/>
        <w:szCs w:val="22"/>
      </w:rPr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80465"/>
    <w:rsid w:val="0020447F"/>
    <w:rsid w:val="00215DA9"/>
    <w:rsid w:val="00216966"/>
    <w:rsid w:val="00230A4C"/>
    <w:rsid w:val="002342CC"/>
    <w:rsid w:val="0023770D"/>
    <w:rsid w:val="0024241D"/>
    <w:rsid w:val="00277679"/>
    <w:rsid w:val="00307449"/>
    <w:rsid w:val="00317C51"/>
    <w:rsid w:val="00320F3B"/>
    <w:rsid w:val="0032452C"/>
    <w:rsid w:val="003253EA"/>
    <w:rsid w:val="0033604D"/>
    <w:rsid w:val="00344D0B"/>
    <w:rsid w:val="00354C7E"/>
    <w:rsid w:val="003660B7"/>
    <w:rsid w:val="003667C4"/>
    <w:rsid w:val="003B6C7C"/>
    <w:rsid w:val="003C7EC0"/>
    <w:rsid w:val="003D08B4"/>
    <w:rsid w:val="003F03B2"/>
    <w:rsid w:val="004165F9"/>
    <w:rsid w:val="00425926"/>
    <w:rsid w:val="004330A2"/>
    <w:rsid w:val="0045383A"/>
    <w:rsid w:val="00456E18"/>
    <w:rsid w:val="00462C80"/>
    <w:rsid w:val="00480AD2"/>
    <w:rsid w:val="0048213A"/>
    <w:rsid w:val="00487157"/>
    <w:rsid w:val="004A619D"/>
    <w:rsid w:val="004E6AA7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144BC"/>
    <w:rsid w:val="00617B3C"/>
    <w:rsid w:val="00634A00"/>
    <w:rsid w:val="006400F1"/>
    <w:rsid w:val="00642B53"/>
    <w:rsid w:val="006D0D3C"/>
    <w:rsid w:val="006D244D"/>
    <w:rsid w:val="006D2CFB"/>
    <w:rsid w:val="006E7C86"/>
    <w:rsid w:val="0071192E"/>
    <w:rsid w:val="007305A3"/>
    <w:rsid w:val="00751321"/>
    <w:rsid w:val="00782E35"/>
    <w:rsid w:val="007A4B35"/>
    <w:rsid w:val="007B19D5"/>
    <w:rsid w:val="007B2949"/>
    <w:rsid w:val="007C0B45"/>
    <w:rsid w:val="007D4DF8"/>
    <w:rsid w:val="007E7F9D"/>
    <w:rsid w:val="007F179D"/>
    <w:rsid w:val="007F7404"/>
    <w:rsid w:val="00811407"/>
    <w:rsid w:val="008151B4"/>
    <w:rsid w:val="008554F0"/>
    <w:rsid w:val="008A200F"/>
    <w:rsid w:val="008C4A50"/>
    <w:rsid w:val="009202C9"/>
    <w:rsid w:val="00921B30"/>
    <w:rsid w:val="00926AFE"/>
    <w:rsid w:val="00936B22"/>
    <w:rsid w:val="009546E4"/>
    <w:rsid w:val="009776BC"/>
    <w:rsid w:val="009865D2"/>
    <w:rsid w:val="009B409D"/>
    <w:rsid w:val="009D42F4"/>
    <w:rsid w:val="009E15E1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2FA2"/>
    <w:rsid w:val="00C4422B"/>
    <w:rsid w:val="00C76909"/>
    <w:rsid w:val="00CA7DA3"/>
    <w:rsid w:val="00CD017A"/>
    <w:rsid w:val="00CD76E8"/>
    <w:rsid w:val="00D20B15"/>
    <w:rsid w:val="00D228E2"/>
    <w:rsid w:val="00DB052E"/>
    <w:rsid w:val="00DD30C6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C0548"/>
    <w:rsid w:val="00EE665E"/>
    <w:rsid w:val="00EF7284"/>
    <w:rsid w:val="00EF770D"/>
    <w:rsid w:val="00F0353E"/>
    <w:rsid w:val="00F2091F"/>
    <w:rsid w:val="00F35E40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1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21B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21B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B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B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1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21B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21B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B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B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370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8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St-2377/2016</izvorni_sadrzaj>
    <derivirana_varijabla naziv="DomainObject.Predmet.OznakaBroj_1">St-2377/2016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DIAMOND SEED d.o.o. za trgovinu i usluge</izvorni_sadrzaj>
    <derivirana_varijabla naziv="DomainObject.Predmet.ProtustrankaFormated_1">  DIAMOND SEED d.o.o. za trgovinu i usluge</derivirana_varijabla>
  </DomainObject.Predmet.ProtustrankaFormated>
  <DomainObject.Predmet.ProtustrankaFormatedOIB>
    <izvorni_sadrzaj>  DIAMOND SEED d.o.o. za trgovinu i usluge, OIB 23278131385</izvorni_sadrzaj>
    <derivirana_varijabla naziv="DomainObject.Predmet.ProtustrankaFormatedOIB_1">  DIAMOND SEED d.o.o. za trgovinu i usluge, OIB 23278131385</derivirana_varijabla>
  </DomainObject.Predmet.ProtustrankaFormatedOIB>
  <DomainObject.Predmet.ProtustrankaFormatedWithAdress>
    <izvorni_sadrzaj> DIAMOND SEED d.o.o. za trgovinu i usluge, Kiš Ferenca 7 , 31327 Kopačevo</izvorni_sadrzaj>
    <derivirana_varijabla naziv="DomainObject.Predmet.ProtustrankaFormatedWithAdress_1"> DIAMOND SEED d.o.o. za trgovinu i usluge, Kiš Ferenca 7 , 31327 Kopačevo</derivirana_varijabla>
  </DomainObject.Predmet.ProtustrankaFormatedWithAdress>
  <DomainObject.Predmet.ProtustrankaFormatedWithAdressOIB>
    <izvorni_sadrzaj> DIAMOND SEED d.o.o. za trgovinu i usluge, OIB 23278131385, Kiš Ferenca 7 , 31327 Kopačevo</izvorni_sadrzaj>
    <derivirana_varijabla naziv="DomainObject.Predmet.ProtustrankaFormatedWithAdressOIB_1"> DIAMOND SEED d.o.o. za trgovinu i usluge, OIB 23278131385, Kiš Ferenca 7 , 31327 Kopačevo</derivirana_varijabla>
  </DomainObject.Predmet.ProtustrankaFormatedWithAdressOIB>
  <DomainObject.Predmet.ProtustrankaWithAdress>
    <izvorni_sadrzaj>DIAMOND SEED d.o.o. za trgovinu i usluge Kiš Ferenca 7 , 31327 Kopačevo</izvorni_sadrzaj>
    <derivirana_varijabla naziv="DomainObject.Predmet.ProtustrankaWithAdress_1">DIAMOND SEED d.o.o. za trgovinu i usluge Kiš Ferenca 7 , 31327 Kopačevo</derivirana_varijabla>
  </DomainObject.Predmet.ProtustrankaWithAdress>
  <DomainObject.Predmet.ProtustrankaWithAdressOIB>
    <izvorni_sadrzaj>DIAMOND SEED d.o.o. za trgovinu i usluge, OIB 23278131385, Kiš Ferenca 7 , 31327 Kopačevo</izvorni_sadrzaj>
    <derivirana_varijabla naziv="DomainObject.Predmet.ProtustrankaWithAdressOIB_1">DIAMOND SEED d.o.o. za trgovinu i usluge, OIB 23278131385, Kiš Ferenca 7 , 31327 Kopačevo</derivirana_varijabla>
  </DomainObject.Predmet.ProtustrankaWithAdressOIB>
  <DomainObject.Predmet.ProtustrankaNazivFormated>
    <izvorni_sadrzaj>DIAMOND SEED d.o.o. za trgovinu i usluge</izvorni_sadrzaj>
    <derivirana_varijabla naziv="DomainObject.Predmet.ProtustrankaNazivFormated_1">DIAMOND SEED d.o.o. za trgovinu i usluge</derivirana_varijabla>
  </DomainObject.Predmet.ProtustrankaNazivFormated>
  <DomainObject.Predmet.ProtustrankaNazivFormatedOIB>
    <izvorni_sadrzaj>DIAMOND SEED d.o.o. za trgovinu i usluge, OIB 23278131385</izvorni_sadrzaj>
    <derivirana_varijabla naziv="DomainObject.Predmet.ProtustrankaNazivFormatedOIB_1">DIAMOND SEED d.o.o. za trgovinu i usluge, OIB 23278131385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DIAMOND SEED d.o.o. za trgovinu i usluge</item>
    </izvorni_sadrzaj>
    <derivirana_varijabla naziv="DomainObject.Predmet.ProtuStrankaListFormated_1">
      <item>DIAMOND SEED d.o.o. za trgovinu i usluge</item>
    </derivirana_varijabla>
  </DomainObject.Predmet.ProtuStrankaListFormated>
  <DomainObject.Predmet.ProtuStrankaListFormatedOIB>
    <izvorni_sadrzaj>
      <item>DIAMOND SEED d.o.o. za trgovinu i usluge, OIB 23278131385</item>
    </izvorni_sadrzaj>
    <derivirana_varijabla naziv="DomainObject.Predmet.ProtuStrankaListFormatedOIB_1">
      <item>DIAMOND SEED d.o.o. za trgovinu i usluge, OIB 23278131385</item>
    </derivirana_varijabla>
  </DomainObject.Predmet.ProtuStrankaListFormatedOIB>
  <DomainObject.Predmet.ProtuStrankaListFormatedWithAdress>
    <izvorni_sadrzaj>
      <item>DIAMOND SEED d.o.o. za trgovinu i usluge, Kiš Ferenca 7 , 31327 Kopačevo</item>
    </izvorni_sadrzaj>
    <derivirana_varijabla naziv="DomainObject.Predmet.ProtuStrankaListFormatedWithAdress_1">
      <item>DIAMOND SEED d.o.o. za trgovinu i usluge, Kiš Ferenca 7 , 31327 Kopačevo</item>
    </derivirana_varijabla>
  </DomainObject.Predmet.ProtuStrankaListFormatedWithAdress>
  <DomainObject.Predmet.ProtuStrankaListFormatedWithAdressOIB>
    <izvorni_sadrzaj>
      <item>DIAMOND SEED d.o.o. za trgovinu i usluge, OIB 23278131385, Kiš Ferenca 7 , 31327 Kopačevo</item>
    </izvorni_sadrzaj>
    <derivirana_varijabla naziv="DomainObject.Predmet.ProtuStrankaListFormatedWithAdressOIB_1">
      <item>DIAMOND SEED d.o.o. za trgovinu i usluge, OIB 23278131385, Kiš Ferenca 7 , 31327 Kopačevo</item>
    </derivirana_varijabla>
  </DomainObject.Predmet.ProtuStrankaListFormatedWithAdressOIB>
  <DomainObject.Predmet.ProtuStrankaListNazivFormated>
    <izvorni_sadrzaj>
      <item>DIAMOND SEED d.o.o. za trgovinu i usluge</item>
    </izvorni_sadrzaj>
    <derivirana_varijabla naziv="DomainObject.Predmet.ProtuStrankaListNazivFormated_1">
      <item>DIAMOND SEED d.o.o. za trgovinu i usluge</item>
    </derivirana_varijabla>
  </DomainObject.Predmet.ProtuStrankaListNazivFormated>
  <DomainObject.Predmet.ProtuStrankaListNazivFormatedOIB>
    <izvorni_sadrzaj>
      <item>DIAMOND SEED d.o.o. za trgovinu i usluge, OIB 23278131385</item>
    </izvorni_sadrzaj>
    <derivirana_varijabla naziv="DomainObject.Predmet.ProtuStrankaListNazivFormatedOIB_1">
      <item>DIAMOND SEED d.o.o. za trgovinu i usluge, OIB 23278131385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DIAMOND SEED d.o.o. za trgovinu i usluge</izvorni_sadrzaj>
    <derivirana_varijabla naziv="DomainObject.Predmet.ProtustrankaIDrugi_1">DIAMOND SEED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DIAMOND SEED d.o.o. za trgovinu i usluge, OIB 23278131385, Kiš Ferenca 7 , 31327 Kopačevo</izvorni_sadrzaj>
    <derivirana_varijabla naziv="DomainObject.Predmet.ProtustrankaIDrugiAdressOIB_1">DIAMOND SEED d.o.o. za trgovinu i usluge, OIB 23278131385, Kiš Ferenca 7 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DIAMOND SEED d.o.o. za trgovinu i usluge</item>
    </izvorni_sadrzaj>
    <derivirana_varijabla naziv="DomainObject.Predmet.SudioniciListNaziv_1">
      <item>FINA RC OSIJEK</item>
      <item>DIAMOND SEED d.o.o. za trgovinu i usluge</item>
    </derivirana_varijabla>
  </DomainObject.Predmet.SudioniciListNaziv>
  <DomainObject.Predmet.SudioniciListAdressOIB>
    <izvorni_sadrzaj>
      <item>FINA RC OSIJEK, OIB 85821130368</item>
      <item>DIAMOND SEED d.o.o. za trgovinu i usluge, OIB 23278131385, Kiš Ferenca 7 ,31327 Kopačevo</item>
    </izvorni_sadrzaj>
    <derivirana_varijabla naziv="DomainObject.Predmet.SudioniciListAdressOIB_1">
      <item>FINA RC OSIJEK, OIB 85821130368</item>
      <item>DIAMOND SEED d.o.o. za trgovinu i usluge, OIB 23278131385, Kiš Ferenca 7 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23278131385</item>
    </izvorni_sadrzaj>
    <derivirana_varijabla naziv="DomainObject.Predmet.SudioniciListNazivOIB_1">
      <item>, OIB 85821130368</item>
      <item>, OIB 23278131385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61986-002A-4D09-9DFB-ECF09B512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2544</properties:Characters>
  <properties:Lines>92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2017-01-25T05:52:00Z</dcterms:created>
  <dc:creator>wsadmin</dc:creator>
  <cp:lastModifiedBy>Sanja Ban</cp:lastModifiedBy>
  <cp:lastPrinted>2017-02-01T08:23:00Z</cp:lastPrinted>
  <dcterms:modified xmlns:xsi="http://www.w3.org/2001/XMLSchema-instance" xsi:type="dcterms:W3CDTF">2017-02-01T08:24:00Z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