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a0a6" w14:paraId="383a0a6" w:rsidRDefault="007B0B48" w:rsidP="00CB3546" w:rsidR="00037BAB" w:rsidRPr="00CB3546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B3546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037BAB" w:rsidP="00CB3546" w:rsidR="00037BAB" w:rsidRPr="00CB3546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CB35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35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3546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37BAB" w:rsidP="00CB3546" w:rsidR="00037BAB" w:rsidRPr="00CB35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7BAB" w:rsidP="00CB3546" w:rsidR="00037BAB" w:rsidRPr="00CB3546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CB3546" w:rsidR="00037BAB" w:rsidRPr="00CB3546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CB3546" w:rsidR="00037BAB" w:rsidRPr="00CB354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B3546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037BAB" w:rsidP="00CB3546" w:rsidR="00037BAB" w:rsidRPr="00CB354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37BAB" w:rsidP="00CB3546" w:rsidR="00037BAB" w:rsidRPr="00CB35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ab/>
      </w:r>
      <w:r w:rsidRPr="00CB3546">
        <w:rPr>
          <w:rFonts w:cs="Times New Roman" w:hAnsi="Times New Roman" w:ascii="Times New Roman"/>
          <w:sz w:val="24"/>
          <w:szCs w:val="24"/>
        </w:rPr>
        <w:tab/>
      </w:r>
      <w:r w:rsidRPr="00CB3546">
        <w:rPr>
          <w:rFonts w:cs="Times New Roman" w:hAnsi="Times New Roman" w:ascii="Times New Roman"/>
          <w:sz w:val="24"/>
          <w:szCs w:val="24"/>
        </w:rPr>
        <w:tab/>
      </w:r>
      <w:r w:rsidRPr="00CB3546">
        <w:rPr>
          <w:rFonts w:cs="Times New Roman" w:hAnsi="Times New Roman" w:ascii="Times New Roman"/>
          <w:sz w:val="24"/>
          <w:szCs w:val="24"/>
        </w:rPr>
        <w:tab/>
      </w:r>
      <w:r w:rsidRPr="00CB3546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CB3546" w:rsidR="00037BAB" w:rsidRPr="00CB3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CB3546" w:rsidR="00037BAB" w:rsidRPr="00CB3546">
      <w:pPr>
        <w:pStyle w:val="Naslov2"/>
        <w:rPr>
          <w:b w:val="false"/>
          <w:szCs w:val="24"/>
        </w:rPr>
      </w:pPr>
      <w:r w:rsidRPr="00CB3546">
        <w:rPr>
          <w:b w:val="false"/>
          <w:szCs w:val="24"/>
        </w:rPr>
        <w:t>R J E Š E NJ E</w:t>
      </w:r>
    </w:p>
    <w:p w:rsidRDefault="00037BAB" w:rsidP="00CB3546" w:rsidR="00037BAB" w:rsidRPr="00CB3546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3546" w:rsidP="00CB3546" w:rsidR="00CB3546" w:rsidRPr="00CB3546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VRBI &amp; DORA j.d.o.o., Čakovec, Otokara Keršovan</w:t>
      </w:r>
      <w:r>
        <w:rPr>
          <w:rFonts w:cs="Times New Roman" w:hAnsi="Times New Roman" w:ascii="Times New Roman"/>
          <w:sz w:val="24"/>
          <w:szCs w:val="24"/>
        </w:rPr>
        <w:t>ija 4, OIB: 81976033311, dana 8. rujna 2017</w:t>
      </w:r>
      <w:r w:rsidRPr="00CB3546">
        <w:rPr>
          <w:rFonts w:cs="Times New Roman" w:hAnsi="Times New Roman" w:ascii="Times New Roman"/>
          <w:sz w:val="24"/>
          <w:szCs w:val="24"/>
        </w:rPr>
        <w:t xml:space="preserve">.               </w:t>
      </w:r>
    </w:p>
    <w:p w:rsidRDefault="00037BAB" w:rsidP="00CB3546" w:rsidR="00037BAB" w:rsidRPr="00CB3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 xml:space="preserve">r </w:t>
      </w:r>
      <w:r w:rsidR="00CB3546" w:rsidRPr="00CB3546">
        <w:rPr>
          <w:rFonts w:cs="Times New Roman" w:hAnsi="Times New Roman" w:ascii="Times New Roman"/>
          <w:sz w:val="24"/>
          <w:szCs w:val="24"/>
        </w:rPr>
        <w:t xml:space="preserve">i </w:t>
      </w:r>
      <w:r w:rsidRPr="00CB3546">
        <w:rPr>
          <w:rFonts w:cs="Times New Roman" w:hAnsi="Times New Roman" w:ascii="Times New Roman"/>
          <w:sz w:val="24"/>
          <w:szCs w:val="24"/>
        </w:rPr>
        <w:t>j e š i o    j e</w:t>
      </w: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CB3546" w:rsidR="00037BAB" w:rsidRPr="00CB35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CB3546" w:rsidRPr="00CB3546">
        <w:rPr>
          <w:rFonts w:cs="Times New Roman" w:hAnsi="Times New Roman" w:ascii="Times New Roman"/>
          <w:sz w:val="24"/>
          <w:szCs w:val="24"/>
        </w:rPr>
        <w:t>VRBI &amp; DORA j.d.o.o., Čakovec, Otokara Keršovan</w:t>
      </w:r>
      <w:r w:rsidR="00CB3546">
        <w:rPr>
          <w:rFonts w:cs="Times New Roman" w:hAnsi="Times New Roman" w:ascii="Times New Roman"/>
          <w:sz w:val="24"/>
          <w:szCs w:val="24"/>
        </w:rPr>
        <w:t>ija 4, OIB: 81976033311</w:t>
      </w:r>
      <w:r w:rsidRPr="00CB3546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CB354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CB3546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CB3546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CB3546">
        <w:rPr>
          <w:rFonts w:cs="Times New Roman" w:hAnsi="Times New Roman" w:ascii="Times New Roman"/>
          <w:sz w:val="24"/>
          <w:szCs w:val="24"/>
        </w:rPr>
        <w:t>220</w:t>
      </w:r>
      <w:r w:rsidR="00CB3546" w:rsidRPr="00CB3546">
        <w:rPr>
          <w:rFonts w:cs="Times New Roman" w:hAnsi="Times New Roman" w:ascii="Times New Roman"/>
          <w:sz w:val="24"/>
          <w:szCs w:val="24"/>
        </w:rPr>
        <w:t>65216</w:t>
      </w:r>
      <w:r w:rsidRPr="00CB3546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  <w:r w:rsidR="00CB35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CB3546" w:rsidR="00037BAB" w:rsidRPr="00CB35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37BAB" w:rsidP="00CB3546" w:rsidR="00037BAB" w:rsidRPr="00CB35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CB3546" w:rsidR="00037BAB" w:rsidRPr="00CB3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>U V</w:t>
      </w:r>
      <w:r w:rsidR="00683DC0" w:rsidRPr="00CB3546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CB3546">
        <w:rPr>
          <w:rFonts w:cs="Times New Roman" w:hAnsi="Times New Roman" w:ascii="Times New Roman"/>
          <w:sz w:val="24"/>
          <w:szCs w:val="24"/>
        </w:rPr>
        <w:t>8</w:t>
      </w:r>
      <w:r w:rsidR="009015D4" w:rsidRPr="00CB3546">
        <w:rPr>
          <w:rFonts w:cs="Times New Roman" w:hAnsi="Times New Roman" w:ascii="Times New Roman"/>
          <w:sz w:val="24"/>
          <w:szCs w:val="24"/>
        </w:rPr>
        <w:t xml:space="preserve">. </w:t>
      </w:r>
      <w:r w:rsidR="00CB3546">
        <w:rPr>
          <w:rFonts w:cs="Times New Roman" w:hAnsi="Times New Roman" w:ascii="Times New Roman"/>
          <w:sz w:val="24"/>
          <w:szCs w:val="24"/>
        </w:rPr>
        <w:t>rujna</w:t>
      </w:r>
      <w:r w:rsidR="00335458" w:rsidRPr="00CB3546">
        <w:rPr>
          <w:rFonts w:cs="Times New Roman" w:hAnsi="Times New Roman" w:ascii="Times New Roman"/>
          <w:sz w:val="24"/>
          <w:szCs w:val="24"/>
        </w:rPr>
        <w:t xml:space="preserve"> 2017</w:t>
      </w:r>
      <w:r w:rsidRPr="00CB3546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CB3546" w:rsidR="00037BAB" w:rsidRPr="00CB3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CB3546">
        <w:rPr>
          <w:rFonts w:cs="Times New Roman" w:hAnsi="Times New Roman" w:ascii="Times New Roman"/>
          <w:sz w:val="24"/>
          <w:szCs w:val="24"/>
        </w:rPr>
        <w:tab/>
      </w:r>
      <w:r w:rsidRPr="00CB3546">
        <w:rPr>
          <w:rFonts w:cs="Times New Roman" w:hAnsi="Times New Roman" w:ascii="Times New Roman"/>
          <w:sz w:val="24"/>
          <w:szCs w:val="24"/>
        </w:rPr>
        <w:tab/>
      </w:r>
      <w:r w:rsidRPr="00CB3546">
        <w:rPr>
          <w:rFonts w:cs="Times New Roman" w:hAnsi="Times New Roman" w:ascii="Times New Roman"/>
          <w:sz w:val="24"/>
          <w:szCs w:val="24"/>
        </w:rPr>
        <w:tab/>
      </w:r>
      <w:r w:rsidRPr="00CB3546">
        <w:rPr>
          <w:rFonts w:cs="Times New Roman" w:hAnsi="Times New Roman" w:ascii="Times New Roman"/>
          <w:sz w:val="24"/>
          <w:szCs w:val="24"/>
        </w:rPr>
        <w:tab/>
      </w:r>
      <w:r w:rsidRPr="00CB3546">
        <w:rPr>
          <w:rFonts w:cs="Times New Roman" w:hAnsi="Times New Roman" w:ascii="Times New Roman"/>
          <w:sz w:val="24"/>
          <w:szCs w:val="24"/>
        </w:rPr>
        <w:tab/>
      </w:r>
      <w:r w:rsidRPr="00CB3546">
        <w:rPr>
          <w:rFonts w:cs="Times New Roman" w:hAnsi="Times New Roman" w:ascii="Times New Roman"/>
          <w:sz w:val="24"/>
          <w:szCs w:val="24"/>
        </w:rPr>
        <w:tab/>
      </w:r>
      <w:r w:rsidRPr="00CB3546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CB3546" w:rsidR="00037BAB" w:rsidRPr="00CB3546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 xml:space="preserve">       Iris Hatvalić Nemec</w:t>
      </w:r>
      <w:r w:rsidR="00424A29">
        <w:rPr>
          <w:rFonts w:cs="Times New Roman" w:hAnsi="Times New Roman" w:ascii="Times New Roman"/>
          <w:sz w:val="24"/>
          <w:szCs w:val="24"/>
        </w:rPr>
        <w:t>,v.r.</w:t>
      </w: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CB3546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3546" w:rsidP="00CB3546" w:rsidR="00CB3546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CB3546" w:rsidR="00037BAB" w:rsidRPr="00CB3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CB3546" w:rsidR="00037BAB" w:rsidRPr="00CB354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3546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CB3546" w:rsidR="00CD6ADB" w:rsidRPr="00CB35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CB3546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206" w:rsidP="00F5066B" w:rsidR="005E5206">
      <w:pPr>
        <w:spacing w:lineRule="auto" w:line="240" w:after="0"/>
      </w:pPr>
      <w:r>
        <w:separator/>
      </w:r>
    </w:p>
  </w:endnote>
  <w:endnote w:id="0" w:type="continuationSeparator">
    <w:p w:rsidRDefault="005E5206" w:rsidP="00F5066B" w:rsidR="005E52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206" w:rsidP="00F5066B" w:rsidR="005E5206">
      <w:pPr>
        <w:spacing w:lineRule="auto" w:line="240" w:after="0"/>
      </w:pPr>
      <w:r>
        <w:separator/>
      </w:r>
    </w:p>
  </w:footnote>
  <w:footnote w:id="0" w:type="continuationSeparator">
    <w:p w:rsidRDefault="005E5206" w:rsidP="00F5066B" w:rsidR="005E52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24A2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CB3546">
      <w:rPr>
        <w:rFonts w:cs="Times New Roman" w:hAnsi="Times New Roman" w:ascii="Times New Roman"/>
        <w:sz w:val="24"/>
        <w:szCs w:val="24"/>
      </w:rPr>
      <w:t>652/16-14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335458"/>
    <w:rsid w:val="003D305C"/>
    <w:rsid w:val="00424A29"/>
    <w:rsid w:val="004773E2"/>
    <w:rsid w:val="005E5206"/>
    <w:rsid w:val="00606562"/>
    <w:rsid w:val="00635446"/>
    <w:rsid w:val="00683DC0"/>
    <w:rsid w:val="00695956"/>
    <w:rsid w:val="007058F6"/>
    <w:rsid w:val="007B0B48"/>
    <w:rsid w:val="009015D4"/>
    <w:rsid w:val="0097225B"/>
    <w:rsid w:val="00B729E6"/>
    <w:rsid w:val="00CB3546"/>
    <w:rsid w:val="00CD6ADB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695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9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9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9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9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695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40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VRBI &amp; DORA jednostavno društvo s ograničenom odgovornošću za  ugostiteljstvo i trgovinu zastupanog po punomoćniku Zlatko Vrbanec</izvorni_sadrzaj>
    <derivirana_varijabla naziv="DomainObject.Predmet.ProtustrankaFormated_1">  VRBI &amp; DORA jednostavno društvo s ograničenom odgovornošću za  ugostiteljstvo i trgovinu zastupanog po punomoćniku Zlatko Vrbanec</derivirana_varijabla>
  </DomainObject.Predmet.ProtustrankaFormated>
  <DomainObject.Predmet.ProtustrankaFormatedOIB>
    <izvorni_sadrzaj>  VRBI &amp; DORA jednostavno društvo s ograničenom odgovornošću za  ugostiteljstvo i trgovinu, OIB 81976033311 zastupanog po punomoćniku Zlatko Vrbanec</izvorni_sadrzaj>
    <derivirana_varijabla naziv="DomainObject.Predmet.ProtustrankaFormatedOIB_1">  VRBI &amp; DORA jednostavno društvo s ograničenom odgovornošću za  ugostiteljstvo i trgovinu, OIB 81976033311 zastupanog po punomoćniku Zlatko Vrbanec</derivirana_varijabla>
  </DomainObject.Predmet.ProtustrankaFormatedOIB>
  <DomainObject.Predmet.ProtustrankaFormatedWithAdress>
    <izvorni_sadrzaj> VRBI &amp; DORA jednostavno društvo s ograničenom odgovornošću za  ugostiteljstvo i trgovinu, Otokara Keršovanija 4, 40000 Čakovec zastupanog po punomoćniku Zlatko Vrbanec</izvorni_sadrzaj>
    <derivirana_varijabla naziv="DomainObject.Predmet.ProtustrankaFormatedWithAdress_1"> VRBI &amp; DORA jednostavno društvo s ograničenom odgovornošću za  ugostiteljstvo i trgovinu, Otokara Keršovanija 4, 40000 Čakovec zastupanog po punomoćniku Zlatko Vrbanec</derivirana_varijabla>
  </DomainObject.Predmet.ProtustrankaFormatedWithAdress>
  <DomainObject.Predmet.ProtustrankaFormatedWithAdressOIB>
    <izvorni_sadrzaj> VRBI &amp; DORA jednostavno društvo s ograničenom odgovornošću za  ugostiteljstvo i trgovinu, OIB 81976033311, Otokara Keršovanija 4, 40000 Čakovec zastupanog po punomoćniku Zlatko Vrbanec</izvorni_sadrzaj>
    <derivirana_varijabla naziv="DomainObject.Predmet.ProtustrankaFormatedWithAdressOIB_1"> VRBI &amp; DORA jednostavno društvo s ograničenom odgovornošću za  ugostiteljstvo i trgovinu, OIB 81976033311, Otokara Keršovanija 4, 40000 Čakovec zastupanog po punomoćniku Zlatko Vrbanec</derivirana_varijabla>
  </DomainObject.Predmet.ProtustrankaFormatedWithAdressOIB>
  <DomainObject.Predmet.ProtustrankaWithAdress>
    <izvorni_sadrzaj>VRBI &amp; DORA jednostavno društvo s ograničenom odgovornošću za  ugostiteljstvo i trgovinu Otokara Keršovanija 4, 40000 Čakovec</izvorni_sadrzaj>
    <derivirana_varijabla naziv="DomainObject.Predmet.ProtustrankaWithAdress_1">VRBI &amp; DORA jednostavno društvo s ograničenom odgovornošću za  ugostiteljstvo i trgovinu Otokara Keršovanija 4, 40000 Čakovec</derivirana_varijabla>
  </DomainObject.Predmet.ProtustrankaWithAdress>
  <DomainObject.Predmet.ProtustrankaWithAdressOIB>
    <izvorni_sadrzaj>VRBI &amp; DORA jednostavno društvo s ograničenom odgovornošću za  ugostiteljstvo i trgovinu, OIB 81976033311, Otokara Keršovanija 4, 40000 Čakovec</izvorni_sadrzaj>
    <derivirana_varijabla naziv="DomainObject.Predmet.ProtustrankaWithAdressOIB_1">VRBI &amp; DORA jednostavno društvo s ograničenom odgovornošću za  ugostiteljstvo i trgovinu, OIB 81976033311, Otokara Keršovanija 4, 40000 Čakovec</derivirana_varijabla>
  </DomainObject.Predmet.ProtustrankaWithAdressOIB>
  <DomainObject.Predmet.ProtustrankaNazivFormated>
    <izvorni_sadrzaj>VRBI &amp; DORA jednostavno društvo s ograničenom odgovornošću za  ugostiteljstvo i trgovinu</izvorni_sadrzaj>
    <derivirana_varijabla naziv="DomainObject.Predmet.ProtustrankaNazivFormated_1">VRBI &amp; DORA jednostavno društvo s ograničenom odgovornošću za  ugostiteljstvo i trgovinu</derivirana_varijabla>
  </DomainObject.Predmet.ProtustrankaNazivFormated>
  <DomainObject.Predmet.ProtustrankaNazivFormatedOIB>
    <izvorni_sadrzaj>VRBI &amp; DORA jednostavno društvo s ograničenom odgovornošću za  ugostiteljstvo i trgovinu, OIB 81976033311</izvorni_sadrzaj>
    <derivirana_varijabla naziv="DomainObject.Predmet.ProtustrankaNazivFormatedOIB_1">VRBI &amp; DORA jednostavno društvo s ograničenom odgovornošću za  ugostiteljstvo i trgovinu, OIB 81976033311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94431.24</izvorni_sadrzaj>
    <derivirana_varijabla naziv="DomainObject.Predmet.TrenutnaVrijednost_1">94431.24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VRBI &amp; DORA jednostavno društvo s ograničenom odgovornošću za  ugostiteljstvo i trgovinu zastupanog po punomoćniku Zlatko Vrbanec</item>
    </izvorni_sadrzaj>
    <derivirana_varijabla naziv="DomainObject.Predmet.ProtuStrankaListFormated_1">
      <item>VRBI &amp; DORA jednostavno društvo s ograničenom odgovornošću za  ugostiteljstvo i trgovinu zastupanog po punomoćniku Zlatko Vrbanec</item>
    </derivirana_varijabla>
  </DomainObject.Predmet.ProtuStrankaListFormated>
  <DomainObject.Predmet.ProtuStrankaListFormatedOIB>
    <izvorni_sadrzaj>
      <item>VRBI &amp; DORA jednostavno društvo s ograničenom odgovornošću za  ugostiteljstvo i trgovinu, OIB 81976033311 zastupanog po punomoćniku Zlatko Vrbanec</item>
    </izvorni_sadrzaj>
    <derivirana_varijabla naziv="DomainObject.Predmet.ProtuStrankaListFormatedOIB_1">
      <item>VRBI &amp; DORA jednostavno društvo s ograničenom odgovornošću za  ugostiteljstvo i trgovinu, OIB 81976033311 zastupanog po punomoćniku Zlatko Vrbanec</item>
    </derivirana_varijabla>
  </DomainObject.Predmet.ProtuStrankaListFormatedOIB>
  <DomainObject.Predmet.ProtuStrankaListFormatedWithAdress>
    <izvorni_sadrzaj>
      <item>VRBI &amp; DORA jednostavno društvo s ograničenom odgovornošću za  ugostiteljstvo i trgovinu, Otokara Keršovanija 4, 40000 Čakovec zastupanog po punomoćniku Zlatko Vrbanec</item>
    </izvorni_sadrzaj>
    <derivirana_varijabla naziv="DomainObject.Predmet.ProtuStrankaListFormatedWithAdress_1">
      <item>VRBI &amp; DORA jednostavno društvo s ograničenom odgovornošću za  ugostiteljstvo i trgovinu, Otokara Keršovanija 4, 40000 Čakovec zastupanog po punomoćniku Zlatko Vrbanec</item>
    </derivirana_varijabla>
  </DomainObject.Predmet.ProtuStrankaListFormatedWithAdress>
  <DomainObject.Predmet.ProtuStrankaListFormatedWithAdressOIB>
    <izvorni_sadrzaj>
      <item>VRBI &amp; DORA jednostavno društvo s ograničenom odgovornošću za  ugostiteljstvo i trgovinu, OIB 81976033311, Otokara Keršovanija 4, 40000 Čakovec zastupanog po punomoćniku Zlatko Vrbanec</item>
    </izvorni_sadrzaj>
    <derivirana_varijabla naziv="DomainObject.Predmet.ProtuStrankaListFormatedWithAdressOIB_1">
      <item>VRBI &amp; DORA jednostavno društvo s ograničenom odgovornošću za  ugostiteljstvo i trgovinu, OIB 81976033311, Otokara Keršovanija 4, 40000 Čakovec zastupanog po punomoćniku Zlatko Vrbanec</item>
    </derivirana_varijabla>
  </DomainObject.Predmet.ProtuStrankaListFormatedWithAdressOIB>
  <DomainObject.Predmet.ProtuStrankaListNazivFormated>
    <izvorni_sadrzaj>
      <item>VRBI &amp; DORA jednostavno društvo s ograničenom odgovornošću za  ugostiteljstvo i trgovinu</item>
    </izvorni_sadrzaj>
    <derivirana_varijabla naziv="DomainObject.Predmet.ProtuStrankaListNazivFormated_1">
      <item>VRBI &amp; DORA jednostavno društvo s ograničenom odgovornošću za  ugostiteljstvo i trgovinu</item>
    </derivirana_varijabla>
  </DomainObject.Predmet.ProtuStrankaListNazivFormated>
  <DomainObject.Predmet.ProtuStrankaListNazivFormatedOIB>
    <izvorni_sadrzaj>
      <item>VRBI &amp; DORA jednostavno društvo s ograničenom odgovornošću za  ugostiteljstvo i trgovinu, OIB 81976033311</item>
    </izvorni_sadrzaj>
    <derivirana_varijabla naziv="DomainObject.Predmet.ProtuStrankaListNazivFormatedOIB_1">
      <item>VRBI &amp; DORA jednostavno društvo s ograničenom odgovornošću za  ugostiteljstvo i trgovinu, OIB 81976033311</item>
    </derivirana_varijabla>
  </DomainObject.Predmet.ProtuStrankaListNazivFormatedOIB>
  <DomainObject.Predmet.OstaliListFormated>
    <izvorni_sadrzaj>
      <item>sudski registar</item>
      <item>Županijsko državno odvjetništvo u Varaždinu</item>
      <item>Zlatko Vrbanec punomoćnik sudionika u postupku VRBI &amp; DORA jednostavno društvo s ograničenom odgovornošću za  ugostiteljstvo i trgovinu</item>
      <item>Erste &amp; Steiermarkische bank d.d.</item>
    </izvorni_sadrzaj>
    <derivirana_varijabla naziv="DomainObject.Predmet.OstaliListFormated_1">
      <item>sudski registar</item>
      <item>Županijsko državno odvjetništvo u Varaždinu</item>
      <item>Zlatko Vrbanec punomoćnik sudionika u postupku VRBI &amp; DORA jednostavno društvo s ograničenom odgovornošću za  ugostiteljstvo i trgovinu</item>
      <item>Erste &amp; Steiermarkische bank d.d.</item>
    </derivirana_varijabla>
  </DomainObject.Predmet.OstaliListFormated>
  <DomainObject.Predmet.OstaliListFormatedOIB>
    <izvorni_sadrzaj>
      <item>sudski registar</item>
      <item>Županijsko državno odvjetništvo u Varaždinu</item>
      <item>Zlatko Vrbanec, OIB 98981002418 punomoćnik sudionika u postupku VRBI &amp; DORA jednostavno društvo s ograničenom odgovornošću za  ugostiteljstvo i trgovinu</item>
      <item>Erste &amp; Steiermarkische bank d.d.</item>
    </izvorni_sadrzaj>
    <derivirana_varijabla naziv="DomainObject.Predmet.OstaliListFormatedOIB_1">
      <item>sudski registar</item>
      <item>Županijsko državno odvjetništvo u Varaždinu</item>
      <item>Zlatko Vrbanec, OIB 98981002418 punomoćnik sudionika u postupku VRBI &amp; DORA jednostavno društvo s ograničenom odgovornošću za  ugostiteljstvo i trgovinu</item>
      <item>Erste &amp; Steiermarkische bank d.d.</item>
    </derivirana_varijabla>
  </DomainObject.Predmet.OstaliListFormatedOIB>
  <DomainObject.Predmet.OstaliListFormatedWithAdress>
    <izvorni_sadrzaj>
      <item>sudski registar</item>
      <item>Županijsko državno odvjetništvo u Varaždinu</item>
      <item>Zlatko Vrbanec, Otokara Keršovanija 4, 40000 Čakovec punomoćnik sudionika u postupku VRBI &amp; DORA jednostavno društvo s ograničenom odgovornošću za  ugostiteljstvo i trgovinu</item>
      <item>Erste &amp; Steiermarkische bank d.d., Jadranski trg 3A, 51000 Rijeka</item>
    </izvorni_sadrzaj>
    <derivirana_varijabla naziv="DomainObject.Predmet.OstaliListFormatedWithAdress_1">
      <item>sudski registar</item>
      <item>Županijsko državno odvjetništvo u Varaždinu</item>
      <item>Zlatko Vrbanec, Otokara Keršovanija 4, 40000 Čakovec punomoćnik sudionika u postupku VRBI &amp; DORA jednostavno društvo s ograničenom odgovornošću za  ugostiteljstvo i trgovinu</item>
      <item>Erste &amp; Steiermarkische bank d.d., Jadranski trg 3A, 51000 Rijeka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Zlatko Vrbanec, OIB 98981002418, Otokara Keršovanija 4, 40000 Čakovec punomoćnik sudionika u postupku VRBI &amp; DORA jednostavno društvo s ograničenom odgovornošću za  ugostiteljstvo i trgovinu</item>
      <item>Erste &amp; Steiermarkische bank d.d., Jadranski trg 3A, 51000 Rijeka</item>
    </izvorni_sadrzaj>
    <derivirana_varijabla naziv="DomainObject.Predmet.OstaliListFormatedWithAdressOIB_1">
      <item>sudski registar</item>
      <item>Županijsko državno odvjetništvo u Varaždinu</item>
      <item>Zlatko Vrbanec, OIB 98981002418, Otokara Keršovanija 4, 40000 Čakovec punomoćnik sudionika u postupku VRBI &amp; DORA jednostavno društvo s ograničenom odgovornošću za  ugostiteljstvo i trgovinu</item>
      <item>Erste &amp; Steiermarkische bank d.d., Jadranski trg 3A, 51000 Rijeka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Zlatko Vrbanec</item>
      <item>Erste &amp; Steiermarkische bank d.d.</item>
    </izvorni_sadrzaj>
    <derivirana_varijabla naziv="DomainObject.Predmet.OstaliListNazivFormated_1">
      <item>sudski registar</item>
      <item>Županijsko državno odvjetništvo u Varaždinu</item>
      <item>Zlatko Vrbanec</item>
      <item>Erste &amp; Steiermarkische bank d.d.</item>
    </derivirana_varijabla>
  </DomainObject.Predmet.OstaliListNazivFormated>
  <DomainObject.Predmet.OstaliListNazivFormatedOIB>
    <izvorni_sadrzaj>
      <item>sudski registar</item>
      <item>Županijsko državno odvjetništvo u Varaždinu</item>
      <item>Zlatko Vrbanec, OIB 98981002418</item>
      <item>Erste &amp; Steiermarkische bank d.d.</item>
    </izvorni_sadrzaj>
    <derivirana_varijabla naziv="DomainObject.Predmet.OstaliListNazivFormatedOIB_1">
      <item>sudski registar</item>
      <item>Županijsko državno odvjetništvo u Varaždinu</item>
      <item>Zlatko Vrbanec, OIB 98981002418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VRBI &amp; DORA jednostavno društvo s ograničenom odgovornošću za  ugostiteljstvo i trgovinu</izvorni_sadrzaj>
    <derivirana_varijabla naziv="DomainObject.Predmet.ProtustrankaIDrugi_1">VRBI &amp; DORA jednostavno društvo s ograničenom odgovornošću za  ugostiteljstvo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VRBI &amp; DORA jednostavno društvo s ograničenom odgovornošću za  ugostiteljstvo i trgovinu, OIB 81976033311, Otokara Keršovanija 4, 40000 Čakovec</izvorni_sadrzaj>
    <derivirana_varijabla naziv="DomainObject.Predmet.ProtustrankaIDrugiAdressOIB_1">VRBI &amp; DORA jednostavno društvo s ograničenom odgovornošću za  ugostiteljstvo i trgovinu, OIB 81976033311, Otokara Keršovanija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VRBI &amp; DORA jednostavno društvo s ograničenom odgovornošću za  ugostiteljstvo i trgovinu</item>
      <item>sudski registar</item>
      <item>Županijsko državno odvjetništvo u Varaždinu</item>
      <item>Zlatko Vrbanec</item>
      <item>Erste &amp; Steiermarkische bank d.d.</item>
    </izvorni_sadrzaj>
    <derivirana_varijabla naziv="DomainObject.Predmet.SudioniciListNaziv_1">
      <item>Financijska agencija</item>
      <item>VRBI &amp; DORA jednostavno društvo s ograničenom odgovornošću za  ugostiteljstvo i trgovinu</item>
      <item>sudski registar</item>
      <item>Županijsko državno odvjetništvo u Varaždinu</item>
      <item>Zlatko Vrbanec</item>
      <item>Erste &amp; Steiermarkische bank d.d.</item>
    </derivirana_varijabla>
  </DomainObject.Predmet.SudioniciListNaziv>
  <DomainObject.Predmet.SudioniciListAdressOIB>
    <izvorni_sadrzaj>
      <item>Financijska agencija, OIB 85821130368</item>
      <item>VRBI &amp; DORA jednostavno društvo s ograničenom odgovornošću za  ugostiteljstvo i trgovinu, OIB 81976033311, Otokara Keršovanija 4,40000 Čakovec</item>
      <item>sudski registar</item>
      <item>Županijsko državno odvjetništvo u Varaždinu</item>
      <item>Zlatko Vrbanec, OIB 98981002418, Otokara Keršovanija 4,40000 Čakovec</item>
      <item>Erste &amp; Steiermarkische bank d.d., Jadranski trg 3A,51000 Rijeka</item>
    </izvorni_sadrzaj>
    <derivirana_varijabla naziv="DomainObject.Predmet.SudioniciListAdressOIB_1">
      <item>Financijska agencija, OIB 85821130368</item>
      <item>VRBI &amp; DORA jednostavno društvo s ograničenom odgovornošću za  ugostiteljstvo i trgovinu, OIB 81976033311, Otokara Keršovanija 4,40000 Čakovec</item>
      <item>sudski registar</item>
      <item>Županijsko državno odvjetništvo u Varaždinu</item>
      <item>Zlatko Vrbanec, OIB 98981002418, Otokara Keršovanija 4,40000 Čakovec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81976033311</item>
      <item>, OIB null</item>
      <item>, OIB null</item>
      <item>, OIB 98981002418</item>
      <item>, OIB null</item>
    </izvorni_sadrzaj>
    <derivirana_varijabla naziv="DomainObject.Predmet.SudioniciListNazivOIB_1">
      <item>, OIB 85821130368</item>
      <item>, OIB 81976033311</item>
      <item>, OIB null</item>
      <item>, OIB null</item>
      <item>, OIB 98981002418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1181</properties:Characters>
  <properties:Lines>47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2017-09-08T08:19:00Z</dcterms:created>
  <dc:creator>Tihana Martinez</dc:creator>
  <cp:lastModifiedBy>Marko Makaj</cp:lastModifiedBy>
  <cp:lastPrinted>2017-09-08T08:23:00Z</cp:lastPrinted>
  <dcterms:modified xmlns:xsi="http://www.w3.org/2001/XMLSchema-instance" xsi:type="dcterms:W3CDTF">2017-09-08T08:23:00Z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