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276bf" w14:paraId="84276bf" w:rsidRDefault="00F04EFD" w:rsidP="001940FB" w:rsidR="00F04EFD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1377F8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F04EFD" w:rsidP="00AA6BCF" w:rsidR="00F04EFD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F04EFD" w:rsidP="00F04EFD" w:rsidR="00F04EFD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F04EFD" w:rsidP="00F04EFD" w:rsidR="00F04EFD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F04EFD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F04EFD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783BFB" w:rsidR="00AA6BCF" w:rsidRPr="00783BFB">
      <w:pPr>
        <w:suppressAutoHyphens/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MI</w:t>
      </w:r>
      <w:r w:rsidR="003560AF">
        <w:rPr>
          <w:rFonts w:cs="Calibri" w:eastAsia="Arial Unicode MS" w:hAnsi="Calibri" w:ascii="Calibri"/>
          <w:kern w:val="1"/>
          <w:lang w:eastAsia="ar-SA" w:val="hr-HR"/>
        </w:rPr>
        <w:t>RKO KLJAKOVIĆ GAŠPIĆ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F04EFD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 </w:t>
      </w:r>
      <w:r w:rsidR="003560AF">
        <w:rPr>
          <w:rFonts w:cs="Calibri" w:eastAsia="Arial Unicode MS" w:hAnsi="Calibri" w:ascii="Calibri"/>
          <w:kern w:val="1"/>
          <w:lang w:eastAsia="ar-SA" w:val="hr-HR"/>
        </w:rPr>
        <w:t>1.220.351,99</w:t>
      </w:r>
      <w:r w:rsidR="00783BFB" w:rsidRPr="00783BFB">
        <w:rPr>
          <w:rFonts w:cs="Calibri" w:hAnsi="Calibri" w:ascii="Calibri"/>
        </w:rPr>
        <w:t xml:space="preserve"> kn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3560AF">
        <w:rPr>
          <w:rFonts w:cs="Calibri" w:eastAsia="Arial Unicode MS" w:hAnsi="Calibri" w:ascii="Calibri"/>
          <w:kern w:val="1"/>
          <w:lang w:eastAsia="ar-SA" w:val="hr-HR"/>
        </w:rPr>
        <w:t>1.113.251,99</w:t>
      </w:r>
      <w:r w:rsidR="00783BFB" w:rsidRPr="00783BFB">
        <w:rPr>
          <w:rFonts w:cs="Calibri" w:hAnsi="Calibri" w:ascii="Calibri"/>
        </w:rPr>
        <w:t xml:space="preserve"> </w:t>
      </w:r>
      <w:r w:rsidR="00F20B3B" w:rsidRPr="00F20B3B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3560AF">
        <w:rPr>
          <w:rFonts w:cs="Calibri" w:eastAsia="Arial Unicode MS" w:hAnsi="Calibri" w:ascii="Calibri"/>
          <w:kern w:val="1"/>
          <w:lang w:eastAsia="ar-SA" w:val="hr-HR"/>
        </w:rPr>
        <w:t>107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.</w:t>
      </w:r>
      <w:r w:rsidR="003560AF">
        <w:rPr>
          <w:rFonts w:cs="Calibri" w:eastAsia="Arial Unicode MS" w:hAnsi="Calibri" w:ascii="Calibri"/>
          <w:kern w:val="1"/>
          <w:lang w:eastAsia="ar-SA" w:val="hr-HR"/>
        </w:rPr>
        <w:t>1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00,00</w:t>
      </w:r>
      <w:r w:rsidR="00F20B3B" w:rsidRPr="00F20B3B">
        <w:rPr>
          <w:rFonts w:cs="Calibri" w:hAnsi="Calibri" w:ascii="Calibri"/>
        </w:rPr>
        <w:t xml:space="preserve"> kn</w:t>
      </w:r>
      <w:r w:rsidR="00F20B3B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F04EFD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F04EFD">
      <w:pPr>
        <w:suppressAutoHyphens/>
        <w:spacing w:after="0"/>
        <w:jc w:val="both"/>
        <w:rPr>
          <w:rFonts w:cs="Calibri" w:eastAsia="Arial Unicode MS" w:hAnsi="Calibri" w:ascii="Calibri"/>
          <w:b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F04EFD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F04EFD" w:rsidRPr="00F04EFD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F04EFD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581B8B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581B8B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75392" w:rsidP="003560AF" w:rsidR="00AA6BCF" w:rsidRPr="00581B8B">
            <w:pPr>
              <w:spacing w:after="0"/>
              <w:jc w:val="both"/>
              <w:rPr>
                <w:rFonts w:cs="Calibri" w:hAnsi="Calibri" w:ascii="Calibri"/>
              </w:rPr>
            </w:pPr>
            <w:r w:rsidRPr="00581B8B">
              <w:rPr>
                <w:rFonts w:cs="Calibri" w:hAnsi="Calibri" w:ascii="Calibri"/>
              </w:rPr>
              <w:t>M</w:t>
            </w:r>
            <w:r w:rsidR="003560AF" w:rsidRPr="00581B8B">
              <w:rPr>
                <w:rFonts w:cs="Calibri" w:hAnsi="Calibri" w:ascii="Calibri"/>
              </w:rPr>
              <w:t>irko Kljaković Gašpić</w:t>
            </w:r>
            <w:r w:rsidR="00F20B3B" w:rsidRPr="00581B8B">
              <w:rPr>
                <w:rFonts w:cs="Calibri" w:hAnsi="Calibri" w:ascii="Calibri"/>
              </w:rPr>
              <w:t xml:space="preserve">, </w:t>
            </w:r>
            <w:r w:rsidR="003560AF" w:rsidRPr="00581B8B">
              <w:rPr>
                <w:rFonts w:cs="Calibri" w:hAnsi="Calibri" w:ascii="Calibri"/>
              </w:rPr>
              <w:t>Gašpina mlinica 2</w:t>
            </w:r>
            <w:r w:rsidRPr="00581B8B">
              <w:rPr>
                <w:rFonts w:cs="Calibri" w:hAnsi="Calibri" w:ascii="Calibri"/>
              </w:rPr>
              <w:t>,</w:t>
            </w:r>
            <w:r w:rsidR="003C5AF8" w:rsidRPr="00581B8B">
              <w:rPr>
                <w:rFonts w:cs="Calibri" w:hAnsi="Calibri" w:ascii="Calibri"/>
              </w:rPr>
              <w:t xml:space="preserve"> </w:t>
            </w:r>
            <w:r w:rsidR="003560AF" w:rsidRPr="00581B8B">
              <w:rPr>
                <w:rFonts w:cs="Calibri" w:hAnsi="Calibri" w:ascii="Calibri"/>
              </w:rPr>
              <w:t xml:space="preserve">Solin, </w:t>
            </w:r>
            <w:r w:rsidR="003A5883" w:rsidRPr="00581B8B">
              <w:rPr>
                <w:rFonts w:cs="Calibri" w:hAnsi="Calibri" w:ascii="Calibri"/>
              </w:rPr>
              <w:t>OIB:</w:t>
            </w:r>
            <w:r w:rsidR="00E43846" w:rsidRPr="00581B8B">
              <w:rPr>
                <w:rFonts w:cs="Calibri" w:hAnsi="Calibri" w:ascii="Calibri"/>
              </w:rPr>
              <w:t xml:space="preserve"> </w:t>
            </w:r>
            <w:r w:rsidR="003560AF" w:rsidRPr="00581B8B">
              <w:rPr>
                <w:rFonts w:cs="Calibri" w:hAnsi="Calibri" w:ascii="Calibri"/>
              </w:rPr>
              <w:t>61487888860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560AF" w:rsidP="003560AF" w:rsidR="003560AF" w:rsidRPr="00581B8B">
            <w:pPr>
              <w:rPr>
                <w:rFonts w:cs="Calibri" w:hAnsi="Calibri" w:ascii="Calibri"/>
              </w:rPr>
            </w:pPr>
            <w:r w:rsidRPr="00581B8B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  <w:p w:rsidRDefault="00AA6BCF" w:rsidP="00575392" w:rsidR="00AA6BCF" w:rsidRPr="00581B8B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581B8B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3560AF" w:rsidP="00AA6BCF" w:rsidR="00AA6BCF" w:rsidRPr="00581B8B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581B8B">
              <w:rPr>
                <w:rFonts w:cs="Calibri" w:hAnsi="Calibri" w:ascii="Calibri"/>
              </w:rPr>
              <w:t>1.220.351,99</w:t>
            </w:r>
            <w:r w:rsidR="00783BFB" w:rsidRPr="00581B8B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581B8B">
            <w:pPr>
              <w:spacing w:after="0"/>
              <w:rPr>
                <w:rFonts w:cs="Calibri" w:hAnsi="Calibri" w:ascii="Calibri"/>
              </w:rPr>
            </w:pPr>
          </w:p>
          <w:p w:rsidRDefault="003560AF" w:rsidP="00AA6BCF" w:rsidR="00AA6BCF" w:rsidRPr="00581B8B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581B8B">
              <w:rPr>
                <w:rFonts w:cs="Calibri" w:hAnsi="Calibri" w:ascii="Calibri"/>
              </w:rPr>
              <w:t>1.113.251,99</w:t>
            </w:r>
            <w:r w:rsidR="00783BFB" w:rsidRPr="00581B8B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581B8B">
            <w:pPr>
              <w:spacing w:after="0"/>
              <w:rPr>
                <w:rFonts w:cs="Calibri" w:hAnsi="Calibri" w:ascii="Calibri"/>
              </w:rPr>
            </w:pPr>
          </w:p>
          <w:p w:rsidRDefault="003560AF" w:rsidP="003560AF" w:rsidR="00AA6BCF" w:rsidRPr="00581B8B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581B8B">
              <w:rPr>
                <w:rFonts w:cs="Calibri" w:hAnsi="Calibri" w:ascii="Calibri"/>
              </w:rPr>
              <w:t>107</w:t>
            </w:r>
            <w:r w:rsidR="00575392" w:rsidRPr="00581B8B">
              <w:rPr>
                <w:rFonts w:cs="Calibri" w:hAnsi="Calibri" w:ascii="Calibri"/>
              </w:rPr>
              <w:t>.</w:t>
            </w:r>
            <w:r w:rsidRPr="00581B8B">
              <w:rPr>
                <w:rFonts w:cs="Calibri" w:hAnsi="Calibri" w:ascii="Calibri"/>
              </w:rPr>
              <w:t>1</w:t>
            </w:r>
            <w:r w:rsidR="00575392" w:rsidRPr="00581B8B">
              <w:rPr>
                <w:rFonts w:cs="Calibri" w:hAnsi="Calibri" w:ascii="Calibri"/>
              </w:rPr>
              <w:t>00,00</w:t>
            </w:r>
            <w:r w:rsidR="00F20B3B" w:rsidRPr="00581B8B">
              <w:rPr>
                <w:rFonts w:cs="Calibri" w:hAnsi="Calibri" w:ascii="Calibri"/>
              </w:rPr>
              <w:t xml:space="preserve">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F04EFD" w:rsidP="00F04EFD" w:rsidR="00F04EFD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797E2E" w:rsidP="00CA20DA" w:rsidR="00CA20DA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20DA" w:rsidP="00CA20DA" w:rsidR="00CA20DA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CA20DA" w:rsidP="00CA20DA" w:rsidR="00CA20DA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CA20DA" w:rsidP="00CA20DA" w:rsidR="00CA20DA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6471" w:rsidR="00BD6471">
      <w:pPr>
        <w:spacing w:after="0"/>
      </w:pPr>
      <w:r>
        <w:separator/>
      </w:r>
    </w:p>
  </w:endnote>
  <w:endnote w:id="0" w:type="continuationSeparator">
    <w:p w:rsidRDefault="00BD6471" w:rsidR="00BD64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7BA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6471" w:rsidR="00BD6471">
      <w:pPr>
        <w:spacing w:after="0"/>
      </w:pPr>
      <w:r>
        <w:separator/>
      </w:r>
    </w:p>
  </w:footnote>
  <w:footnote w:id="0" w:type="continuationSeparator">
    <w:p w:rsidRDefault="00BD6471" w:rsidR="00BD647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7BA9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95ED2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95ED2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95ED2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 w:rsidRPr="00F95ED2">
                <w:pPr>
                  <w:rPr>
                    <w:rFonts w:hAnsi="Palatino" w:ascii="Palatino"/>
                  </w:rPr>
                </w:pPr>
              </w:p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6FF6966C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5A45"/>
    <w:rsid w:val="000366B3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7F8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0AF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AF8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3CD6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5392"/>
    <w:rsid w:val="00576E3B"/>
    <w:rsid w:val="00577C3A"/>
    <w:rsid w:val="005801B5"/>
    <w:rsid w:val="00581B8B"/>
    <w:rsid w:val="00581D0F"/>
    <w:rsid w:val="00583B54"/>
    <w:rsid w:val="00583C5E"/>
    <w:rsid w:val="00587705"/>
    <w:rsid w:val="0059051D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4850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07AE"/>
    <w:rsid w:val="006234B7"/>
    <w:rsid w:val="0062585C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1EB"/>
    <w:rsid w:val="00776B22"/>
    <w:rsid w:val="0078275A"/>
    <w:rsid w:val="00783BFB"/>
    <w:rsid w:val="0078466D"/>
    <w:rsid w:val="00787DE4"/>
    <w:rsid w:val="00790BE3"/>
    <w:rsid w:val="00792C89"/>
    <w:rsid w:val="00796334"/>
    <w:rsid w:val="00796D4E"/>
    <w:rsid w:val="00797E2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53F36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24E3C"/>
    <w:rsid w:val="00A25F2F"/>
    <w:rsid w:val="00A32995"/>
    <w:rsid w:val="00A32BC5"/>
    <w:rsid w:val="00A40D30"/>
    <w:rsid w:val="00A41897"/>
    <w:rsid w:val="00A41F11"/>
    <w:rsid w:val="00A44876"/>
    <w:rsid w:val="00A4706C"/>
    <w:rsid w:val="00A50AB5"/>
    <w:rsid w:val="00A540D8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AF4D8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C381B"/>
    <w:rsid w:val="00BD0B6A"/>
    <w:rsid w:val="00BD45EA"/>
    <w:rsid w:val="00BD578F"/>
    <w:rsid w:val="00BD6471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67BA9"/>
    <w:rsid w:val="00C72309"/>
    <w:rsid w:val="00C72769"/>
    <w:rsid w:val="00C73F8A"/>
    <w:rsid w:val="00C75FDA"/>
    <w:rsid w:val="00C765EC"/>
    <w:rsid w:val="00C76CBF"/>
    <w:rsid w:val="00C825E7"/>
    <w:rsid w:val="00C85730"/>
    <w:rsid w:val="00C86386"/>
    <w:rsid w:val="00C91741"/>
    <w:rsid w:val="00C9771B"/>
    <w:rsid w:val="00CA05D0"/>
    <w:rsid w:val="00CA0EA0"/>
    <w:rsid w:val="00CA20DA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5A12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3BF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0F28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4EFD"/>
    <w:rsid w:val="00F0775E"/>
    <w:rsid w:val="00F10A8A"/>
    <w:rsid w:val="00F10ECC"/>
    <w:rsid w:val="00F15459"/>
    <w:rsid w:val="00F1559A"/>
    <w:rsid w:val="00F17845"/>
    <w:rsid w:val="00F20B3B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95ED2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C67B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7BA9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7BA9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7BA9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7BA9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1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C67B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7BA9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7BA9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7BA9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7BA9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D2A64B-46EE-4EDF-ACB5-06371859E1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263</properties:Words>
  <properties:Characters>1469</properties:Characters>
  <properties:Lines>77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2018-08-23T10:46:00Z</dcterms:created>
  <dc:creator>Anja</dc:creator>
  <cp:keywords/>
  <cp:lastModifiedBy>Paško Bačić</cp:lastModifiedBy>
  <cp:lastPrinted>2018-07-04T06:22:00Z</cp:lastPrinted>
  <dcterms:modified xmlns:xsi="http://www.w3.org/2001/XMLSchema-instance" xsi:type="dcterms:W3CDTF">2018-08-23T11:53:00Z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St-651/2017-260 / Podnesak - Podnesak (-260.docx)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