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530e" w14:paraId="349530e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PODRUG POLJOPRIVREDNA ZADRUGA, </w:t>
      </w:r>
      <w:proofErr w:type="spellStart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Piramatovci</w:t>
      </w:r>
      <w:proofErr w:type="spellEnd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, Bilo Stanovi 12, MBS: 100010966, OIB: 58473765142,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PODRUG POLJOPRIVREDNA ZADRUGA, </w:t>
      </w:r>
      <w:proofErr w:type="spellStart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Piramatovci</w:t>
      </w:r>
      <w:proofErr w:type="spellEnd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, Bilo Stanovi 12, MBS: 100010966, OIB: 58473765142,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15.00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 iz Splita, </w:t>
      </w:r>
      <w:proofErr w:type="spellStart"/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43468134790.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PODRUG POLJOPRIVREDNA ZADRUGA, </w:t>
      </w:r>
      <w:proofErr w:type="spellStart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Piramatovci</w:t>
      </w:r>
      <w:proofErr w:type="spellEnd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, Bilo Stanovi 12, MBS: 100010966, OIB: 58473765142,</w:t>
      </w:r>
      <w:r w:rsidR="00D40809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D4080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PODRUG POLJOPRIVREDNA ZADRUGA, </w:t>
      </w:r>
      <w:proofErr w:type="spellStart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Piramatovci</w:t>
      </w:r>
      <w:proofErr w:type="spellEnd"/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, Bilo Stanovi 12, MBS: 100010966, OIB: 584</w:t>
      </w:r>
      <w:r w:rsidR="00FF4854">
        <w:rPr>
          <w:rFonts w:cs="Times New Roman" w:eastAsia="Times New Roman" w:hAnsi="Times New Roman" w:ascii="Times New Roman"/>
          <w:sz w:val="24"/>
          <w:szCs w:val="24"/>
          <w:lang w:eastAsia="hr-HR"/>
        </w:rPr>
        <w:t>73765142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08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7D3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C57A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DF6820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C53" w:rsidP="00BD7A2F" w:rsidR="00BC0C53">
      <w:pPr>
        <w:spacing w:lineRule="auto" w:line="240" w:after="0"/>
      </w:pPr>
      <w:r>
        <w:separator/>
      </w:r>
    </w:p>
  </w:endnote>
  <w:endnote w:id="0" w:type="continuationSeparator">
    <w:p w:rsidRDefault="00BC0C53" w:rsidP="00BD7A2F" w:rsidR="00BC0C5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C53" w:rsidP="00BD7A2F" w:rsidR="00BC0C53">
      <w:pPr>
        <w:spacing w:lineRule="auto" w:line="240" w:after="0"/>
      </w:pPr>
      <w:r>
        <w:separator/>
      </w:r>
    </w:p>
  </w:footnote>
  <w:footnote w:id="0" w:type="continuationSeparator">
    <w:p w:rsidRDefault="00BC0C53" w:rsidP="00BD7A2F" w:rsidR="00BC0C5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9St-87</w:t>
    </w:r>
    <w:r w:rsidR="00B34C07">
      <w:t>1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2D090A"/>
    <w:rsid w:val="0031551B"/>
    <w:rsid w:val="0034538F"/>
    <w:rsid w:val="00413301"/>
    <w:rsid w:val="004A7D3A"/>
    <w:rsid w:val="005D361A"/>
    <w:rsid w:val="00673C09"/>
    <w:rsid w:val="006D4CC4"/>
    <w:rsid w:val="00703B81"/>
    <w:rsid w:val="009C15FD"/>
    <w:rsid w:val="00A20DB2"/>
    <w:rsid w:val="00B34C07"/>
    <w:rsid w:val="00B8264C"/>
    <w:rsid w:val="00BB0656"/>
    <w:rsid w:val="00BB7421"/>
    <w:rsid w:val="00BC0C53"/>
    <w:rsid w:val="00BD7A2F"/>
    <w:rsid w:val="00C57A5F"/>
    <w:rsid w:val="00CE57F1"/>
    <w:rsid w:val="00D40809"/>
    <w:rsid w:val="00DF6820"/>
    <w:rsid w:val="00E6743F"/>
    <w:rsid w:val="00EC7656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BB7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4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742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74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74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BB7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7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7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7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PODRUG POLJOPRIVREDNA ZADRUGA</izvorni_sadrzaj>
    <derivirana_varijabla naziv="DomainObject.Predmet.ProtustrankaFormated_1">  PODRUG POLJOPRIVREDNA ZADRUGA</derivirana_varijabla>
  </DomainObject.Predmet.ProtustrankaFormated>
  <DomainObject.Predmet.ProtustrankaFormatedOIB>
    <izvorni_sadrzaj>  PODRUG POLJOPRIVREDNA ZADRUGA, OIB 58473765142</izvorni_sadrzaj>
    <derivirana_varijabla naziv="DomainObject.Predmet.ProtustrankaFormatedOIB_1">  PODRUG POLJOPRIVREDNA ZADRUGA, OIB 58473765142</derivirana_varijabla>
  </DomainObject.Predmet.ProtustrankaFormatedOIB>
  <DomainObject.Predmet.ProtustrankaFormatedWithAdress>
    <izvorni_sadrzaj> PODRUG POLJOPRIVREDNA ZADRUGA, Bilo Stanovi 12, 22222 Piramatovci</izvorni_sadrzaj>
    <derivirana_varijabla naziv="DomainObject.Predmet.ProtustrankaFormatedWithAdress_1"> PODRUG POLJOPRIVREDNA ZADRUGA, Bilo Stanovi 12, 22222 Piramatovci</derivirana_varijabla>
  </DomainObject.Predmet.ProtustrankaFormatedWithAdress>
  <DomainObject.Predmet.ProtustrankaFormatedWithAdressOIB>
    <izvorni_sadrzaj> PODRUG POLJOPRIVREDNA ZADRUGA, OIB 58473765142, Bilo Stanovi 12, 22222 Piramatovci</izvorni_sadrzaj>
    <derivirana_varijabla naziv="DomainObject.Predmet.ProtustrankaFormatedWithAdressOIB_1"> PODRUG POLJOPRIVREDNA ZADRUGA, OIB 58473765142, Bilo Stanovi 12, 22222 Piramatovci</derivirana_varijabla>
  </DomainObject.Predmet.ProtustrankaFormatedWithAdressOIB>
  <DomainObject.Predmet.ProtustrankaWithAdress>
    <izvorni_sadrzaj>PODRUG POLJOPRIVREDNA ZADRUGA Bilo Stanovi 12, 22222 Piramatovci</izvorni_sadrzaj>
    <derivirana_varijabla naziv="DomainObject.Predmet.ProtustrankaWithAdress_1">PODRUG POLJOPRIVREDNA ZADRUGA Bilo Stanovi 12, 22222 Piramatovci</derivirana_varijabla>
  </DomainObject.Predmet.ProtustrankaWithAdress>
  <DomainObject.Predmet.ProtustrankaWithAdressOIB>
    <izvorni_sadrzaj>PODRUG POLJOPRIVREDNA ZADRUGA, OIB 58473765142, Bilo Stanovi 12, 22222 Piramatovci</izvorni_sadrzaj>
    <derivirana_varijabla naziv="DomainObject.Predmet.ProtustrankaWithAdressOIB_1">PODRUG POLJOPRIVREDNA ZADRUGA, OIB 58473765142, Bilo Stanovi 12, 22222 Piramatovci</derivirana_varijabla>
  </DomainObject.Predmet.ProtustrankaWithAdressOIB>
  <DomainObject.Predmet.ProtustrankaNazivFormated>
    <izvorni_sadrzaj>PODRUG POLJOPRIVREDNA ZADRUGA</izvorni_sadrzaj>
    <derivirana_varijabla naziv="DomainObject.Predmet.ProtustrankaNazivFormated_1">PODRUG POLJOPRIVREDNA ZADRUGA</derivirana_varijabla>
  </DomainObject.Predmet.ProtustrankaNazivFormated>
  <DomainObject.Predmet.ProtustrankaNazivFormatedOIB>
    <izvorni_sadrzaj>PODRUG POLJOPRIVREDNA ZADRUGA, OIB 58473765142</izvorni_sadrzaj>
    <derivirana_varijabla naziv="DomainObject.Predmet.ProtustrankaNazivFormatedOIB_1">PODRUG POLJOPRIVREDNA ZADRUGA, OIB 58473765142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PODRUG POLJOPRIVREDNA ZADRUGA</item>
    </izvorni_sadrzaj>
    <derivirana_varijabla naziv="DomainObject.Predmet.ProtuStrankaListFormated_1">
      <item>PODRUG POLJOPRIVREDNA ZADRUGA</item>
    </derivirana_varijabla>
  </DomainObject.Predmet.ProtuStrankaListFormated>
  <DomainObject.Predmet.ProtuStrankaListFormatedOIB>
    <izvorni_sadrzaj>
      <item>PODRUG POLJOPRIVREDNA ZADRUGA, OIB 58473765142</item>
    </izvorni_sadrzaj>
    <derivirana_varijabla naziv="DomainObject.Predmet.ProtuStrankaListFormatedOIB_1">
      <item>PODRUG POLJOPRIVREDNA ZADRUGA, OIB 58473765142</item>
    </derivirana_varijabla>
  </DomainObject.Predmet.ProtuStrankaListFormatedOIB>
  <DomainObject.Predmet.ProtuStrankaListFormatedWithAdress>
    <izvorni_sadrzaj>
      <item>PODRUG POLJOPRIVREDNA ZADRUGA, Bilo Stanovi 12, 22222 Piramatovci</item>
    </izvorni_sadrzaj>
    <derivirana_varijabla naziv="DomainObject.Predmet.ProtuStrankaListFormatedWithAdress_1">
      <item>PODRUG POLJOPRIVREDNA ZADRUGA, Bilo Stanovi 12, 22222 Piramatovci</item>
    </derivirana_varijabla>
  </DomainObject.Predmet.ProtuStrankaListFormatedWithAdress>
  <DomainObject.Predmet.ProtuStrankaListFormatedWithAdressOIB>
    <izvorni_sadrzaj>
      <item>PODRUG POLJOPRIVREDNA ZADRUGA, OIB 58473765142, Bilo Stanovi 12, 22222 Piramatovci</item>
    </izvorni_sadrzaj>
    <derivirana_varijabla naziv="DomainObject.Predmet.ProtuStrankaListFormatedWithAdressOIB_1">
      <item>PODRUG POLJOPRIVREDNA ZADRUGA, OIB 58473765142, Bilo Stanovi 12, 22222 Piramatovci</item>
    </derivirana_varijabla>
  </DomainObject.Predmet.ProtuStrankaListFormatedWithAdressOIB>
  <DomainObject.Predmet.ProtuStrankaListNazivFormated>
    <izvorni_sadrzaj>
      <item>PODRUG POLJOPRIVREDNA ZADRUGA</item>
    </izvorni_sadrzaj>
    <derivirana_varijabla naziv="DomainObject.Predmet.ProtuStrankaListNazivFormated_1">
      <item>PODRUG POLJOPRIVREDNA ZADRUGA</item>
    </derivirana_varijabla>
  </DomainObject.Predmet.ProtuStrankaListNazivFormated>
  <DomainObject.Predmet.ProtuStrankaListNazivFormatedOIB>
    <izvorni_sadrzaj>
      <item>PODRUG POLJOPRIVREDNA ZADRUGA, OIB 58473765142</item>
    </izvorni_sadrzaj>
    <derivirana_varijabla naziv="DomainObject.Predmet.ProtuStrankaListNazivFormatedOIB_1">
      <item>PODRUG POLJOPRIVREDNA ZADRUGA, OIB 58473765142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PODRUG POLJOPRIVREDNA ZADRUGA</izvorni_sadrzaj>
    <derivirana_varijabla naziv="DomainObject.Predmet.ProtustrankaIDrugi_1">PODRUG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PODRUG POLJOPRIVREDNA ZADRUGA, OIB 58473765142, Bilo Stanovi 12, 22222 Piramatovci</izvorni_sadrzaj>
    <derivirana_varijabla naziv="DomainObject.Predmet.ProtustrankaIDrugiAdressOIB_1">PODRUG POLJOPRIVREDNA ZADRUGA, OIB 58473765142, Bilo Stanovi 12, 22222 Piramatovci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PODRUG POLJOPRIVREDNA ZADRUGA</item>
    </izvorni_sadrzaj>
    <derivirana_varijabla naziv="DomainObject.Predmet.SudioniciListNaziv_1">
      <item>FINA - Podružnica Šibenik</item>
      <item>PODRUG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PODRUG POLJOPRIVREDNA ZADRUGA, OIB 58473765142, Bilo Stanovi 12,22222 Piramatovci</item>
    </izvorni_sadrzaj>
    <derivirana_varijabla naziv="DomainObject.Predmet.SudioniciListAdressOIB_1">
      <item>FINA - Podružnica Šibenik, OIB 85821130368, Perivoj L. Marune 1,22000 Šibenik</item>
      <item>PODRUG POLJOPRIVREDNA ZADRUGA, OIB 58473765142, Bilo Stanovi 12,22222 Piramatovci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58473765142</item>
    </izvorni_sadrzaj>
    <derivirana_varijabla naziv="DomainObject.Predmet.SudioniciListNazivOIB_1">
      <item>, OIB 85821130368</item>
      <item>, OIB 58473765142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2608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2016-02-23T13:01:00Z</dcterms:created>
  <dc:creator>Marina Gulin</dc:creator>
  <cp:lastModifiedBy>Marina Gulin</cp:lastModifiedBy>
  <cp:lastPrinted>2016-02-16T12:17:00Z</cp:lastPrinted>
  <dcterms:modified xmlns:xsi="http://www.w3.org/2001/XMLSchema-instance" xsi:type="dcterms:W3CDTF">2016-02-23T13:04:00Z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