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cce6" w14:paraId="5aacce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E30495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PRVOMAJSKA ENERGETIKA  d. o. o. RAŠA, Krapan b.b., OIB: 05668617633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C867CB">
        <w:rPr>
          <w:lang w:val="sv-SE"/>
        </w:rPr>
        <w:t>Matija Jager, iz Slovenije, Ljubljana, Cesta na Brdo 006</w:t>
      </w:r>
      <w:r w:rsidR="00061473">
        <w:rPr>
          <w:lang w:val="sv-SE"/>
        </w:rPr>
        <w:t xml:space="preserve">, 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C867CB">
        <w:t>PRVOMAJSKA ENERGETIKA  d. o. o. RAŠA, Krapan b.b., OIB: 05668617633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636AC">
        <w:rPr>
          <w:szCs w:val="24"/>
          <w:lang w:val="hr-HR"/>
        </w:rPr>
        <w:t>4</w:t>
      </w:r>
      <w:r w:rsidR="00197E57">
        <w:rPr>
          <w:szCs w:val="24"/>
          <w:lang w:val="hr-HR"/>
        </w:rPr>
        <w:t>45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636AC">
        <w:rPr>
          <w:szCs w:val="24"/>
          <w:lang w:val="hr-HR"/>
        </w:rPr>
        <w:t>4</w:t>
      </w:r>
      <w:r w:rsidR="00197E57">
        <w:rPr>
          <w:szCs w:val="24"/>
          <w:lang w:val="hr-HR"/>
        </w:rPr>
        <w:t>45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197E57">
        <w:rPr>
          <w:szCs w:val="24"/>
          <w:lang w:val="hr-HR"/>
        </w:rPr>
        <w:t>24</w:t>
      </w:r>
      <w:r w:rsidR="0000569A">
        <w:rPr>
          <w:szCs w:val="24"/>
          <w:lang w:val="hr-HR"/>
        </w:rPr>
        <w:t xml:space="preserve">. </w:t>
      </w:r>
      <w:r w:rsidR="009E328F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7925A2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30495" w:rsidR="0000569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92F8E" w:rsidRPr="00092F8E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E30495" w:rsidRPr="00E95B75">
          <w:t>Posl.</w:t>
        </w:r>
        <w:r w:rsidR="00E30495">
          <w:t xml:space="preserve"> </w:t>
        </w:r>
        <w:r w:rsidR="00E30495" w:rsidRPr="00E95B75">
          <w:t>br</w:t>
        </w:r>
        <w:r w:rsidR="00E30495">
          <w:t>oj: 4</w:t>
        </w:r>
        <w:r w:rsidR="00E30495" w:rsidRPr="00E95B75">
          <w:t xml:space="preserve"> St-</w:t>
        </w:r>
        <w:r w:rsidR="00E30495">
          <w:t>445/2016-7</w:t>
        </w: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E30495">
      <w:t>445/2016-7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82FFC"/>
    <w:rsid w:val="000858FB"/>
    <w:rsid w:val="00092F8E"/>
    <w:rsid w:val="000F6671"/>
    <w:rsid w:val="00137C1E"/>
    <w:rsid w:val="0018536A"/>
    <w:rsid w:val="001865EB"/>
    <w:rsid w:val="00197E57"/>
    <w:rsid w:val="0023655F"/>
    <w:rsid w:val="00252C35"/>
    <w:rsid w:val="00265F69"/>
    <w:rsid w:val="0026648B"/>
    <w:rsid w:val="00294218"/>
    <w:rsid w:val="003A0A21"/>
    <w:rsid w:val="003B5D91"/>
    <w:rsid w:val="00400D71"/>
    <w:rsid w:val="004A5210"/>
    <w:rsid w:val="004E3491"/>
    <w:rsid w:val="00531331"/>
    <w:rsid w:val="00554328"/>
    <w:rsid w:val="0056129B"/>
    <w:rsid w:val="006C75FF"/>
    <w:rsid w:val="006E39F9"/>
    <w:rsid w:val="00714C48"/>
    <w:rsid w:val="00720D23"/>
    <w:rsid w:val="007925A2"/>
    <w:rsid w:val="00794AB6"/>
    <w:rsid w:val="007A40D3"/>
    <w:rsid w:val="007B1CBA"/>
    <w:rsid w:val="007D564F"/>
    <w:rsid w:val="00866EE9"/>
    <w:rsid w:val="008972F8"/>
    <w:rsid w:val="008D27FC"/>
    <w:rsid w:val="009463CE"/>
    <w:rsid w:val="009636AC"/>
    <w:rsid w:val="00985388"/>
    <w:rsid w:val="009A0545"/>
    <w:rsid w:val="009E328F"/>
    <w:rsid w:val="00A90D4E"/>
    <w:rsid w:val="00B3134C"/>
    <w:rsid w:val="00B85801"/>
    <w:rsid w:val="00BA34E3"/>
    <w:rsid w:val="00BA57A9"/>
    <w:rsid w:val="00BC52EF"/>
    <w:rsid w:val="00C12E96"/>
    <w:rsid w:val="00C867CB"/>
    <w:rsid w:val="00CA0FFC"/>
    <w:rsid w:val="00CD249F"/>
    <w:rsid w:val="00D5493E"/>
    <w:rsid w:val="00D54C0C"/>
    <w:rsid w:val="00D6349D"/>
    <w:rsid w:val="00D657AB"/>
    <w:rsid w:val="00DC7FAF"/>
    <w:rsid w:val="00E20B4A"/>
    <w:rsid w:val="00E30495"/>
    <w:rsid w:val="00E56872"/>
    <w:rsid w:val="00E655B9"/>
    <w:rsid w:val="00E95B75"/>
    <w:rsid w:val="00EA2A0B"/>
    <w:rsid w:val="00EB084C"/>
    <w:rsid w:val="00EE7995"/>
    <w:rsid w:val="00EF513E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2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2F8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2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2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2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2F8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2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2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ENERGETIKA d.o.o. RAŠA</izvorni_sadrzaj>
    <derivirana_varijabla naziv="DomainObject.Predmet.ProtustrankaFormated_1">  PRVOMAJSKA ENERGETIKA d.o.o. RAŠA</derivirana_varijabla>
  </DomainObject.Predmet.ProtustrankaFormated>
  <DomainObject.Predmet.ProtustrankaFormatedOIB>
    <izvorni_sadrzaj>  PRVOMAJSKA ENERGETIKA d.o.o. RAŠA, OIB 05668617633</izvorni_sadrzaj>
    <derivirana_varijabla naziv="DomainObject.Predmet.ProtustrankaFormatedOIB_1">  PRVOMAJSKA ENERGETIKA d.o.o. RAŠA, OIB 05668617633</derivirana_varijabla>
  </DomainObject.Predmet.ProtustrankaFormatedOIB>
  <DomainObject.Predmet.ProtustrankaFormatedWithAdress>
    <izvorni_sadrzaj> PRVOMAJSKA ENERGETIKA d.o.o. RAŠA, Krapan b.b., 52223 Raša</izvorni_sadrzaj>
    <derivirana_varijabla naziv="DomainObject.Predmet.ProtustrankaFormatedWithAdress_1"> PRVOMAJSKA ENERGETIKA d.o.o. RAŠA, Krapan b.b., 52223 Raša</derivirana_varijabla>
  </DomainObject.Predmet.ProtustrankaFormatedWithAdress>
  <DomainObject.Predmet.ProtustrankaFormatedWithAdressOIB>
    <izvorni_sadrzaj> PRVOMAJSKA ENERGETIKA d.o.o. RAŠA, OIB 05668617633, Krapan b.b., 52223 Raša</izvorni_sadrzaj>
    <derivirana_varijabla naziv="DomainObject.Predmet.ProtustrankaFormatedWithAdressOIB_1"> PRVOMAJSKA ENERGETIKA d.o.o. RAŠA, OIB 05668617633, Krapan b.b., 52223 Raša</derivirana_varijabla>
  </DomainObject.Predmet.ProtustrankaFormatedWithAdressOIB>
  <DomainObject.Predmet.ProtustrankaWithAdress>
    <izvorni_sadrzaj>PRVOMAJSKA ENERGETIKA d.o.o. RAŠA Krapan b.b., 52223 Raša</izvorni_sadrzaj>
    <derivirana_varijabla naziv="DomainObject.Predmet.ProtustrankaWithAdress_1">PRVOMAJSKA ENERGETIKA d.o.o. RAŠA Krapan b.b., 52223 Raša</derivirana_varijabla>
  </DomainObject.Predmet.ProtustrankaWithAdress>
  <DomainObject.Predmet.ProtustrankaWithAdressOIB>
    <izvorni_sadrzaj>PRVOMAJSKA ENERGETIKA d.o.o. RAŠA, OIB 05668617633, Krapan b.b., 52223 Raša</izvorni_sadrzaj>
    <derivirana_varijabla naziv="DomainObject.Predmet.ProtustrankaWithAdressOIB_1">PRVOMAJSKA ENERGETIKA d.o.o. RAŠA, OIB 05668617633, Krapan b.b., 52223 Raša</derivirana_varijabla>
  </DomainObject.Predmet.ProtustrankaWithAdressOIB>
  <DomainObject.Predmet.ProtustrankaNazivFormated>
    <izvorni_sadrzaj>PRVOMAJSKA ENERGETIKA d.o.o. RAŠA</izvorni_sadrzaj>
    <derivirana_varijabla naziv="DomainObject.Predmet.ProtustrankaNazivFormated_1">PRVOMAJSKA ENERGETIKA d.o.o. RAŠA</derivirana_varijabla>
  </DomainObject.Predmet.ProtustrankaNazivFormated>
  <DomainObject.Predmet.ProtustrankaNazivFormatedOIB>
    <izvorni_sadrzaj>PRVOMAJSKA ENERGETIKA d.o.o. RAŠA, OIB 05668617633</izvorni_sadrzaj>
    <derivirana_varijabla naziv="DomainObject.Predmet.ProtustrankaNazivFormatedOIB_1">PRVOMAJSKA ENERGETIKA d.o.o. RAŠA, OIB 05668617633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124111.30</izvorni_sadrzaj>
    <derivirana_varijabla naziv="DomainObject.Predmet.TrenutnaVrijednost_1">124111.30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PRVOMAJSKA ENERGETIKA d.o.o. RAŠA</item>
    </izvorni_sadrzaj>
    <derivirana_varijabla naziv="DomainObject.Predmet.ProtuStrankaListFormated_1">
      <item>PRVOMAJSKA ENERGETIKA d.o.o. RAŠA</item>
    </derivirana_varijabla>
  </DomainObject.Predmet.ProtuStrankaListFormated>
  <DomainObject.Predmet.ProtuStrankaListFormatedOIB>
    <izvorni_sadrzaj>
      <item>PRVOMAJSKA ENERGETIKA d.o.o. RAŠA, OIB 05668617633</item>
    </izvorni_sadrzaj>
    <derivirana_varijabla naziv="DomainObject.Predmet.ProtuStrankaListFormatedOIB_1">
      <item>PRVOMAJSKA ENERGETIKA d.o.o. RAŠA, OIB 05668617633</item>
    </derivirana_varijabla>
  </DomainObject.Predmet.ProtuStrankaListFormatedOIB>
  <DomainObject.Predmet.ProtuStrankaListFormatedWithAdress>
    <izvorni_sadrzaj>
      <item>PRVOMAJSKA ENERGETIKA d.o.o. RAŠA, Krapan b.b., 52223 Raša</item>
    </izvorni_sadrzaj>
    <derivirana_varijabla naziv="DomainObject.Predmet.ProtuStrankaListFormatedWithAdress_1">
      <item>PRVOMAJSKA ENERGETIKA d.o.o. RAŠA, Krapan b.b., 52223 Raša</item>
    </derivirana_varijabla>
  </DomainObject.Predmet.ProtuStrankaListFormatedWithAdress>
  <DomainObject.Predmet.ProtuStrankaListFormatedWithAdressOIB>
    <izvorni_sadrzaj>
      <item>PRVOMAJSKA ENERGETIKA d.o.o. RAŠA, OIB 05668617633, Krapan b.b., 52223 Raša</item>
    </izvorni_sadrzaj>
    <derivirana_varijabla naziv="DomainObject.Predmet.ProtuStrankaListFormatedWithAdressOIB_1">
      <item>PRVOMAJSKA ENERGETIKA d.o.o. RAŠA, OIB 05668617633, Krapan b.b., 52223 Raša</item>
    </derivirana_varijabla>
  </DomainObject.Predmet.ProtuStrankaListFormatedWithAdressOIB>
  <DomainObject.Predmet.ProtuStrankaListNazivFormated>
    <izvorni_sadrzaj>
      <item>PRVOMAJSKA ENERGETIKA d.o.o. RAŠA</item>
    </izvorni_sadrzaj>
    <derivirana_varijabla naziv="DomainObject.Predmet.ProtuStrankaListNazivFormated_1">
      <item>PRVOMAJSKA ENERGETIKA d.o.o. RAŠA</item>
    </derivirana_varijabla>
  </DomainObject.Predmet.ProtuStrankaListNazivFormated>
  <DomainObject.Predmet.ProtuStrankaListNazivFormatedOIB>
    <izvorni_sadrzaj>
      <item>PRVOMAJSKA ENERGETIKA d.o.o. RAŠA, OIB 05668617633</item>
    </izvorni_sadrzaj>
    <derivirana_varijabla naziv="DomainObject.Predmet.ProtuStrankaListNazivFormatedOIB_1">
      <item>PRVOMAJSKA ENERGETIKA d.o.o. RAŠA, OIB 05668617633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PRVOMAJSKA ENERGETIKA d.o.o. RAŠA</izvorni_sadrzaj>
    <derivirana_varijabla naziv="DomainObject.Predmet.ProtustrankaIDrugi_1">PRVOMAJSKA ENERGETIKA d.o.o. RAŠA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PRVOMAJSKA ENERGETIKA d.o.o. RAŠA, OIB 05668617633, Krapan b.b., 52223 Raša</izvorni_sadrzaj>
    <derivirana_varijabla naziv="DomainObject.Predmet.ProtustrankaIDrugiAdressOIB_1">PRVOMAJSKA ENERGETIKA d.o.o. RAŠA, OIB 05668617633, Krapan b.b.,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PRVOMAJSKA ENERGETIKA d.o.o. RAŠA</item>
    </izvorni_sadrzaj>
    <derivirana_varijabla naziv="DomainObject.Predmet.SudioniciListNaziv_1">
      <item>FINANCIJSKA AGENCIJA, RC RIJEKA, PODRUŽNICA PULA, PULA</item>
      <item>PRVOMAJSKA ENERGETIKA d.o.o. RAŠA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PRVOMAJSKA ENERGETIKA d.o.o. RAŠA, OIB 05668617633, Krapan b.b.,52223 Raša</item>
    </izvorni_sadrzaj>
    <derivirana_varijabla naziv="DomainObject.Predmet.SudioniciListAdressOIB_1">
      <item>FINANCIJSKA AGENCIJA, RC RIJEKA, PODRUŽNICA PULA, PULA, OIB 85821130368, Ulica grada Vukovara 70,10000 Zagreb</item>
      <item>PRVOMAJSKA ENERGETIKA d.o.o. RAŠA, OIB 05668617633, Krapan b.b.,52223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05668617633</item>
    </izvorni_sadrzaj>
    <derivirana_varijabla naziv="DomainObject.Predmet.SudioniciListNazivOIB_1">
      <item>, OIB 85821130368</item>
      <item>, OIB 05668617633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8F5D9-6FE7-4CC1-ABE1-84AA25801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5154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2016-03-24T08:53:00Z</dcterms:created>
  <dc:creator>Jasmina Matika</dc:creator>
  <cp:lastModifiedBy>Sanja Prodan</cp:lastModifiedBy>
  <cp:lastPrinted>2016-03-24T08:56:00Z</cp:lastPrinted>
  <dcterms:modified xmlns:xsi="http://www.w3.org/2001/XMLSchema-instance" xsi:type="dcterms:W3CDTF">2016-03-24T08:57:00Z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