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c8e4" w14:paraId="d5fc8e4" w:rsidRDefault="008F15CA" w:rsidP="00910611" w:rsidR="008F15C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15CA" w:rsidP="00910611" w:rsidR="008F15CA">
      <w:r>
        <w:rPr>
          <w:rFonts w:eastAsia="MS Mincho"/>
        </w:rPr>
        <w:t xml:space="preserve">   REPUBLIKA HRVATSKA</w:t>
      </w:r>
    </w:p>
    <w:p w:rsidRDefault="008F15CA" w:rsidP="00910611" w:rsidR="008F15CA">
      <w:r>
        <w:rPr>
          <w:rFonts w:eastAsia="MS Mincho"/>
        </w:rPr>
        <w:t>TRGOVAČKI SUD U RIJECI</w:t>
      </w:r>
    </w:p>
    <w:p w:rsidRDefault="008F15CA" w:rsidR="008F15C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53AD5" w:rsidP="0053079D" w:rsidR="00453AD5" w:rsidRPr="00DB5FB4">
      <w:pPr>
        <w:tabs>
          <w:tab w:pos="1740" w:val="left"/>
        </w:tabs>
      </w:pPr>
    </w:p>
    <w:p w:rsidRDefault="00B07025" w:rsidP="00387D14" w:rsidR="003611FE" w:rsidRPr="00DB5FB4">
      <w:pPr>
        <w:jc w:val="right"/>
      </w:pPr>
      <w:r>
        <w:t xml:space="preserve">  Poslovni broj</w:t>
      </w:r>
      <w:r w:rsidR="00387D14" w:rsidRPr="00DB5FB4">
        <w:t xml:space="preserve"> 15 St-</w:t>
      </w:r>
      <w:r w:rsidR="00387D14">
        <w:t>162/2010-</w:t>
      </w:r>
      <w:r w:rsidR="00203C90">
        <w:t>1460</w:t>
      </w:r>
    </w:p>
    <w:p w:rsidRDefault="00062BBE" w:rsidP="0053079D" w:rsidR="00062BBE" w:rsidRPr="00DB5FB4">
      <w:pPr>
        <w:jc w:val="right"/>
      </w:pPr>
    </w:p>
    <w:p w:rsidRDefault="00DB5FB4" w:rsidP="00DB5FB4" w:rsidR="00DB5FB4" w:rsidRPr="00B07025">
      <w:pPr>
        <w:jc w:val="center"/>
      </w:pPr>
      <w:r w:rsidRPr="00B07025">
        <w:t>R E P U B L I K A    H R V A T S K A</w:t>
      </w:r>
    </w:p>
    <w:p w:rsidRDefault="003611FE" w:rsidP="003611FE" w:rsidR="003611FE" w:rsidRPr="00B07025">
      <w:pPr>
        <w:jc w:val="both"/>
        <w:rPr>
          <w:bCs/>
          <w:sz w:val="28"/>
        </w:rPr>
      </w:pPr>
      <w:r w:rsidRPr="00B07025">
        <w:tab/>
      </w:r>
      <w:r w:rsidRPr="00B07025">
        <w:tab/>
      </w:r>
    </w:p>
    <w:p w:rsidRDefault="003611FE" w:rsidP="003611FE" w:rsidR="003611FE" w:rsidRPr="00B07025">
      <w:pPr>
        <w:jc w:val="center"/>
        <w:rPr>
          <w:bCs/>
        </w:rPr>
      </w:pPr>
      <w:r w:rsidRPr="00B07025">
        <w:rPr>
          <w:bCs/>
        </w:rPr>
        <w:t>R J E Š E N J E</w:t>
      </w:r>
    </w:p>
    <w:p w:rsidRDefault="00062BBE" w:rsidP="003611FE" w:rsidR="00062BB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9E5EF8" w:rsidRPr="00203C90">
        <w:t>HIT</w:t>
      </w:r>
      <w:r w:rsidR="00674288" w:rsidRPr="00203C90">
        <w:t xml:space="preserve"> -</w:t>
      </w:r>
      <w:r w:rsidR="009E5EF8" w:rsidRPr="00203C90">
        <w:t xml:space="preserve"> MARINA d.o.o. Novi Vinodolski, Mel bb</w:t>
      </w:r>
      <w:r w:rsidR="0005186A" w:rsidRPr="00203C90">
        <w:t>,</w:t>
      </w:r>
      <w:r w:rsidR="00203C90">
        <w:rPr>
          <w:b/>
        </w:rPr>
        <w:t xml:space="preserve"> </w:t>
      </w:r>
      <w:r w:rsidR="00203C90" w:rsidRPr="00203C90">
        <w:t>OIB</w:t>
      </w:r>
      <w:r w:rsidR="00203C90">
        <w:rPr>
          <w:b/>
        </w:rPr>
        <w:t xml:space="preserve"> </w:t>
      </w:r>
      <w:r w:rsidR="00203C90" w:rsidRPr="00203C90">
        <w:t>61270847868</w:t>
      </w:r>
      <w:r w:rsidR="00203C90">
        <w:rPr>
          <w:b/>
        </w:rPr>
        <w:t>,</w:t>
      </w:r>
      <w:r w:rsidR="0005186A" w:rsidRPr="00DB5FB4">
        <w:rPr>
          <w:b/>
        </w:rPr>
        <w:t xml:space="preserve">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203C90">
        <w:t>07. prosinca</w:t>
      </w:r>
      <w:r w:rsidR="00D04CB5">
        <w:t xml:space="preserve"> 2018. godine</w:t>
      </w:r>
      <w:r w:rsidR="003611FE" w:rsidRPr="00DB5FB4">
        <w:t xml:space="preserve"> </w:t>
      </w:r>
    </w:p>
    <w:p w:rsidRDefault="00B07025" w:rsidP="003611FE" w:rsidR="00B07025" w:rsidRPr="00B07025">
      <w:pPr>
        <w:jc w:val="both"/>
      </w:pPr>
    </w:p>
    <w:p w:rsidRDefault="003611FE" w:rsidP="003611FE" w:rsidR="003611FE" w:rsidRPr="00B07025">
      <w:pPr>
        <w:jc w:val="center"/>
      </w:pPr>
      <w:r w:rsidRPr="00B07025">
        <w:t xml:space="preserve">r i j e š i o  </w:t>
      </w:r>
      <w:r w:rsidR="00271F46" w:rsidRPr="00B07025">
        <w:t xml:space="preserve"> </w:t>
      </w:r>
      <w:r w:rsidRPr="00B07025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8310B8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 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</w:t>
      </w:r>
      <w:r w:rsidR="00387D14" w:rsidRPr="00BB5A9F">
        <w:t xml:space="preserve">Općinskog suda u </w:t>
      </w:r>
      <w:r w:rsidR="00387D14">
        <w:t>Rijeci</w:t>
      </w:r>
      <w:r w:rsidR="00387D14" w:rsidRPr="00BB5A9F">
        <w:t>,</w:t>
      </w:r>
      <w:r w:rsidR="00387D14" w:rsidRPr="00032B13">
        <w:rPr>
          <w:lang w:val="en-US"/>
        </w:rPr>
        <w:t xml:space="preserve"> </w:t>
      </w:r>
      <w:r w:rsidR="00387D14">
        <w:t>Zemljišnoknjižni odjel Novi Vinodolski</w:t>
      </w:r>
      <w:r w:rsidR="00972C67" w:rsidRPr="00972C67">
        <w:t>: k.č.br.16521/</w:t>
      </w:r>
      <w:r w:rsidR="00203C90">
        <w:t>8</w:t>
      </w:r>
      <w:r w:rsidR="00972C67" w:rsidRPr="00972C67">
        <w:t xml:space="preserve">, </w:t>
      </w:r>
      <w:r w:rsidR="00203C90">
        <w:t>dvorište, u naravi trafostanica, površine 72 m2, upisana u zk.ul. 5196, k.o</w:t>
      </w:r>
      <w:r w:rsidR="00972C67" w:rsidRPr="00972C67">
        <w:t xml:space="preserve">. Novi, </w:t>
      </w:r>
      <w:r w:rsidR="00203C90">
        <w:t xml:space="preserve">u </w:t>
      </w:r>
      <w:r w:rsidR="00D04CB5">
        <w:t>iznosu</w:t>
      </w:r>
      <w:r w:rsidR="00203C90">
        <w:t xml:space="preserve"> 18.000</w:t>
      </w:r>
      <w:r w:rsidR="00D04CB5">
        <w:t xml:space="preserve">,00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-</w:t>
      </w:r>
      <w:r w:rsidR="00744E2F">
        <w:rPr>
          <w:bCs/>
        </w:rPr>
        <w:t xml:space="preserve"> razmjerni udio ostalih obveza stečajne mase </w:t>
      </w:r>
      <w:r w:rsidR="00203C90">
        <w:rPr>
          <w:bCs/>
        </w:rPr>
        <w:t>u iznosu 4.741,89 kn</w:t>
      </w:r>
    </w:p>
    <w:p w:rsidRDefault="00017DC2" w:rsidP="003611FE" w:rsidR="00017DC2" w:rsidRPr="00DB5FB4">
      <w:pPr>
        <w:jc w:val="both"/>
        <w:rPr>
          <w:bCs/>
        </w:rPr>
      </w:pPr>
    </w:p>
    <w:p w:rsidRDefault="00DB5FB4" w:rsidP="003611FE" w:rsidR="006C7624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>
        <w:rPr>
          <w:bCs/>
        </w:rPr>
        <w:t xml:space="preserve"> </w:t>
      </w:r>
      <w:r w:rsidR="00203C90">
        <w:rPr>
          <w:bCs/>
        </w:rPr>
        <w:t xml:space="preserve">EOS MATRIX d.o.o. Zagreb, </w:t>
      </w:r>
      <w:r w:rsidR="00203C90">
        <w:rPr>
          <w:bCs/>
        </w:rPr>
        <w:tab/>
        <w:t xml:space="preserve">  </w:t>
      </w:r>
      <w:r w:rsidR="00203C90">
        <w:rPr>
          <w:bCs/>
        </w:rPr>
        <w:tab/>
        <w:t xml:space="preserve">      Horvatova ulica 82, OIB 76674680107</w:t>
      </w:r>
      <w:r w:rsidR="00D04CB5">
        <w:rPr>
          <w:bCs/>
        </w:rPr>
        <w:t xml:space="preserve">, </w:t>
      </w:r>
      <w:r>
        <w:rPr>
          <w:bCs/>
        </w:rPr>
        <w:t>u iznosu</w:t>
      </w:r>
      <w:r w:rsidR="009E5EF8">
        <w:rPr>
          <w:bCs/>
        </w:rPr>
        <w:t xml:space="preserve"> </w:t>
      </w:r>
      <w:r w:rsidR="00203C90">
        <w:rPr>
          <w:bCs/>
        </w:rPr>
        <w:t>13.258,11</w:t>
      </w:r>
      <w:r w:rsidR="004C359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 w:rsidRPr="00DB5FB4">
      <w:pPr>
        <w:jc w:val="both"/>
        <w:rPr>
          <w:bCs/>
        </w:rPr>
      </w:pPr>
      <w:r w:rsidRPr="00DB5FB4">
        <w:rPr>
          <w:bCs/>
        </w:rPr>
        <w:tab/>
      </w:r>
    </w:p>
    <w:p w:rsidRDefault="00DB4428" w:rsidP="00FC156A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 xml:space="preserve">Nalaže se računovodstvu ovog suda da iz </w:t>
      </w:r>
      <w:r w:rsidR="00C746A8" w:rsidRPr="00DB5FB4">
        <w:rPr>
          <w:bCs/>
          <w:iCs/>
        </w:rPr>
        <w:t>iznosa</w:t>
      </w:r>
      <w:r w:rsidR="00E64458">
        <w:rPr>
          <w:bCs/>
          <w:iCs/>
        </w:rPr>
        <w:t xml:space="preserve"> </w:t>
      </w:r>
      <w:r w:rsidR="00E64458" w:rsidRPr="00DB5FB4">
        <w:rPr>
          <w:bCs/>
          <w:iCs/>
        </w:rPr>
        <w:t>kupovnine</w:t>
      </w:r>
      <w:r w:rsidR="00E64458">
        <w:rPr>
          <w:bCs/>
          <w:iCs/>
        </w:rPr>
        <w:t xml:space="preserve"> kojeg je na račun suda </w:t>
      </w:r>
      <w:r w:rsidR="00C746A8" w:rsidRPr="00DB5FB4">
        <w:rPr>
          <w:bCs/>
          <w:iCs/>
        </w:rPr>
        <w:t xml:space="preserve"> </w:t>
      </w:r>
      <w:r w:rsidR="00E64458">
        <w:rPr>
          <w:bCs/>
          <w:iCs/>
        </w:rPr>
        <w:t xml:space="preserve">doznačio Općinski sud u Rijeci, Stalna služba u Crikvenici, </w:t>
      </w:r>
      <w:r w:rsidR="00E64458" w:rsidRPr="00DB5FB4">
        <w:rPr>
          <w:bCs/>
          <w:iCs/>
        </w:rPr>
        <w:t xml:space="preserve">u iznosu od </w:t>
      </w:r>
      <w:r w:rsidR="00203C90">
        <w:rPr>
          <w:bCs/>
        </w:rPr>
        <w:t>18.000</w:t>
      </w:r>
      <w:r w:rsidR="00D04CB5">
        <w:rPr>
          <w:bCs/>
        </w:rPr>
        <w:t>,00</w:t>
      </w:r>
      <w:r w:rsidR="00E64458">
        <w:rPr>
          <w:bCs/>
        </w:rPr>
        <w:t xml:space="preserve"> </w:t>
      </w:r>
      <w:r w:rsidR="00E64458">
        <w:rPr>
          <w:bCs/>
          <w:iCs/>
        </w:rPr>
        <w:t>k</w:t>
      </w:r>
      <w:r w:rsidR="00E64458" w:rsidRPr="00DB5FB4">
        <w:rPr>
          <w:bCs/>
          <w:iCs/>
        </w:rPr>
        <w:t xml:space="preserve">n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79674A" w:rsidP="00CA7BD8" w:rsidR="0079674A">
      <w:pPr>
        <w:ind w:left="1080"/>
        <w:jc w:val="both"/>
        <w:rPr>
          <w:bCs/>
          <w:iCs/>
        </w:rPr>
      </w:pP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017DC2" w:rsidRPr="00DB5FB4">
        <w:rPr>
          <w:bCs/>
          <w:iCs/>
        </w:rPr>
        <w:t xml:space="preserve">žiroračun stečajnog dužnika </w:t>
      </w:r>
      <w:r w:rsidR="009E5EF8" w:rsidRPr="00203C90">
        <w:rPr>
          <w:bCs/>
          <w:iCs/>
        </w:rPr>
        <w:t>HIT</w:t>
      </w:r>
      <w:r w:rsidR="00674288" w:rsidRPr="00203C90">
        <w:rPr>
          <w:bCs/>
          <w:iCs/>
        </w:rPr>
        <w:t xml:space="preserve">- </w:t>
      </w:r>
      <w:r w:rsidR="00596DFD" w:rsidRPr="00203C90">
        <w:rPr>
          <w:bCs/>
          <w:iCs/>
        </w:rPr>
        <w:t>M</w:t>
      </w:r>
      <w:r w:rsidR="009E5EF8" w:rsidRPr="00203C90">
        <w:rPr>
          <w:bCs/>
          <w:iCs/>
        </w:rPr>
        <w:t>ARINA d.o.o. Novi Vinodolski, Mel bb</w:t>
      </w:r>
      <w:r w:rsidR="00017DC2" w:rsidRPr="00203C90">
        <w:t>,</w:t>
      </w:r>
      <w:r w:rsidR="00017DC2" w:rsidRPr="00DB5FB4">
        <w:rPr>
          <w:bCs/>
          <w:iCs/>
        </w:rPr>
        <w:t xml:space="preserve"> </w:t>
      </w:r>
      <w:r w:rsidR="009E5EF8">
        <w:rPr>
          <w:bCs/>
          <w:iCs/>
        </w:rPr>
        <w:tab/>
        <w:t xml:space="preserve">       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B73ABC">
        <w:rPr>
          <w:bCs/>
          <w:iCs/>
        </w:rPr>
        <w:t>HR</w:t>
      </w:r>
      <w:r w:rsidR="009E5EF8">
        <w:rPr>
          <w:bCs/>
          <w:iCs/>
        </w:rPr>
        <w:t>87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2500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0091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1013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6200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 xml:space="preserve">5 koji se vodi kod </w:t>
      </w:r>
      <w:r w:rsidR="00744E2F">
        <w:rPr>
          <w:bCs/>
          <w:iCs/>
        </w:rPr>
        <w:t>Addiko bank d.d.</w:t>
      </w:r>
      <w:r w:rsidR="009E5EF8">
        <w:rPr>
          <w:bCs/>
          <w:iCs/>
        </w:rPr>
        <w:tab/>
        <w:t xml:space="preserve">        Zagreb</w:t>
      </w:r>
      <w:r w:rsidR="00203C90">
        <w:rPr>
          <w:bCs/>
          <w:iCs/>
        </w:rPr>
        <w:t>,</w:t>
      </w:r>
      <w:r w:rsidR="009E5EF8">
        <w:rPr>
          <w:bCs/>
          <w:iCs/>
        </w:rPr>
        <w:t xml:space="preserve"> </w:t>
      </w:r>
      <w:r w:rsidR="00203C90">
        <w:rPr>
          <w:bCs/>
          <w:iCs/>
        </w:rPr>
        <w:t>iznos</w:t>
      </w:r>
      <w:r w:rsidR="009E5EF8">
        <w:rPr>
          <w:bCs/>
          <w:iCs/>
        </w:rPr>
        <w:t xml:space="preserve"> </w:t>
      </w:r>
      <w:r w:rsidR="00203C90">
        <w:rPr>
          <w:bCs/>
          <w:iCs/>
        </w:rPr>
        <w:t>4.741,89 kn</w:t>
      </w:r>
      <w:r w:rsidR="00056FF9" w:rsidRPr="00DB5FB4">
        <w:rPr>
          <w:b/>
          <w:bCs/>
          <w:iCs/>
        </w:rPr>
        <w:t>;</w:t>
      </w:r>
    </w:p>
    <w:p w:rsidRDefault="008223AD" w:rsidP="00056FF9" w:rsidR="008223AD" w:rsidRPr="00DB5FB4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8223AD" w:rsidP="002D6933" w:rsidR="00FC156A">
      <w:pPr>
        <w:tabs>
          <w:tab w:pos="540" w:val="left"/>
        </w:tabs>
        <w:ind w:left="540"/>
        <w:jc w:val="both"/>
      </w:pPr>
      <w:r>
        <w:rPr>
          <w:bCs/>
          <w:iCs/>
        </w:rPr>
        <w:tab/>
        <w:t xml:space="preserve"> 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203C90">
        <w:rPr>
          <w:bCs/>
        </w:rPr>
        <w:t xml:space="preserve">EOS MATRIX d.o.o. Zagreb, Horvatova 82, </w:t>
      </w:r>
      <w:r w:rsidR="00203C90">
        <w:rPr>
          <w:bCs/>
        </w:rPr>
        <w:tab/>
        <w:t xml:space="preserve">          </w:t>
      </w:r>
      <w:r w:rsidR="00AB093D" w:rsidRPr="00AB093D">
        <w:rPr>
          <w:bCs/>
          <w:iCs/>
        </w:rPr>
        <w:t xml:space="preserve">broj </w:t>
      </w:r>
      <w:r w:rsidR="00AB093D">
        <w:rPr>
          <w:bCs/>
          <w:iCs/>
        </w:rPr>
        <w:t xml:space="preserve">IBAN </w:t>
      </w:r>
      <w:r w:rsidR="00AB093D" w:rsidRPr="00AB093D">
        <w:rPr>
          <w:bCs/>
          <w:iCs/>
        </w:rPr>
        <w:t>HR</w:t>
      </w:r>
      <w:r w:rsidR="00203C90">
        <w:rPr>
          <w:bCs/>
          <w:iCs/>
        </w:rPr>
        <w:t>84 2340 0091 1103 9855 4,</w:t>
      </w:r>
      <w:r w:rsidR="0094105F">
        <w:rPr>
          <w:bCs/>
          <w:iCs/>
        </w:rPr>
        <w:t xml:space="preserve"> </w:t>
      </w:r>
      <w:r w:rsidR="005E7FED" w:rsidRPr="00DB5FB4">
        <w:t xml:space="preserve">iznos </w:t>
      </w:r>
      <w:r w:rsidR="00203C90">
        <w:t>13.258,11 kn.</w:t>
      </w:r>
    </w:p>
    <w:p w:rsidRDefault="00203C90" w:rsidP="002D6933" w:rsidR="00203C90">
      <w:pPr>
        <w:tabs>
          <w:tab w:pos="540" w:val="left"/>
        </w:tabs>
        <w:ind w:left="540"/>
        <w:jc w:val="both"/>
      </w:pPr>
    </w:p>
    <w:p w:rsidRDefault="003611FE" w:rsidP="003611FE" w:rsidR="003611FE" w:rsidRPr="00065C4D">
      <w:pPr>
        <w:jc w:val="center"/>
      </w:pPr>
      <w:r w:rsidRPr="00065C4D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AB093D" w:rsidR="00065C4D">
      <w:pPr>
        <w:jc w:val="both"/>
        <w:rPr>
          <w:bCs/>
        </w:rPr>
      </w:pPr>
      <w:r>
        <w:rPr>
          <w:bCs/>
        </w:rPr>
        <w:tab/>
      </w:r>
      <w:r w:rsidR="00065C4D">
        <w:rPr>
          <w:bCs/>
        </w:rPr>
        <w:t xml:space="preserve">Općinski sud u Rijeci, Stalna služba u Crikvenici je </w:t>
      </w:r>
      <w:r w:rsidR="00A056F9">
        <w:rPr>
          <w:bCs/>
        </w:rPr>
        <w:t>u ovršnom postupku koji se vodio u predmetu poslovni broj Ovr-</w:t>
      </w:r>
      <w:r w:rsidR="00203C90">
        <w:rPr>
          <w:bCs/>
        </w:rPr>
        <w:t>2633/17</w:t>
      </w:r>
      <w:r w:rsidR="00A056F9">
        <w:rPr>
          <w:bCs/>
        </w:rPr>
        <w:t xml:space="preserve"> unovčio nekretninu stečajnog dužnika </w:t>
      </w:r>
      <w:r w:rsidR="00203C90" w:rsidRPr="00203C90">
        <w:t xml:space="preserve">k.č.br.16521/8, dvorište, u naravi trafostanica, površine 72 m2, upisana u zk.ul. 5196, k.o. Novi </w:t>
      </w:r>
      <w:r w:rsidR="00A056F9">
        <w:rPr>
          <w:bCs/>
        </w:rPr>
        <w:t>kupcu</w:t>
      </w:r>
      <w:r w:rsidR="00D04CB5">
        <w:rPr>
          <w:bCs/>
        </w:rPr>
        <w:t xml:space="preserve"> </w:t>
      </w:r>
      <w:r w:rsidR="00203C90">
        <w:rPr>
          <w:bCs/>
        </w:rPr>
        <w:t xml:space="preserve">Hrvatskoj elektroprivredi d.d. Zagreb, Ulica grada Vukovara 37, </w:t>
      </w:r>
      <w:r w:rsidR="00D04CB5">
        <w:rPr>
          <w:bCs/>
        </w:rPr>
        <w:t xml:space="preserve">za ukupan </w:t>
      </w:r>
      <w:r w:rsidR="00A056F9">
        <w:rPr>
          <w:bCs/>
        </w:rPr>
        <w:t>iznos kupovnine u visini</w:t>
      </w:r>
      <w:r w:rsidR="00203C90">
        <w:rPr>
          <w:bCs/>
        </w:rPr>
        <w:t xml:space="preserve"> 18</w:t>
      </w:r>
      <w:r w:rsidR="00D04CB5">
        <w:rPr>
          <w:bCs/>
        </w:rPr>
        <w:t>.000</w:t>
      </w:r>
      <w:r w:rsidR="00E64458">
        <w:rPr>
          <w:bCs/>
        </w:rPr>
        <w:t>,00</w:t>
      </w:r>
      <w:r w:rsidR="00A056F9">
        <w:rPr>
          <w:bCs/>
        </w:rPr>
        <w:t xml:space="preserve"> kn.</w:t>
      </w:r>
      <w:r w:rsidR="00C258AB">
        <w:rPr>
          <w:bCs/>
        </w:rPr>
        <w:t xml:space="preserve"> </w:t>
      </w:r>
    </w:p>
    <w:p w:rsidRDefault="00C258AB" w:rsidP="00C258AB" w:rsidR="00C258AB">
      <w:pPr>
        <w:jc w:val="both"/>
      </w:pPr>
      <w:r w:rsidRPr="00B4435D">
        <w:lastRenderedPageBreak/>
        <w:t xml:space="preserve">   </w:t>
      </w:r>
      <w:r w:rsidRPr="00B4435D">
        <w:tab/>
        <w:t xml:space="preserve">Rješenje o dosudi postalo je pravomoćno, kupac uplatio kupovninu u cijelosti, te je stečajni upravitelj podnio obračun troškova sukladno čl.254. Stečajnog zakona za predmetnu nekretninu.  </w:t>
      </w:r>
    </w:p>
    <w:p w:rsidRDefault="006665DF" w:rsidP="00C258AB" w:rsidR="006665DF" w:rsidRPr="00B4435D">
      <w:pPr>
        <w:jc w:val="both"/>
      </w:pPr>
      <w:r>
        <w:tab/>
      </w:r>
      <w:r w:rsidR="00203C90">
        <w:t>Ovršni sud</w:t>
      </w:r>
      <w:r>
        <w:t xml:space="preserve"> je na račun </w:t>
      </w:r>
      <w:r w:rsidR="00203C90">
        <w:t xml:space="preserve">ovoga </w:t>
      </w:r>
      <w:r>
        <w:t xml:space="preserve">suda doznačio </w:t>
      </w:r>
      <w:r w:rsidR="00203C90">
        <w:t xml:space="preserve">ukupan </w:t>
      </w:r>
      <w:r>
        <w:t xml:space="preserve">iznos kupovnine u iznosu </w:t>
      </w:r>
      <w:r w:rsidR="00203C90">
        <w:t>18.000</w:t>
      </w:r>
      <w:r w:rsidR="00D04CB5">
        <w:t>,00</w:t>
      </w:r>
      <w:r>
        <w:t xml:space="preserve"> kn.</w:t>
      </w:r>
    </w:p>
    <w:p w:rsidRDefault="00A638AF" w:rsidP="00C258AB" w:rsidR="00A638AF" w:rsidRPr="00A638AF">
      <w:pPr>
        <w:jc w:val="both"/>
        <w:rPr>
          <w:bCs/>
        </w:rPr>
      </w:pPr>
      <w:r>
        <w:rPr>
          <w:bCs/>
        </w:rPr>
        <w:tab/>
      </w:r>
      <w:r w:rsidRPr="00DB5FB4">
        <w:rPr>
          <w:bCs/>
        </w:rPr>
        <w:t xml:space="preserve">Na ročište </w:t>
      </w:r>
      <w:r w:rsidR="00203C90">
        <w:rPr>
          <w:bCs/>
        </w:rPr>
        <w:t xml:space="preserve">za diobu kupovnine </w:t>
      </w:r>
      <w:r w:rsidRPr="00DB5FB4">
        <w:rPr>
          <w:bCs/>
        </w:rPr>
        <w:t>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A638AF" w:rsidP="00C258AB" w:rsidR="00C258AB">
      <w:pPr>
        <w:jc w:val="both"/>
      </w:pPr>
      <w:r>
        <w:tab/>
      </w:r>
      <w:r w:rsidR="00C258AB" w:rsidRPr="00DB5FB4">
        <w:t>Prema odredbi čl.</w:t>
      </w:r>
      <w:r w:rsidR="00C258AB">
        <w:t>254</w:t>
      </w:r>
      <w:r w:rsidR="00C258AB" w:rsidRPr="00DB5FB4">
        <w:t>. st.</w:t>
      </w:r>
      <w:r w:rsidR="00C258AB">
        <w:t>1</w:t>
      </w:r>
      <w:r w:rsidR="00C258AB" w:rsidRPr="00DB5FB4">
        <w:t xml:space="preserve">. </w:t>
      </w:r>
      <w:r w:rsidR="00224E98">
        <w:t xml:space="preserve">u vezi s čl.441.st.2. </w:t>
      </w:r>
      <w:r w:rsidR="00C258AB" w:rsidRPr="00DB5FB4">
        <w:t>SZ-a</w:t>
      </w:r>
      <w:r w:rsidR="00C258AB">
        <w:t xml:space="preserve"> stečajni upravitelj dužan je dostaviti sudu obračun troškova unovčenja predmeta na kojem postoji razlučno pravo u roku od osam dana od dana pravomoćnosti rješenja o dosudi.  </w:t>
      </w:r>
    </w:p>
    <w:p w:rsidRDefault="00C258AB" w:rsidP="00C258AB" w:rsidR="00C258AB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  <w:r w:rsidRPr="00C33C20">
        <w:t xml:space="preserve"> </w:t>
      </w:r>
    </w:p>
    <w:p w:rsidRDefault="00C258AB" w:rsidP="00C258AB" w:rsidR="00C258AB">
      <w:pPr>
        <w:ind w:firstLine="720"/>
        <w:jc w:val="both"/>
      </w:pPr>
      <w:r>
        <w:t xml:space="preserve">Stečajni upravitelj sačinio je obračun troškova unovčenja iz čl. 254. st. 2. SZ-a koji se odnose na </w:t>
      </w:r>
      <w:r w:rsidR="00203C90">
        <w:t xml:space="preserve">razmjerni udio obveza stečajne mase unovčene nekretnine opterećene razlučnim pravom u odnosu na ostalu stečajnu masu. </w:t>
      </w:r>
    </w:p>
    <w:p w:rsidRDefault="00942092" w:rsidP="00942092" w:rsidR="00942092">
      <w:pPr>
        <w:ind w:firstLine="360"/>
        <w:jc w:val="both"/>
      </w:pPr>
      <w:r>
        <w:tab/>
      </w:r>
      <w:r w:rsidRPr="00942092">
        <w:t>Razmjerni udio obveza stečajne mase unovčene nekretnine opterećene razlučnim pravom iznosi 0,28%. Ukupna vrijednost stečajne mase iznosi 6.301.584,05 kn. Troškovi koji razmjerno u visini 0,28% terete unovčenu nekretninu iznosi 4.741,89 kn, a odnose se na trošak premije osiguranja stečajnog upravitelja, bruto nagradu stečajnog upravitelja, stvarni troškovi stečajnog upravitelja, troškovi vodne naknade, troškovi geodeta, troškovi pribave katastra, troškovi održavanja kompleksa Hit marine, garaže i okoliša, troškovi telefona, komunalne usluge – odvoz otpada i odvodnja, troškovi računovodstva trgovačkom društvu Madlen i odvjetnički troškovi radi zaštite imovine stečajnog dužnika. Ukupni troškovi unovčenja predmetne nekretnine iznose 4.741,89 kn.</w:t>
      </w:r>
    </w:p>
    <w:p w:rsidRDefault="00942092" w:rsidP="00942092" w:rsidR="00942092">
      <w:pPr>
        <w:ind w:firstLine="360"/>
        <w:jc w:val="both"/>
      </w:pPr>
      <w:r>
        <w:tab/>
        <w:t xml:space="preserve">Na ročište za diobu kupovnine, prvi u prvenstvenom redu razlučni vjerovnik EOS MATRIX d.o.o. Zagreb nije pristupio, ali je sudu dostavio podnesak u kojem je naveo da je suglasan s obračunom troškova stečajnog upravitelja. Razlučni vjerovnik Rijekaprojekt d.o.o. Rijeka i stečajni upravitelj na ročištu nisu osporili tražbinu razlučnog vjerovnika EOS Matrix d.o.o. Zagreb. </w:t>
      </w:r>
    </w:p>
    <w:p w:rsidRDefault="00942092" w:rsidP="00942092" w:rsidR="00942092">
      <w:pPr>
        <w:ind w:firstLine="360"/>
        <w:jc w:val="both"/>
      </w:pPr>
      <w:r>
        <w:tab/>
        <w:t>Budući prvi u prednosnom redu razlučni vjerovnik EOS Matrix d.o.o. Zagreb nije dostavio sudu specifikaciju tražbine osigurane razlučnim pravom na unovčenoj nekretnini, sud je njegovu tražbinu uzeo temeljem stanja u zemljišnim knjigama. Naime, uvidom u zk izvadak zk.ul. 6634, k.o. Novi utvrđeno je da je bilo uknjiženo pravo zaloga na temelju Ugovora o kreditu broj 317/02 sa Sporazumom o osiguranju novčane tražbine zasnivanjem založnog prava na nekretninama</w:t>
      </w:r>
      <w:r w:rsidR="005C0192">
        <w:t xml:space="preserve"> ovjeren kod javnog bilježnika pod brojem OU-2244/02 od 14. lipnja 2002. godine za iznos 2.500.000,00 EUR u kunskoj protuvrijednosti uvećano za pripadajuće kamate i ostale troškove u korist H-Abduco d.o.o. Zagreb, Slavonska avenija 6a, upisano pod brojem Z-592/02.</w:t>
      </w:r>
    </w:p>
    <w:p w:rsidRDefault="005C0192" w:rsidP="00942092" w:rsidR="005C0192">
      <w:pPr>
        <w:ind w:firstLine="360"/>
        <w:jc w:val="both"/>
      </w:pPr>
      <w:r>
        <w:tab/>
        <w:t>Nadalje, temeljem Ugovora o ustupu tražbine od 29. svibnja 2014. godine u zemljišnim knjigama je izvršena uknjižba prijenosa založnog prava s dosadašnjeg hipotekarnog vjerovnika H-Abduco d.o.o. Zagreb na novog hipotekarnog vjerovnika EOS Matrix d.o.o. Zagreb, Horvatova 82.</w:t>
      </w:r>
    </w:p>
    <w:p w:rsidRDefault="00C258AB" w:rsidP="00C258AB" w:rsidR="00C258AB">
      <w:pPr>
        <w:ind w:firstLine="420"/>
        <w:jc w:val="both"/>
      </w:pPr>
      <w:r>
        <w:tab/>
      </w:r>
      <w:r w:rsidRPr="00DB5FB4">
        <w:t xml:space="preserve">Kako je iznos tražbine </w:t>
      </w:r>
      <w:r w:rsidR="005C0192">
        <w:t xml:space="preserve">prvog u redu prvenstva razlučnog vjerovnika EOS Matrix d.o.o. Zagreb </w:t>
      </w:r>
      <w:r w:rsidRPr="00DB5FB4">
        <w:t>osigurane razlučnim pravom veći od kupovnine ostvarene prodajom predmetn</w:t>
      </w:r>
      <w:r>
        <w:t>e</w:t>
      </w:r>
      <w:r w:rsidRPr="00DB5FB4">
        <w:t xml:space="preserve"> nekretnin</w:t>
      </w:r>
      <w:r>
        <w:t>e</w:t>
      </w:r>
      <w:r w:rsidRPr="00DB5FB4">
        <w:t xml:space="preserve">, valjalo je nakon namirenja troškova </w:t>
      </w:r>
      <w:r>
        <w:t xml:space="preserve">unovčenja </w:t>
      </w:r>
      <w:r w:rsidRPr="00DB5FB4">
        <w:t>iz čl.</w:t>
      </w:r>
      <w:r>
        <w:t>254</w:t>
      </w:r>
      <w:r w:rsidRPr="00DB5FB4">
        <w:t>. SZ-a, iz preostalog iznosa kupovnine djelomično namiriti tražbinu razlučnog vjerovnika.</w:t>
      </w:r>
    </w:p>
    <w:p w:rsidRDefault="005C0192" w:rsidP="00C258AB" w:rsidR="005C0192">
      <w:pPr>
        <w:ind w:firstLine="420"/>
        <w:jc w:val="both"/>
      </w:pPr>
    </w:p>
    <w:p w:rsidRDefault="005C0192" w:rsidP="00C258AB" w:rsidR="005C0192" w:rsidRPr="00DB5FB4">
      <w:pPr>
        <w:ind w:firstLine="420"/>
        <w:jc w:val="both"/>
      </w:pPr>
    </w:p>
    <w:p w:rsidRDefault="00C258AB" w:rsidP="00C258AB" w:rsidR="00C258AB">
      <w:pPr>
        <w:ind w:firstLine="360"/>
        <w:jc w:val="both"/>
      </w:pPr>
      <w:r>
        <w:tab/>
      </w:r>
      <w:r w:rsidRPr="00DB5FB4">
        <w:t>Slijedom navedenog, a temeljem čl.11</w:t>
      </w:r>
      <w:r>
        <w:t>1.-114</w:t>
      </w:r>
      <w:r w:rsidRPr="00DB5FB4">
        <w:t>. O</w:t>
      </w:r>
      <w:r>
        <w:t>Z-a</w:t>
      </w:r>
      <w:r w:rsidRPr="00DB5FB4">
        <w:t>, u vezi čl.</w:t>
      </w:r>
      <w:r>
        <w:t>254</w:t>
      </w:r>
      <w:r w:rsidRPr="00DB5FB4">
        <w:t>.</w:t>
      </w:r>
      <w:r>
        <w:t xml:space="preserve"> st</w:t>
      </w:r>
      <w:r w:rsidRPr="00DB5FB4">
        <w:t>.</w:t>
      </w:r>
      <w:r>
        <w:t>1. i 2.</w:t>
      </w:r>
      <w:r w:rsidRPr="00DB5FB4">
        <w:t xml:space="preserve"> SZ-a riješeno je kao u izreci.</w:t>
      </w:r>
      <w:r>
        <w:t xml:space="preserve"> </w:t>
      </w:r>
    </w:p>
    <w:p w:rsidRDefault="00B07025" w:rsidP="00B07025" w:rsidR="00B07025">
      <w:pPr>
        <w:jc w:val="center"/>
      </w:pPr>
    </w:p>
    <w:p w:rsidRDefault="003611FE" w:rsidP="00B07025" w:rsidR="007D62BA">
      <w:pPr>
        <w:jc w:val="center"/>
      </w:pPr>
      <w:r w:rsidRPr="00DB5FB4">
        <w:t>U Rijeci</w:t>
      </w:r>
      <w:r w:rsidR="0040702F" w:rsidRPr="00DB5FB4">
        <w:t xml:space="preserve">, </w:t>
      </w:r>
      <w:r w:rsidR="00203C90">
        <w:t>07. prosinca</w:t>
      </w:r>
      <w:r w:rsidR="00E13841">
        <w:t xml:space="preserve"> 2018. godine</w:t>
      </w:r>
    </w:p>
    <w:p w:rsidRDefault="005C0192" w:rsidP="00B07025" w:rsidR="005C0192">
      <w:pPr>
        <w:jc w:val="center"/>
      </w:pPr>
    </w:p>
    <w:p w:rsidRDefault="007D62BA" w:rsidP="00E13841" w:rsidR="00743ED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3611FE" w:rsidRPr="00DB5FB4">
        <w:t>Stečajni sudac</w:t>
      </w:r>
    </w:p>
    <w:p w:rsidRDefault="003611FE" w:rsidP="008F15CA" w:rsidR="008F15CA" w:rsidRPr="00EF7B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Pr="00DB5FB4">
        <w:tab/>
      </w:r>
      <w:r w:rsidRPr="00DB5FB4">
        <w:tab/>
        <w:t xml:space="preserve">  </w:t>
      </w:r>
      <w:r w:rsidR="00E24043">
        <w:t xml:space="preserve"> </w:t>
      </w:r>
      <w:r w:rsidRPr="00DB5FB4">
        <w:tab/>
      </w:r>
      <w:r w:rsidRPr="00EF7B9C">
        <w:rPr>
          <w:rFonts w:cs="Times New Roman" w:hAnsi="Times New Roman" w:ascii="Times New Roman"/>
          <w:sz w:val="24"/>
          <w:szCs w:val="24"/>
        </w:rPr>
        <w:t xml:space="preserve"> </w:t>
      </w:r>
      <w:r w:rsidR="00E24043" w:rsidRPr="00EF7B9C">
        <w:rPr>
          <w:rFonts w:cs="Times New Roman" w:hAnsi="Times New Roman" w:ascii="Times New Roman"/>
          <w:sz w:val="24"/>
          <w:szCs w:val="24"/>
        </w:rPr>
        <w:t xml:space="preserve">      </w:t>
      </w:r>
      <w:r w:rsidR="00344D14" w:rsidRPr="00EF7B9C">
        <w:rPr>
          <w:rFonts w:cs="Times New Roman" w:hAnsi="Times New Roman" w:ascii="Times New Roman"/>
          <w:sz w:val="24"/>
          <w:szCs w:val="24"/>
        </w:rPr>
        <w:t xml:space="preserve">   </w:t>
      </w:r>
      <w:r w:rsidR="00743EDE" w:rsidRPr="00EF7B9C">
        <w:rPr>
          <w:rFonts w:cs="Times New Roman" w:hAnsi="Times New Roman" w:ascii="Times New Roman"/>
          <w:sz w:val="24"/>
          <w:szCs w:val="24"/>
        </w:rPr>
        <w:t xml:space="preserve">             </w:t>
      </w:r>
      <w:r w:rsidRPr="00EF7B9C">
        <w:rPr>
          <w:rFonts w:cs="Times New Roman" w:hAnsi="Times New Roman" w:ascii="Times New Roman"/>
          <w:sz w:val="24"/>
          <w:szCs w:val="24"/>
        </w:rPr>
        <w:t>Daniela Korlević</w:t>
      </w:r>
      <w:r w:rsidR="00EF7B9C" w:rsidRPr="00EF7B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7B9C" w:rsidP="00EF7B9C" w:rsidR="00EF7B9C" w:rsidRPr="00EF7B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43375" w:rsidP="007D62BA" w:rsidR="007D62BA">
      <w:pPr>
        <w:jc w:val="both"/>
      </w:pPr>
      <w:r>
        <w:t xml:space="preserve"> </w:t>
      </w:r>
    </w:p>
    <w:p w:rsidRDefault="003611FE" w:rsidP="00B873D9" w:rsidR="003611FE" w:rsidRPr="00B07025">
      <w:pPr>
        <w:jc w:val="both"/>
      </w:pPr>
      <w:r w:rsidRPr="00B0702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A50178" w:rsidR="00A50178" w:rsidRPr="00CB2F11">
      <w:pPr>
        <w:rPr>
          <w:sz w:val="20"/>
          <w:szCs w:val="20"/>
        </w:rPr>
      </w:pPr>
    </w:p>
    <w:sectPr w:rsidSect="00387D14"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6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4D7043">
      <w:t>Poslovni broj</w:t>
    </w:r>
    <w:r w:rsidRPr="00DB5FB4">
      <w:t xml:space="preserve"> 15 St-</w:t>
    </w:r>
    <w:r w:rsidR="009E5EF8">
      <w:t>162/2010-</w:t>
    </w:r>
    <w:r w:rsidR="00AE76CE">
      <w:t>1460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5BC9"/>
    <w:rsid w:val="00017DC2"/>
    <w:rsid w:val="0002157A"/>
    <w:rsid w:val="00030EB2"/>
    <w:rsid w:val="00031A40"/>
    <w:rsid w:val="0005186A"/>
    <w:rsid w:val="0005651B"/>
    <w:rsid w:val="00056FF9"/>
    <w:rsid w:val="000605CE"/>
    <w:rsid w:val="00062BBE"/>
    <w:rsid w:val="00065C4D"/>
    <w:rsid w:val="000850FB"/>
    <w:rsid w:val="00092D8B"/>
    <w:rsid w:val="000931A7"/>
    <w:rsid w:val="000B4AF6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A7FF1"/>
    <w:rsid w:val="001B268B"/>
    <w:rsid w:val="001D16A4"/>
    <w:rsid w:val="001E1321"/>
    <w:rsid w:val="001E448C"/>
    <w:rsid w:val="001F2C6A"/>
    <w:rsid w:val="001F4C5B"/>
    <w:rsid w:val="001F4E11"/>
    <w:rsid w:val="00203C90"/>
    <w:rsid w:val="00204A0D"/>
    <w:rsid w:val="0021161A"/>
    <w:rsid w:val="00213454"/>
    <w:rsid w:val="002139C6"/>
    <w:rsid w:val="00214F2F"/>
    <w:rsid w:val="00221924"/>
    <w:rsid w:val="00224E98"/>
    <w:rsid w:val="0025125C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B1F7A"/>
    <w:rsid w:val="002D6933"/>
    <w:rsid w:val="002E0B2D"/>
    <w:rsid w:val="002E33B9"/>
    <w:rsid w:val="002E3835"/>
    <w:rsid w:val="0030188C"/>
    <w:rsid w:val="00306E7D"/>
    <w:rsid w:val="003314D4"/>
    <w:rsid w:val="00333E47"/>
    <w:rsid w:val="003425E8"/>
    <w:rsid w:val="00344D14"/>
    <w:rsid w:val="0035683F"/>
    <w:rsid w:val="003611FE"/>
    <w:rsid w:val="00373007"/>
    <w:rsid w:val="00381169"/>
    <w:rsid w:val="00387D14"/>
    <w:rsid w:val="00396016"/>
    <w:rsid w:val="003963FC"/>
    <w:rsid w:val="003A74B3"/>
    <w:rsid w:val="003B50F3"/>
    <w:rsid w:val="003B70B2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3AD5"/>
    <w:rsid w:val="00456B30"/>
    <w:rsid w:val="004601A2"/>
    <w:rsid w:val="00464D80"/>
    <w:rsid w:val="0047416D"/>
    <w:rsid w:val="004802AD"/>
    <w:rsid w:val="00481EE3"/>
    <w:rsid w:val="0049357A"/>
    <w:rsid w:val="004C359D"/>
    <w:rsid w:val="004D7043"/>
    <w:rsid w:val="004E297A"/>
    <w:rsid w:val="004E42EB"/>
    <w:rsid w:val="004E5592"/>
    <w:rsid w:val="00501919"/>
    <w:rsid w:val="005067DC"/>
    <w:rsid w:val="00513C41"/>
    <w:rsid w:val="0053079D"/>
    <w:rsid w:val="005378BD"/>
    <w:rsid w:val="005421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C0192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ED8"/>
    <w:rsid w:val="006234F4"/>
    <w:rsid w:val="00623A1C"/>
    <w:rsid w:val="0062442D"/>
    <w:rsid w:val="00630A7E"/>
    <w:rsid w:val="00662809"/>
    <w:rsid w:val="006665DF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08FA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645E9"/>
    <w:rsid w:val="00770FCF"/>
    <w:rsid w:val="00776D06"/>
    <w:rsid w:val="00782D8F"/>
    <w:rsid w:val="007856C1"/>
    <w:rsid w:val="007904FE"/>
    <w:rsid w:val="007939E6"/>
    <w:rsid w:val="0079642D"/>
    <w:rsid w:val="0079674A"/>
    <w:rsid w:val="007C12EB"/>
    <w:rsid w:val="007C2FEA"/>
    <w:rsid w:val="007C5006"/>
    <w:rsid w:val="007C5696"/>
    <w:rsid w:val="007D62BA"/>
    <w:rsid w:val="007F0196"/>
    <w:rsid w:val="007F7034"/>
    <w:rsid w:val="0080372A"/>
    <w:rsid w:val="00812C5A"/>
    <w:rsid w:val="008136BA"/>
    <w:rsid w:val="008223AD"/>
    <w:rsid w:val="008310B8"/>
    <w:rsid w:val="00832C3C"/>
    <w:rsid w:val="0084351F"/>
    <w:rsid w:val="0086577B"/>
    <w:rsid w:val="008742B7"/>
    <w:rsid w:val="008757BF"/>
    <w:rsid w:val="0089484F"/>
    <w:rsid w:val="008A73F9"/>
    <w:rsid w:val="008B2D45"/>
    <w:rsid w:val="008B5BD4"/>
    <w:rsid w:val="008B718F"/>
    <w:rsid w:val="008C11A3"/>
    <w:rsid w:val="008C3A3A"/>
    <w:rsid w:val="008D5868"/>
    <w:rsid w:val="008E1DD2"/>
    <w:rsid w:val="008F117E"/>
    <w:rsid w:val="008F15CA"/>
    <w:rsid w:val="008F224A"/>
    <w:rsid w:val="008F243D"/>
    <w:rsid w:val="008F6EE9"/>
    <w:rsid w:val="00901D6C"/>
    <w:rsid w:val="00911319"/>
    <w:rsid w:val="009130E4"/>
    <w:rsid w:val="00924D4F"/>
    <w:rsid w:val="00925324"/>
    <w:rsid w:val="00926A8C"/>
    <w:rsid w:val="0094105F"/>
    <w:rsid w:val="00942092"/>
    <w:rsid w:val="00943375"/>
    <w:rsid w:val="00953190"/>
    <w:rsid w:val="00953923"/>
    <w:rsid w:val="00955EDC"/>
    <w:rsid w:val="00961077"/>
    <w:rsid w:val="009621D2"/>
    <w:rsid w:val="00971A26"/>
    <w:rsid w:val="009727C6"/>
    <w:rsid w:val="00972C67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A0046C"/>
    <w:rsid w:val="00A056F9"/>
    <w:rsid w:val="00A347F7"/>
    <w:rsid w:val="00A37D5D"/>
    <w:rsid w:val="00A43921"/>
    <w:rsid w:val="00A50178"/>
    <w:rsid w:val="00A638AF"/>
    <w:rsid w:val="00A64D9D"/>
    <w:rsid w:val="00A6768E"/>
    <w:rsid w:val="00A70521"/>
    <w:rsid w:val="00A75532"/>
    <w:rsid w:val="00A82F53"/>
    <w:rsid w:val="00AA580B"/>
    <w:rsid w:val="00AB093D"/>
    <w:rsid w:val="00AB6CF2"/>
    <w:rsid w:val="00AD32CC"/>
    <w:rsid w:val="00AD703D"/>
    <w:rsid w:val="00AE4C3E"/>
    <w:rsid w:val="00AE537E"/>
    <w:rsid w:val="00AE76CE"/>
    <w:rsid w:val="00AF3A9A"/>
    <w:rsid w:val="00B00729"/>
    <w:rsid w:val="00B07025"/>
    <w:rsid w:val="00B24C28"/>
    <w:rsid w:val="00B26667"/>
    <w:rsid w:val="00B27385"/>
    <w:rsid w:val="00B45E0A"/>
    <w:rsid w:val="00B4635C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67CE"/>
    <w:rsid w:val="00BB5B1E"/>
    <w:rsid w:val="00BB73F7"/>
    <w:rsid w:val="00BC4E42"/>
    <w:rsid w:val="00BC6969"/>
    <w:rsid w:val="00BF2165"/>
    <w:rsid w:val="00C056D8"/>
    <w:rsid w:val="00C10533"/>
    <w:rsid w:val="00C10C26"/>
    <w:rsid w:val="00C13B97"/>
    <w:rsid w:val="00C1419D"/>
    <w:rsid w:val="00C1552A"/>
    <w:rsid w:val="00C258AB"/>
    <w:rsid w:val="00C2786A"/>
    <w:rsid w:val="00C31280"/>
    <w:rsid w:val="00C55388"/>
    <w:rsid w:val="00C566CD"/>
    <w:rsid w:val="00C57F75"/>
    <w:rsid w:val="00C713E5"/>
    <w:rsid w:val="00C746A8"/>
    <w:rsid w:val="00C94A26"/>
    <w:rsid w:val="00CA7BD8"/>
    <w:rsid w:val="00CB2F11"/>
    <w:rsid w:val="00CB78E7"/>
    <w:rsid w:val="00CD7667"/>
    <w:rsid w:val="00CE434B"/>
    <w:rsid w:val="00CF5614"/>
    <w:rsid w:val="00D04CB5"/>
    <w:rsid w:val="00D102CA"/>
    <w:rsid w:val="00D11347"/>
    <w:rsid w:val="00D2119E"/>
    <w:rsid w:val="00D31578"/>
    <w:rsid w:val="00D34178"/>
    <w:rsid w:val="00D37AE5"/>
    <w:rsid w:val="00D42EEF"/>
    <w:rsid w:val="00D44BCF"/>
    <w:rsid w:val="00D512B6"/>
    <w:rsid w:val="00D53204"/>
    <w:rsid w:val="00D56FE2"/>
    <w:rsid w:val="00D64243"/>
    <w:rsid w:val="00D64BE5"/>
    <w:rsid w:val="00D86BD3"/>
    <w:rsid w:val="00D94FEC"/>
    <w:rsid w:val="00D97075"/>
    <w:rsid w:val="00DA0A6D"/>
    <w:rsid w:val="00DB4428"/>
    <w:rsid w:val="00DB5FB4"/>
    <w:rsid w:val="00DC7DE2"/>
    <w:rsid w:val="00DF0517"/>
    <w:rsid w:val="00DF5584"/>
    <w:rsid w:val="00E00154"/>
    <w:rsid w:val="00E057BA"/>
    <w:rsid w:val="00E125E1"/>
    <w:rsid w:val="00E13841"/>
    <w:rsid w:val="00E24043"/>
    <w:rsid w:val="00E30D51"/>
    <w:rsid w:val="00E41644"/>
    <w:rsid w:val="00E42306"/>
    <w:rsid w:val="00E510B1"/>
    <w:rsid w:val="00E615AF"/>
    <w:rsid w:val="00E64458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23EC"/>
    <w:rsid w:val="00EF5005"/>
    <w:rsid w:val="00EF7B9C"/>
    <w:rsid w:val="00F13FBC"/>
    <w:rsid w:val="00F14B7E"/>
    <w:rsid w:val="00F25ECA"/>
    <w:rsid w:val="00F308AB"/>
    <w:rsid w:val="00F33AA5"/>
    <w:rsid w:val="00F408A2"/>
    <w:rsid w:val="00F51A84"/>
    <w:rsid w:val="00F70293"/>
    <w:rsid w:val="00F731C0"/>
    <w:rsid w:val="00F7350D"/>
    <w:rsid w:val="00FB3A47"/>
    <w:rsid w:val="00FB67C9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EF7B9C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1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5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EF7B9C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1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5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508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St-162/2010-1460</izvorni_sadrzaj>
    <derivirana_varijabla naziv="DomainObject.Oznaka_1">St-162/2010-1460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St-162/2010-1460</izvorni_sadrzaj>
    <derivirana_varijabla naziv="DomainObject.PoslovniBrojDokumenta_1">St-162/2010-1460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St-162/2010-1459</izvorni_sadrzaj>
    <derivirana_varijabla naziv="DomainObject.PredzadnjaOdlukaIzPredmeta.Oznaka_1">St-162/2010-1459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DFEF6-42D7-4BC6-B240-A42657C63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951</properties:Words>
  <properties:Characters>5399</properties:Characters>
  <properties:Lines>116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2018-12-07T10:10:00Z</dcterms:created>
  <dc:creator>dcmelik</dc:creator>
  <cp:lastModifiedBy>Jasna Radulović</cp:lastModifiedBy>
  <cp:lastPrinted>2018-05-08T13:21:00Z</cp:lastPrinted>
  <dcterms:modified xmlns:xsi="http://www.w3.org/2001/XMLSchema-instance" xsi:type="dcterms:W3CDTF">2018-12-07T10:21:00Z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St-162/2010-1460 / Odluka - Rješenje - o namirenju (162-10-1460_namirenje_NOVO_čl.254.254)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