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2b64" w14:paraId="6172b64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A07009">
        <w:t>3521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A07009">
        <w:rPr>
          <w:b/>
        </w:rPr>
        <w:t>PLAVI PONI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087888">
        <w:t xml:space="preserve">Zagreb, </w:t>
      </w:r>
      <w:r w:rsidR="00A07009">
        <w:t>Svetoklarska ulica 11/B</w:t>
      </w:r>
      <w:r w:rsidR="00EF2719" w:rsidRPr="0029662A">
        <w:t>,</w:t>
      </w:r>
      <w:r w:rsidR="00AC4528" w:rsidRPr="0029662A">
        <w:t xml:space="preserve"> (OIB </w:t>
      </w:r>
      <w:r w:rsidR="00A07009">
        <w:t>32425895804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A07009">
        <w:t>269.810,57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07009">
      <w:rPr>
        <w:b/>
      </w:rPr>
      <w:t>3521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56EE"/>
    <w:rsid w:val="0006212C"/>
    <w:rsid w:val="00087888"/>
    <w:rsid w:val="00114EAD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E550C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6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3521</izvorni_sadrzaj>
    <derivirana_varijabla naziv="DomainObject.Predmet.Broj_1">3521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St-3521/2015</izvorni_sadrzaj>
    <derivirana_varijabla naziv="DomainObject.Predmet.OznakaBroj_1">St-3521/2015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PONI d.o.o. zastupanog po punomoćniku Božena Vidaković; Darko Vidaković</izvorni_sadrzaj>
    <derivirana_varijabla naziv="DomainObject.Predmet.ProtustrankaFormated_1">  PLAVI PONI d.o.o. zastupanog po punomoćniku Božena Vidaković; Darko Vidaković</derivirana_varijabla>
  </DomainObject.Predmet.ProtustrankaFormated>
  <DomainObject.Predmet.ProtustrankaFormatedOIB>
    <izvorni_sadrzaj>  PLAVI PONI d.o.o., OIB 32425895804 zastupanog po punomoćniku Božena Vidaković; Darko Vidaković</izvorni_sadrzaj>
    <derivirana_varijabla naziv="DomainObject.Predmet.ProtustrankaFormatedOIB_1">  PLAVI PONI d.o.o., OIB 32425895804 zastupanog po punomoćniku Božena Vidaković; Darko Vidaković</derivirana_varijabla>
  </DomainObject.Predmet.ProtustrankaFormatedOIB>
  <DomainObject.Predmet.ProtustrankaFormatedWithAdress>
    <izvorni_sadrzaj> PLAVI PONI d.o.o., Svetoklarska ulica 11/B, 10000 Zagreb zastupanog po punomoćniku Božena Vidaković; Darko Vidaković</izvorni_sadrzaj>
    <derivirana_varijabla naziv="DomainObject.Predmet.ProtustrankaFormatedWithAdress_1"> PLAVI PONI d.o.o., Svetoklarska ulica 11/B, 10000 Zagreb zastupanog po punomoćniku Božena Vidaković; Darko Vidaković</derivirana_varijabla>
  </DomainObject.Predmet.ProtustrankaFormatedWithAdress>
  <DomainObject.Predmet.ProtustrankaFormatedWithAdressOIB>
    <izvorni_sadrzaj> PLAVI PONI d.o.o., OIB 32425895804, Svetoklarska ulica 11/B, 10000 Zagreb zastupanog po punomoćniku Božena Vidaković; Darko Vidaković</izvorni_sadrzaj>
    <derivirana_varijabla naziv="DomainObject.Predmet.ProtustrankaFormatedWithAdressOIB_1"> PLAVI PONI d.o.o., OIB 32425895804, Svetoklarska ulica 11/B, 10000 Zagreb zastupanog po punomoćniku Božena Vidaković; Darko Vidaković</derivirana_varijabla>
  </DomainObject.Predmet.ProtustrankaFormatedWithAdressOIB>
  <DomainObject.Predmet.ProtustrankaWithAdress>
    <izvorni_sadrzaj>PLAVI PONI d.o.o. Svetoklarska ulica 11/B, 10000 Zagreb</izvorni_sadrzaj>
    <derivirana_varijabla naziv="DomainObject.Predmet.ProtustrankaWithAdress_1">PLAVI PONI d.o.o. Svetoklarska ulica 11/B, 10000 Zagreb</derivirana_varijabla>
  </DomainObject.Predmet.ProtustrankaWithAdress>
  <DomainObject.Predmet.ProtustrankaWithAdressOIB>
    <izvorni_sadrzaj>PLAVI PONI d.o.o., OIB 32425895804, Svetoklarska ulica 11/B, 10000 Zagreb</izvorni_sadrzaj>
    <derivirana_varijabla naziv="DomainObject.Predmet.ProtustrankaWithAdressOIB_1">PLAVI PONI d.o.o., OIB 32425895804, Svetoklarska ulica 11/B, 10000 Zagreb</derivirana_varijabla>
  </DomainObject.Predmet.ProtustrankaWithAdressOIB>
  <DomainObject.Predmet.ProtustrankaNazivFormated>
    <izvorni_sadrzaj>PLAVI PONI d.o.o.</izvorni_sadrzaj>
    <derivirana_varijabla naziv="DomainObject.Predmet.ProtustrankaNazivFormated_1">PLAVI PONI d.o.o.</derivirana_varijabla>
  </DomainObject.Predmet.ProtustrankaNazivFormated>
  <DomainObject.Predmet.ProtustrankaNazivFormatedOIB>
    <izvorni_sadrzaj>PLAVI PONI d.o.o., OIB 32425895804</izvorni_sadrzaj>
    <derivirana_varijabla naziv="DomainObject.Predmet.ProtustrankaNazivFormatedOIB_1">PLAVI PONI d.o.o., OIB 32425895804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PONI d.o.o. zastupanog po punomoćniku Božena Vidaković; Darko Vidaković</item>
    </izvorni_sadrzaj>
    <derivirana_varijabla naziv="DomainObject.Predmet.ProtuStrankaListFormated_1">
      <item>PLAVI PONI d.o.o. zastupanog po punomoćniku Božena Vidaković; Darko Vidaković</item>
    </derivirana_varijabla>
  </DomainObject.Predmet.ProtuStrankaListFormated>
  <DomainObject.Predmet.ProtuStrankaListFormatedOIB>
    <izvorni_sadrzaj>
      <item>PLAVI PONI d.o.o., OIB 32425895804 zastupanog po punomoćniku Božena Vidaković; Darko Vidaković</item>
    </izvorni_sadrzaj>
    <derivirana_varijabla naziv="DomainObject.Predmet.ProtuStrankaListFormatedOIB_1">
      <item>PLAVI PONI d.o.o., OIB 32425895804 zastupanog po punomoćniku Božena Vidaković; Darko Vidaković</item>
    </derivirana_varijabla>
  </DomainObject.Predmet.ProtuStrankaListFormatedOIB>
  <DomainObject.Predmet.ProtuStrankaListFormatedWithAdress>
    <izvorni_sadrzaj>
      <item>PLAVI PONI d.o.o., Svetoklarska ulica 11/B, 10000 Zagreb zastupanog po punomoćniku Božena Vidaković; Darko Vidaković</item>
    </izvorni_sadrzaj>
    <derivirana_varijabla naziv="DomainObject.Predmet.ProtuStrankaListFormatedWithAdress_1">
      <item>PLAVI PONI d.o.o., Svetoklarska ulica 11/B, 10000 Zagreb zastupanog po punomoćniku Božena Vidaković; Darko Vidaković</item>
    </derivirana_varijabla>
  </DomainObject.Predmet.ProtuStrankaListFormatedWithAdress>
  <DomainObject.Predmet.ProtuStrankaListFormatedWithAdressOIB>
    <izvorni_sadrzaj>
      <item>PLAVI PONI d.o.o., OIB 32425895804, Svetoklarska ulica 11/B, 10000 Zagreb zastupanog po punomoćniku Božena Vidaković; Darko Vidaković</item>
    </izvorni_sadrzaj>
    <derivirana_varijabla naziv="DomainObject.Predmet.ProtuStrankaListFormatedWithAdressOIB_1">
      <item>PLAVI PONI d.o.o., OIB 32425895804, Svetoklarska ulica 11/B, 10000 Zagreb zastupanog po punomoćniku Božena Vidaković; Darko Vidaković</item>
    </derivirana_varijabla>
  </DomainObject.Predmet.ProtuStrankaListFormatedWithAdressOIB>
  <DomainObject.Predmet.ProtuStrankaListNazivFormated>
    <izvorni_sadrzaj>
      <item>PLAVI PONI d.o.o.</item>
    </izvorni_sadrzaj>
    <derivirana_varijabla naziv="DomainObject.Predmet.ProtuStrankaListNazivFormated_1">
      <item>PLAVI PONI d.o.o.</item>
    </derivirana_varijabla>
  </DomainObject.Predmet.ProtuStrankaListNazivFormated>
  <DomainObject.Predmet.ProtuStrankaListNazivFormatedOIB>
    <izvorni_sadrzaj>
      <item>PLAVI PONI d.o.o., OIB 32425895804</item>
    </izvorni_sadrzaj>
    <derivirana_varijabla naziv="DomainObject.Predmet.ProtuStrankaListNazivFormatedOIB_1">
      <item>PLAVI PONI d.o.o., OIB 32425895804</item>
    </derivirana_varijabla>
  </DomainObject.Predmet.ProtuStrankaListNazivFormatedOIB>
  <DomainObject.Predmet.OstaliListFormated>
    <izvorni_sadrzaj>
      <item>Božena Vidaković punomoćnik sudionika u postupku PLAVI PONI d.o.o.</item>
      <item>Darko Vidaković punomoćnik sudionika u postupku PLAVI PONI d.o.o.</item>
    </izvorni_sadrzaj>
    <derivirana_varijabla naziv="DomainObject.Predmet.OstaliListFormated_1">
      <item>Božena Vidaković punomoćnik sudionika u postupku PLAVI PONI d.o.o.</item>
      <item>Darko Vidaković punomoćnik sudionika u postupku PLAVI PONI d.o.o.</item>
    </derivirana_varijabla>
  </DomainObject.Predmet.OstaliListFormated>
  <DomainObject.Predmet.OstaliListFormatedOIB>
    <izvorni_sadrzaj>
      <item>Božena Vidaković, OIB 90547598658 punomoćnik sudionika u postupku PLAVI PONI d.o.o.</item>
      <item>Darko Vidaković, OIB 86671563606 punomoćnik sudionika u postupku PLAVI PONI d.o.o.</item>
    </izvorni_sadrzaj>
    <derivirana_varijabla naziv="DomainObject.Predmet.OstaliListFormatedOIB_1">
      <item>Božena Vidaković, OIB 90547598658 punomoćnik sudionika u postupku PLAVI PONI d.o.o.</item>
      <item>Darko Vidaković, OIB 86671563606 punomoćnik sudionika u postupku PLAVI PONI d.o.o.</item>
    </derivirana_varijabla>
  </DomainObject.Predmet.OstaliListFormatedOIB>
  <DomainObject.Predmet.OstaliListFormatedWithAdress>
    <izvorni_sadrzaj>
      <item>Božena Vidaković, Svetoklarska 11b, 10000 Zagreb punomoćnik sudionika u postupku PLAVI PONI d.o.o.</item>
      <item>Darko Vidaković, Svetoklarska 11b, 10000 Zagreb punomoćnik sudionika u postupku PLAVI PONI d.o.o.</item>
    </izvorni_sadrzaj>
    <derivirana_varijabla naziv="DomainObject.Predmet.OstaliListFormatedWithAdress_1">
      <item>Božena Vidaković, Svetoklarska 11b, 10000 Zagreb punomoćnik sudionika u postupku PLAVI PONI d.o.o.</item>
      <item>Darko Vidaković, Svetoklarska 11b, 10000 Zagreb punomoćnik sudionika u postupku PLAVI PONI d.o.o.</item>
    </derivirana_varijabla>
  </DomainObject.Predmet.OstaliListFormatedWithAdress>
  <DomainObject.Predmet.OstaliListFormatedWithAdressOIB>
    <izvorni_sadrzaj>
      <item>Božena Vidaković, OIB 90547598658, Svetoklarska 11b, 10000 Zagreb punomoćnik sudionika u postupku PLAVI PONI d.o.o.</item>
      <item>Darko Vidaković, OIB 86671563606, Svetoklarska 11b, 10000 Zagreb punomoćnik sudionika u postupku PLAVI PONI d.o.o.</item>
    </izvorni_sadrzaj>
    <derivirana_varijabla naziv="DomainObject.Predmet.OstaliListFormatedWithAdressOIB_1">
      <item>Božena Vidaković, OIB 90547598658, Svetoklarska 11b, 10000 Zagreb punomoćnik sudionika u postupku PLAVI PONI d.o.o.</item>
      <item>Darko Vidaković, OIB 86671563606, Svetoklarska 11b, 10000 Zagreb punomoćnik sudionika u postupku PLAVI PONI d.o.o.</item>
    </derivirana_varijabla>
  </DomainObject.Predmet.OstaliListFormatedWithAdressOIB>
  <DomainObject.Predmet.OstaliListNazivFormated>
    <izvorni_sadrzaj>
      <item>Božena Vidaković</item>
      <item>Darko Vidaković</item>
    </izvorni_sadrzaj>
    <derivirana_varijabla naziv="DomainObject.Predmet.OstaliListNazivFormated_1">
      <item>Božena Vidaković</item>
      <item>Darko Vidaković</item>
    </derivirana_varijabla>
  </DomainObject.Predmet.OstaliListNazivFormated>
  <DomainObject.Predmet.OstaliListNazivFormatedOIB>
    <izvorni_sadrzaj>
      <item>Božena Vidaković, OIB 90547598658</item>
      <item>Darko Vidaković, OIB 86671563606</item>
    </izvorni_sadrzaj>
    <derivirana_varijabla naziv="DomainObject.Predmet.OstaliListNazivFormatedOIB_1">
      <item>Božena Vidaković, OIB 90547598658</item>
      <item>Darko Vidaković, OIB 86671563606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PONI d.o.o.</izvorni_sadrzaj>
    <derivirana_varijabla naziv="DomainObject.Predmet.ProtustrankaIDrugi_1">PLAVI PONI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PONI d.o.o., OIB 32425895804, Svetoklarska ulica 11/B, 10000 Zagreb</izvorni_sadrzaj>
    <derivirana_varijabla naziv="DomainObject.Predmet.ProtustrankaIDrugiAdressOIB_1">PLAVI PONI d.o.o., OIB 32425895804, Svetoklarska ulica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PONI d.o.o.</item>
      <item>Božena Vidaković</item>
      <item>Darko Vidaković</item>
    </izvorni_sadrzaj>
    <derivirana_varijabla naziv="DomainObject.Predmet.SudioniciListNaziv_1">
      <item>FINA Regionalni centar Zagreb</item>
      <item>PLAVI PONI d.o.o.</item>
      <item>Božena Vidaković</item>
      <item>Darko Vidaković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PONI d.o.o., OIB 32425895804, Svetoklarska ulica 11/B,10000 Zagreb</item>
      <item>Božena Vidaković, OIB 90547598658, Svetoklarska 11b,10000 Zagreb</item>
      <item>Darko Vidaković, OIB 86671563606, Svetoklarska 11b,10000 Zagreb</item>
    </izvorni_sadrzaj>
    <derivirana_varijabla naziv="DomainObject.Predmet.SudioniciListAdressOIB_1">
      <item>FINA Regionalni centar Zagreb, OIB 85821130368, Trg svibanjskih žrtava 1995. 1,10000 Zagreb</item>
      <item>PLAVI PONI d.o.o., OIB 32425895804, Svetoklarska ulica 11/B,10000 Zagreb</item>
      <item>Božena Vidaković, OIB 90547598658, Svetoklarska 11b,10000 Zagreb</item>
      <item>Darko Vidaković, OIB 86671563606, Svetoklarska 11b,10000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32425895804</item>
      <item>, OIB 90547598658</item>
      <item>, OIB 86671563606</item>
    </izvorni_sadrzaj>
    <derivirana_varijabla naziv="DomainObject.Predmet.SudioniciListNazivOIB_1">
      <item>, OIB 85821130368</item>
      <item>, OIB 32425895804</item>
      <item>, OIB 90547598658</item>
      <item>, OIB 86671563606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2015-12-30T13:16:00Z</dcterms:created>
  <dc:creator>ilukac</dc:creator>
  <cp:lastModifiedBy>Irena Benko</cp:lastModifiedBy>
  <cp:lastPrinted>2016-01-11T10:06:00Z</cp:lastPrinted>
  <dcterms:modified xmlns:xsi="http://www.w3.org/2001/XMLSchema-instance" xsi:type="dcterms:W3CDTF">2016-01-11T10:06:00Z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