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da03" w14:paraId="736da03" w:rsidRDefault="006253D2" w:rsidP="00AE5B31" w:rsidR="00AE5B31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FF2E59">
        <w:rPr>
          <w:color w:val="000000"/>
        </w:rPr>
        <w:t xml:space="preserve"> </w:t>
      </w:r>
      <w:r w:rsidR="00940306">
        <w:rPr>
          <w:color w:val="000000"/>
        </w:rPr>
        <w:t>COLOR ARS d.o.o. Zagreb, Ilica 188, OIB 57040288711</w:t>
      </w:r>
      <w:r w:rsidR="00FF2E59">
        <w:rPr>
          <w:color w:val="000000"/>
        </w:rPr>
        <w:t xml:space="preserve">, dana 8. lipnja 2018.,  </w:t>
      </w:r>
      <w:r>
        <w:rPr>
          <w:color w:val="000000"/>
        </w:rPr>
        <w:t xml:space="preserve"> </w:t>
      </w:r>
      <w:r w:rsidR="00FF2E59">
        <w:rPr>
          <w:color w:val="000000"/>
        </w:rPr>
        <w:t xml:space="preserve">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Sabini Lalić iz Osijeka, </w:t>
      </w:r>
      <w:proofErr w:type="spellStart"/>
      <w:r w:rsidR="00AE5B31" w:rsidRPr="00626C0B">
        <w:rPr>
          <w:color w:themeColor="text1" w:val="000000"/>
        </w:rPr>
        <w:t>Gundulićeva</w:t>
      </w:r>
      <w:proofErr w:type="spellEnd"/>
      <w:r w:rsidR="00AE5B31" w:rsidRPr="00626C0B">
        <w:rPr>
          <w:color w:themeColor="text1" w:val="000000"/>
        </w:rPr>
        <w:t xml:space="preserve"> </w:t>
      </w:r>
      <w:r w:rsidRPr="00626C0B">
        <w:rPr>
          <w:color w:themeColor="text1" w:val="000000"/>
        </w:rPr>
        <w:t>5</w:t>
      </w:r>
      <w:r w:rsidR="00AE5B31" w:rsidRPr="00626C0B">
        <w:rPr>
          <w:color w:themeColor="text1" w:val="000000"/>
        </w:rPr>
        <w:t xml:space="preserve">, OIB   </w:t>
      </w:r>
      <w:r w:rsidR="00AE5B31">
        <w:t xml:space="preserve"> </w:t>
      </w:r>
      <w:r w:rsidR="004E4CBA">
        <w:t>09145874795</w:t>
      </w:r>
      <w:r w:rsidR="0022783F">
        <w:t xml:space="preserve"> određuje se nagrada </w:t>
      </w:r>
      <w:r w:rsidR="00CE665D">
        <w:t xml:space="preserve">u </w:t>
      </w:r>
      <w:r w:rsidR="00DB0870">
        <w:t xml:space="preserve">ukupnom </w:t>
      </w:r>
      <w:r w:rsidR="00CE665D">
        <w:t>iznosu od 3.000,00 kn</w:t>
      </w:r>
      <w:r w:rsidR="00AE5B31">
        <w:t xml:space="preserve"> </w:t>
      </w:r>
      <w:r w:rsidR="00DB0870">
        <w:t xml:space="preserve"> i naknada stvarnih troškova u neto iznosu od 54,44 kn </w:t>
      </w:r>
      <w:r w:rsidR="00AE5B31">
        <w:t>za obnašanje dužnosti privremenog stečajnog upravitelja</w:t>
      </w:r>
      <w:r w:rsidR="00AD0D25">
        <w:t>.</w:t>
      </w:r>
      <w:r w:rsidR="00CE665D">
        <w:t xml:space="preserve"> </w:t>
      </w:r>
      <w:r w:rsidR="00AE5B31" w:rsidRPr="00626C0B">
        <w:rPr>
          <w:color w:val="000000"/>
        </w:rPr>
        <w:t xml:space="preserve"> </w:t>
      </w:r>
    </w:p>
    <w:p w:rsidRDefault="00AE5B31" w:rsidP="00DB0870" w:rsidR="00AE5B31">
      <w:pPr>
        <w:pStyle w:val="Tijeloteksta"/>
        <w:ind w:left="1065"/>
      </w:pP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>privremenoj stečajnoj upraviteljici Sabini Lalić iz Osijeka</w:t>
      </w:r>
      <w:r w:rsidRPr="00626C0B">
        <w:rPr>
          <w:color w:themeColor="text1" w:val="000000"/>
        </w:rPr>
        <w:t xml:space="preserve"> </w:t>
      </w:r>
      <w:proofErr w:type="spellStart"/>
      <w:r w:rsidR="00CE665D" w:rsidRPr="00626C0B">
        <w:rPr>
          <w:color w:themeColor="text1" w:val="000000"/>
        </w:rPr>
        <w:t>Gundulićeva</w:t>
      </w:r>
      <w:proofErr w:type="spellEnd"/>
      <w:r w:rsidR="00CE665D" w:rsidRPr="00626C0B">
        <w:rPr>
          <w:color w:themeColor="text1" w:val="000000"/>
        </w:rPr>
        <w:t xml:space="preserve"> 5, OIB </w:t>
      </w:r>
      <w:r w:rsidR="00CE665D">
        <w:t>09145874795</w:t>
      </w:r>
      <w:r>
        <w:t>,</w:t>
      </w:r>
      <w:r w:rsidR="00CE665D">
        <w:t xml:space="preserve"> putem </w:t>
      </w:r>
      <w:r w:rsidR="00BE6406">
        <w:t xml:space="preserve">žiro računa broj HR 44 2500 0093 2216 7879 5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DB0870">
        <w:t>,</w:t>
      </w:r>
      <w:r w:rsidR="00AD0D25" w:rsidRPr="00AD0D25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DB0870" w:rsidR="000E5EFB" w:rsidRPr="00626C0B">
      <w:pPr>
        <w:pStyle w:val="Tijeloteksta"/>
        <w:ind w:left="1065"/>
        <w:rPr>
          <w:bCs/>
        </w:rPr>
      </w:pP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940306">
        <w:rPr>
          <w:bCs/>
        </w:rPr>
        <w:t>77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BE6406">
        <w:rPr>
          <w:bCs/>
        </w:rPr>
        <w:t>20. travnja 2018.</w:t>
      </w:r>
      <w:r>
        <w:rPr>
          <w:bCs/>
        </w:rPr>
        <w:t xml:space="preserve">stopada 2017.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940306">
        <w:rPr>
          <w:color w:val="000000"/>
        </w:rPr>
        <w:t>COLOR ARS d.o.o. Zagreb, Ilica 188, OIB 57040288711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 xml:space="preserve">Sabina Lalić iz Osijeka, </w:t>
      </w:r>
      <w:proofErr w:type="spellStart"/>
      <w:r w:rsidR="0006259D">
        <w:rPr>
          <w:color w:themeColor="text1" w:val="000000"/>
        </w:rPr>
        <w:t>Gundulićeva</w:t>
      </w:r>
      <w:proofErr w:type="spellEnd"/>
      <w:r w:rsidR="0006259D">
        <w:rPr>
          <w:color w:themeColor="text1" w:val="000000"/>
        </w:rPr>
        <w:t xml:space="preserve"> 5, OIB </w:t>
      </w:r>
      <w:r w:rsidR="0006259D">
        <w:t>09145874795</w:t>
      </w:r>
      <w:r>
        <w:rPr>
          <w:bCs/>
        </w:rPr>
        <w:t xml:space="preserve"> 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 xml:space="preserve">a upraviteljica je dostavila sudu izviješće </w:t>
      </w:r>
      <w:r w:rsidR="00955B1C">
        <w:rPr>
          <w:bCs/>
        </w:rPr>
        <w:t>o financijskom stanju dužnika od 2. svibnja 2018., te je zatražila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DB0870" w:rsidP="00AE5B31" w:rsidR="00DB0870">
      <w:pPr>
        <w:pStyle w:val="Tijeloteksta"/>
        <w:ind w:firstLine="708"/>
        <w:rPr>
          <w:bCs/>
        </w:rPr>
      </w:pPr>
    </w:p>
    <w:p w:rsidRDefault="00DB0870" w:rsidP="00DB0870" w:rsidR="00DB0870">
      <w:pPr>
        <w:pStyle w:val="Tijeloteksta"/>
        <w:ind w:firstLine="708"/>
        <w:rPr>
          <w:bCs/>
        </w:rPr>
      </w:pPr>
      <w:r>
        <w:rPr>
          <w:bCs/>
        </w:rPr>
        <w:t xml:space="preserve">Podneskom od 2. svibnja 2018. privremena stečajna upraviteljica je zatražila naknadu na ime stvarno troška u od 54,44 kn na ime usluge izdavanja Potvrde FINE 25,00 kn, poštanskih usluga slanja pošiljke 11,50 kn i potvrde CVH STP 17,94 kn.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</w:pPr>
      <w:r>
        <w:t>Vodeći računa o složenosti poslova  privremen</w:t>
      </w:r>
      <w:r w:rsidR="00AD0825">
        <w:t>e</w:t>
      </w:r>
      <w:r>
        <w:t xml:space="preserve"> stečajne upraviteljice iz izviješća od 2</w:t>
      </w:r>
      <w:r w:rsidR="00AD0825">
        <w:t>.</w:t>
      </w:r>
      <w:r>
        <w:t xml:space="preserve"> svibnja 2018. sud smatra primjerenom nagradu u iznosu od  3.000,00 kn</w:t>
      </w:r>
      <w:r w:rsidR="00AD0825">
        <w:t xml:space="preserve">. Kako je privremena stečajna upraviteljica sačinila pismeni nalaz i dostavila dokaze, odobrava joj se stvarni trošak u iznosu od 54,44 kn, </w:t>
      </w:r>
      <w:r>
        <w:t xml:space="preserve">te je u skladu s  odredbom članka </w:t>
      </w:r>
      <w:r w:rsidR="00AE5B31">
        <w:t xml:space="preserve">94. </w:t>
      </w:r>
      <w:r w:rsidR="00AD0825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>
        <w:t>riješ</w:t>
      </w:r>
      <w:r w:rsidR="00AD0825">
        <w:t>eno</w:t>
      </w:r>
      <w:r>
        <w:t xml:space="preserve"> kao u izreci.  </w:t>
      </w:r>
    </w:p>
    <w:p w:rsidRDefault="00AD0825" w:rsidP="00AE5B31" w:rsidR="00AE5B31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467912">
        <w:t xml:space="preserve">8. lipnja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106345" w:rsidP="00106345" w:rsidR="005E7829">
      <w:pPr>
        <w:ind w:firstLine="708" w:left="4956"/>
        <w:jc w:val="both"/>
      </w:pPr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DA0" w:rsidP="00864F4A" w:rsidR="002A4DA0">
      <w:r>
        <w:separator/>
      </w:r>
    </w:p>
  </w:endnote>
  <w:endnote w:id="0" w:type="continuationSeparator">
    <w:p w:rsidRDefault="002A4DA0" w:rsidP="00864F4A" w:rsidR="002A4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DA0" w:rsidP="00864F4A" w:rsidR="002A4DA0">
      <w:r>
        <w:separator/>
      </w:r>
    </w:p>
  </w:footnote>
  <w:footnote w:id="0" w:type="continuationSeparator">
    <w:p w:rsidRDefault="002A4DA0" w:rsidP="00864F4A" w:rsidR="002A4D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940306">
      <w:t>77</w:t>
    </w:r>
    <w:r>
      <w:t>/17-</w:t>
    </w:r>
    <w:r w:rsidR="00FB59AA">
      <w:t>9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FCE"/>
    <w:rsid w:val="002062C0"/>
    <w:rsid w:val="0022783F"/>
    <w:rsid w:val="002927CB"/>
    <w:rsid w:val="002969B7"/>
    <w:rsid w:val="002A3E3B"/>
    <w:rsid w:val="002A4DA0"/>
    <w:rsid w:val="002A6416"/>
    <w:rsid w:val="002F05BC"/>
    <w:rsid w:val="002F5770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D145B"/>
    <w:rsid w:val="005E7829"/>
    <w:rsid w:val="006253D2"/>
    <w:rsid w:val="00626C0B"/>
    <w:rsid w:val="006346E4"/>
    <w:rsid w:val="0064567C"/>
    <w:rsid w:val="00645A02"/>
    <w:rsid w:val="00673593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5B53"/>
    <w:rsid w:val="007F2994"/>
    <w:rsid w:val="00806899"/>
    <w:rsid w:val="00814A7C"/>
    <w:rsid w:val="00823E71"/>
    <w:rsid w:val="00864F4A"/>
    <w:rsid w:val="008904EA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D556C"/>
    <w:rsid w:val="00A57BCA"/>
    <w:rsid w:val="00A7558D"/>
    <w:rsid w:val="00AD0825"/>
    <w:rsid w:val="00AD0D25"/>
    <w:rsid w:val="00AE5B31"/>
    <w:rsid w:val="00AF7195"/>
    <w:rsid w:val="00AF756A"/>
    <w:rsid w:val="00B259B4"/>
    <w:rsid w:val="00B54765"/>
    <w:rsid w:val="00B7310E"/>
    <w:rsid w:val="00B847BC"/>
    <w:rsid w:val="00BB2204"/>
    <w:rsid w:val="00BE6406"/>
    <w:rsid w:val="00BF3639"/>
    <w:rsid w:val="00C03483"/>
    <w:rsid w:val="00C332C6"/>
    <w:rsid w:val="00C368D1"/>
    <w:rsid w:val="00C50542"/>
    <w:rsid w:val="00C8182B"/>
    <w:rsid w:val="00CC57C4"/>
    <w:rsid w:val="00CE665D"/>
    <w:rsid w:val="00D10ECE"/>
    <w:rsid w:val="00D60EB0"/>
    <w:rsid w:val="00DA556D"/>
    <w:rsid w:val="00DB0870"/>
    <w:rsid w:val="00DC2C62"/>
    <w:rsid w:val="00DC56DD"/>
    <w:rsid w:val="00DF6832"/>
    <w:rsid w:val="00E31905"/>
    <w:rsid w:val="00E33005"/>
    <w:rsid w:val="00E46F24"/>
    <w:rsid w:val="00E7308D"/>
    <w:rsid w:val="00E81C29"/>
    <w:rsid w:val="00E9212A"/>
    <w:rsid w:val="00EF20AC"/>
    <w:rsid w:val="00EF49B6"/>
    <w:rsid w:val="00F42F75"/>
    <w:rsid w:val="00F848E4"/>
    <w:rsid w:val="00FB59AA"/>
    <w:rsid w:val="00FC028D"/>
    <w:rsid w:val="00FE3191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St-1277/2017-9</izvorni_sadrzaj>
    <derivirana_varijabla naziv="DomainObject.Oznaka_1">St-1277/2017-9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St-1277/2017</izvorni_sadrzaj>
    <derivirana_varijabla naziv="DomainObject.Predmet.OznakaBroj_1">St-1277/2017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COLOR ARS d.o.o.</izvorni_sadrzaj>
    <derivirana_varijabla naziv="DomainObject.Predmet.ProtustrankaFormated_1">  COLOR ARS d.o.o.</derivirana_varijabla>
  </DomainObject.Predmet.ProtustrankaFormated>
  <DomainObject.Predmet.ProtustrankaFormatedOIB>
    <izvorni_sadrzaj>  COLOR ARS d.o.o., OIB 57040288711</izvorni_sadrzaj>
    <derivirana_varijabla naziv="DomainObject.Predmet.ProtustrankaFormatedOIB_1">  COLOR ARS d.o.o., OIB 57040288711</derivirana_varijabla>
  </DomainObject.Predmet.ProtustrankaFormatedOIB>
  <DomainObject.Predmet.ProtustrankaFormatedWithAdress>
    <izvorni_sadrzaj> COLOR ARS d.o.o., Ilica 188, 10000 Zagreb</izvorni_sadrzaj>
    <derivirana_varijabla naziv="DomainObject.Predmet.ProtustrankaFormatedWithAdress_1"> COLOR ARS d.o.o., Ilica 188, 10000 Zagreb</derivirana_varijabla>
  </DomainObject.Predmet.ProtustrankaFormatedWithAdress>
  <DomainObject.Predmet.ProtustrankaFormatedWithAdressOIB>
    <izvorni_sadrzaj> COLOR ARS d.o.o., OIB 57040288711, Ilica 188, 10000 Zagreb</izvorni_sadrzaj>
    <derivirana_varijabla naziv="DomainObject.Predmet.ProtustrankaFormatedWithAdressOIB_1"> COLOR ARS d.o.o., OIB 57040288711, Ilica 188, 10000 Zagreb</derivirana_varijabla>
  </DomainObject.Predmet.ProtustrankaFormatedWithAdressOIB>
  <DomainObject.Predmet.ProtustrankaWithAdress>
    <izvorni_sadrzaj>COLOR ARS d.o.o. Ilica 188, 10000 Zagreb</izvorni_sadrzaj>
    <derivirana_varijabla naziv="DomainObject.Predmet.ProtustrankaWithAdress_1">COLOR ARS d.o.o. Ilica 188, 10000 Zagreb</derivirana_varijabla>
  </DomainObject.Predmet.ProtustrankaWithAdress>
  <DomainObject.Predmet.ProtustrankaWithAdressOIB>
    <izvorni_sadrzaj>COLOR ARS d.o.o., OIB 57040288711, Ilica 188, 10000 Zagreb</izvorni_sadrzaj>
    <derivirana_varijabla naziv="DomainObject.Predmet.ProtustrankaWithAdressOIB_1">COLOR ARS d.o.o., OIB 57040288711, Ilica 188, 10000 Zagreb</derivirana_varijabla>
  </DomainObject.Predmet.ProtustrankaWithAdressOIB>
  <DomainObject.Predmet.ProtustrankaNazivFormated>
    <izvorni_sadrzaj>COLOR ARS d.o.o.</izvorni_sadrzaj>
    <derivirana_varijabla naziv="DomainObject.Predmet.ProtustrankaNazivFormated_1">COLOR ARS d.o.o.</derivirana_varijabla>
  </DomainObject.Predmet.ProtustrankaNazivFormated>
  <DomainObject.Predmet.ProtustrankaNazivFormatedOIB>
    <izvorni_sadrzaj>COLOR ARS d.o.o., OIB 57040288711</izvorni_sadrzaj>
    <derivirana_varijabla naziv="DomainObject.Predmet.ProtustrankaNazivFormatedOIB_1">COLOR ARS d.o.o., OIB 57040288711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COLOR ARS d.o.o.</item>
    </izvorni_sadrzaj>
    <derivirana_varijabla naziv="DomainObject.Predmet.ProtuStrankaListFormated_1">
      <item>COLOR ARS d.o.o.</item>
    </derivirana_varijabla>
  </DomainObject.Predmet.ProtuStrankaListFormated>
  <DomainObject.Predmet.ProtuStrankaListFormatedOIB>
    <izvorni_sadrzaj>
      <item>COLOR ARS d.o.o., OIB 57040288711</item>
    </izvorni_sadrzaj>
    <derivirana_varijabla naziv="DomainObject.Predmet.ProtuStrankaListFormatedOIB_1">
      <item>COLOR ARS d.o.o., OIB 57040288711</item>
    </derivirana_varijabla>
  </DomainObject.Predmet.ProtuStrankaListFormatedOIB>
  <DomainObject.Predmet.ProtuStrankaListFormatedWithAdress>
    <izvorni_sadrzaj>
      <item>COLOR ARS d.o.o., Ilica 188, 10000 Zagreb</item>
    </izvorni_sadrzaj>
    <derivirana_varijabla naziv="DomainObject.Predmet.ProtuStrankaListFormatedWithAdress_1">
      <item>COLOR ARS d.o.o., Ilica 188, 10000 Zagreb</item>
    </derivirana_varijabla>
  </DomainObject.Predmet.ProtuStrankaListFormatedWithAdress>
  <DomainObject.Predmet.ProtuStrankaListFormatedWithAdressOIB>
    <izvorni_sadrzaj>
      <item>COLOR ARS d.o.o., OIB 57040288711, Ilica 188, 10000 Zagreb</item>
    </izvorni_sadrzaj>
    <derivirana_varijabla naziv="DomainObject.Predmet.ProtuStrankaListFormatedWithAdressOIB_1">
      <item>COLOR ARS d.o.o., OIB 57040288711, Ilica 188, 10000 Zagreb</item>
    </derivirana_varijabla>
  </DomainObject.Predmet.ProtuStrankaListFormatedWithAdressOIB>
  <DomainObject.Predmet.ProtuStrankaListNazivFormated>
    <izvorni_sadrzaj>
      <item>COLOR ARS d.o.o.</item>
    </izvorni_sadrzaj>
    <derivirana_varijabla naziv="DomainObject.Predmet.ProtuStrankaListNazivFormated_1">
      <item>COLOR ARS d.o.o.</item>
    </derivirana_varijabla>
  </DomainObject.Predmet.ProtuStrankaListNazivFormated>
  <DomainObject.Predmet.ProtuStrankaListNazivFormatedOIB>
    <izvorni_sadrzaj>
      <item>COLOR ARS d.o.o., OIB 57040288711</item>
    </izvorni_sadrzaj>
    <derivirana_varijabla naziv="DomainObject.Predmet.ProtuStrankaListNazivFormatedOIB_1">
      <item>COLOR ARS d.o.o., OIB 57040288711</item>
    </derivirana_varijabla>
  </DomainObject.Predmet.ProtuStrankaListNazivFormatedOIB>
  <DomainObject.Predmet.OstaliListFormated>
    <izvorni_sadrzaj>
      <item>Neven Grah</item>
    </izvorni_sadrzaj>
    <derivirana_varijabla naziv="DomainObject.Predmet.OstaliListFormated_1">
      <item>Neven Grah</item>
    </derivirana_varijabla>
  </DomainObject.Predmet.OstaliListFormated>
  <DomainObject.Predmet.OstaliListFormatedOIB>
    <izvorni_sadrzaj>
      <item>Neven Grah, OIB 92880276570</item>
    </izvorni_sadrzaj>
    <derivirana_varijabla naziv="DomainObject.Predmet.OstaliListFormatedOIB_1">
      <item>Neven Grah, OIB 92880276570</item>
    </derivirana_varijabla>
  </DomainObject.Predmet.OstaliListFormatedOIB>
  <DomainObject.Predmet.OstaliListFormatedWithAdress>
    <izvorni_sadrzaj>
      <item>Neven Grah, Ilica 188, 10000 Zagreb</item>
    </izvorni_sadrzaj>
    <derivirana_varijabla naziv="DomainObject.Predmet.OstaliListFormatedWithAdress_1">
      <item>Neven Grah, Ilica 188, 10000 Zagreb</item>
    </derivirana_varijabla>
  </DomainObject.Predmet.OstaliListFormatedWithAdress>
  <DomainObject.Predmet.OstaliListFormatedWithAdressOIB>
    <izvorni_sadrzaj>
      <item>Neven Grah, OIB 92880276570, Ilica 188, 10000 Zagreb</item>
    </izvorni_sadrzaj>
    <derivirana_varijabla naziv="DomainObject.Predmet.OstaliListFormatedWithAdressOIB_1">
      <item>Neven Grah, OIB 92880276570, Ilica 188, 10000 Zagreb</item>
    </derivirana_varijabla>
  </DomainObject.Predmet.OstaliListFormatedWithAdressOIB>
  <DomainObject.Predmet.OstaliListNazivFormated>
    <izvorni_sadrzaj>
      <item>Neven Grah</item>
    </izvorni_sadrzaj>
    <derivirana_varijabla naziv="DomainObject.Predmet.OstaliListNazivFormated_1">
      <item>Neven Grah</item>
    </derivirana_varijabla>
  </DomainObject.Predmet.OstaliListNazivFormated>
  <DomainObject.Predmet.OstaliListNazivFormatedOIB>
    <izvorni_sadrzaj>
      <item>Neven Grah, OIB 92880276570</item>
    </izvorni_sadrzaj>
    <derivirana_varijabla naziv="DomainObject.Predmet.OstaliListNazivFormatedOIB_1">
      <item>Neven Grah, OIB 92880276570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St-1277/2017-9</izvorni_sadrzaj>
    <derivirana_varijabla naziv="DomainObject.PoslovniBrojDokumenta_1">St-1277/2017-9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COLOR ARS d.o.o.</izvorni_sadrzaj>
    <derivirana_varijabla naziv="DomainObject.Predmet.ProtustrankaIDrugi_1">COLOR 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COLOR ARS d.o.o., OIB 57040288711, Ilica 188, 10000 Zagreb</izvorni_sadrzaj>
    <derivirana_varijabla naziv="DomainObject.Predmet.ProtustrankaIDrugiAdressOIB_1">COLOR ARS d.o.o., OIB 57040288711, Ilica 188,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>27. lipnja 2018.</izvorni_sadrzaj>
    <derivirana_varijabla naziv="DomainObject.Predmet.OdlukaRjesenje.DatumPravomocnosti_1">27. lipnja 2018.</derivirana_varijabla>
  </DomainObject.Predmet.OdlukaRjesenje.DatumPravomocnosti>
  <DomainObject.Predmet.OdlukaRjesenje.Oznaka>
    <izvorni_sadrzaj>St-1277/2017-8</izvorni_sadrzaj>
    <derivirana_varijabla naziv="DomainObject.Predmet.OdlukaRjesenje.Oznaka_1">St-1277/2017-8</derivirana_varijabla>
  </DomainObject.Predmet.OdlukaRjesenje.Oznaka>
  <DomainObject.Predmet.SudioniciListNaziv>
    <izvorni_sadrzaj>
      <item>COLOR ARS d.o.o.</item>
      <item>FINA Regionalni centar Zagreb</item>
      <item>Neven Grah</item>
    </izvorni_sadrzaj>
    <derivirana_varijabla naziv="DomainObject.Predmet.SudioniciListNaziv_1">
      <item>COLOR ARS d.o.o.</item>
      <item>FINA Regionalni centar Zagreb</item>
      <item>Neven Grah</item>
    </derivirana_varijabla>
  </DomainObject.Predmet.SudioniciListNaziv>
  <DomainObject.Predmet.SudioniciListAdressOIB>
    <izvorni_sadrzaj>
      <item>COLOR ARS d.o.o., OIB 57040288711, Ilica 188,10000 Zagreb</item>
      <item>FINA Regionalni centar Zagreb, OIB 85821130368, Trg svibanjskih žrtava 1995. br. 1,10000 Zagreb</item>
      <item>Neven Grah, OIB 92880276570, Ilica 188,10000 Zagreb</item>
    </izvorni_sadrzaj>
    <derivirana_varijabla naziv="DomainObject.Predmet.SudioniciListAdressOIB_1">
      <item>COLOR ARS d.o.o., OIB 57040288711, Ilica 188,10000 Zagreb</item>
      <item>FINA Regionalni centar Zagreb, OIB 85821130368, Trg svibanjskih žrtava 1995. br. 1,10000 Zagreb</item>
      <item>Neven Grah, OIB 92880276570, Ilica 188,10000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57040288711</item>
      <item>, OIB 85821130368</item>
      <item>, OIB 92880276570</item>
    </izvorni_sadrzaj>
    <derivirana_varijabla naziv="DomainObject.Predmet.SudioniciListNazivOIB_1">
      <item>, OIB 57040288711</item>
      <item>, OIB 85821130368</item>
      <item>, OIB 92880276570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182CA-CCB6-4A76-BEA0-7954670D7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2718</properties:Characters>
  <properties:Lines>81</properties:Lines>
  <properties:Paragraphs>24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2018-01-26T12:34:00Z</dcterms:created>
  <dc:creator>Korisnik</dc:creator>
  <cp:lastModifiedBy>Darija Miličević</cp:lastModifiedBy>
  <cp:lastPrinted>2018-06-08T12:38:00Z</cp:lastPrinted>
  <dcterms:modified xmlns:xsi="http://www.w3.org/2001/XMLSchema-instance" xsi:type="dcterms:W3CDTF">2018-08-23T07:53:00Z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St-1277/2017-9 / Odluka - Rješenje - određivanje nagrade stečajnom upravitelju (rješenje_-_trošak_privr._st._up..docx)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