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e5a9" w14:paraId="115e5a9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AA5C6B">
        <w:t>516</w:t>
      </w:r>
      <w:r w:rsidR="00CD4711" w:rsidRPr="005207B1">
        <w:t>/</w:t>
      </w:r>
      <w:r w:rsidR="00AA5C6B">
        <w:t>15</w:t>
      </w:r>
      <w:r w:rsidR="0055467A" w:rsidRPr="005207B1">
        <w:t>-</w:t>
      </w:r>
      <w:r w:rsidR="00AA5C6B">
        <w:t>18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AA5C6B" w:rsidR="00AA5C6B">
      <w:pPr>
        <w:spacing w:lineRule="auto" w:line="240" w:after="0"/>
        <w:jc w:val="both"/>
      </w:pPr>
      <w:r>
        <w:tab/>
      </w:r>
      <w:r w:rsidR="00AA5C6B">
        <w:t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PRO-VISION KIKI j.d.o.o. za ugostiteljstvo, OIB: 89655417206 sa sjedištem u Paka 2, 42220 Novi Marof, dana 12. rujna 2016. godine</w:t>
      </w:r>
    </w:p>
    <w:p w:rsidRDefault="00804BB0" w:rsidP="00AA5C6B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AA5C6B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906DC0">
        <w:rPr>
          <w:b/>
          <w:u w:val="single"/>
        </w:rPr>
        <w:t xml:space="preserve">. </w:t>
      </w:r>
      <w:r w:rsidR="003F2605">
        <w:rPr>
          <w:b/>
          <w:u w:val="single"/>
        </w:rPr>
        <w:t>listopada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09,30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AA5C6B" w:rsidP="00AA5C6B" w:rsidR="00AA5C6B">
      <w:pPr>
        <w:spacing w:lineRule="auto" w:line="240" w:after="0"/>
        <w:jc w:val="both"/>
      </w:pPr>
      <w:r>
        <w:t>- direktor dužnika Kristian Jelaš, Sesvete, Trg Lovre Matačića 4</w:t>
      </w:r>
    </w:p>
    <w:p w:rsidRDefault="00804BB0" w:rsidP="00804BB0" w:rsidR="00804BB0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tab/>
        <w:t>I</w:t>
      </w:r>
      <w:r w:rsidR="007678B4">
        <w:t xml:space="preserve">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804BB0">
      <w:pPr>
        <w:spacing w:lineRule="auto" w:line="240" w:after="0"/>
        <w:jc w:val="both"/>
      </w:pPr>
      <w:r>
        <w:tab/>
      </w:r>
      <w:r w:rsidR="003F2605">
        <w:t>Budući da na ročište zaka</w:t>
      </w:r>
      <w:r w:rsidR="00AA5C6B">
        <w:t>zano za 12</w:t>
      </w:r>
      <w:r w:rsidR="003F2605">
        <w:t xml:space="preserve">. </w:t>
      </w:r>
      <w:r w:rsidR="00AA5C6B">
        <w:t>rujna</w:t>
      </w:r>
      <w:r w:rsidR="003F2605"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3F2605" w:rsidP="003F2605" w:rsidR="003F2605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A5C6B">
        <w:t>12</w:t>
      </w:r>
      <w:r w:rsidR="00066C4E" w:rsidRPr="005207B1">
        <w:t xml:space="preserve">. </w:t>
      </w:r>
      <w:r w:rsidR="00AA5C6B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A496C" w:rsidR="003F260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3F2605" w:rsidP="008704A4" w:rsidR="003F2605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AA5C6B" w:rsidP="00AA5C6B" w:rsidR="00AA5C6B">
      <w:pPr>
        <w:spacing w:lineRule="auto" w:line="240" w:after="0"/>
        <w:jc w:val="both"/>
      </w:pPr>
      <w:r>
        <w:t>DNA:</w:t>
      </w:r>
    </w:p>
    <w:p w:rsidRDefault="00AA5C6B" w:rsidP="00AA5C6B" w:rsidR="00AA5C6B">
      <w:pPr>
        <w:spacing w:lineRule="auto" w:line="240" w:after="0"/>
        <w:jc w:val="both"/>
      </w:pPr>
      <w:r>
        <w:t>- predlagatelj FINANCIJSKA AGENCIJA, Podružnica Varaždin, Augusta Cesarca 2</w:t>
      </w:r>
    </w:p>
    <w:p w:rsidRDefault="00AA5C6B" w:rsidP="00AA5C6B" w:rsidR="00AA5C6B">
      <w:pPr>
        <w:spacing w:lineRule="auto" w:line="240" w:after="0"/>
        <w:jc w:val="both"/>
      </w:pPr>
      <w:r>
        <w:t>- direktor dužnika Kristian Jelaš, Sesvete, Trg Lovre Matačića 4</w:t>
      </w:r>
    </w:p>
    <w:p w:rsidRDefault="00AA5C6B" w:rsidP="00AA5C6B" w:rsidR="00AA5C6B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B2C" w:rsidP="00CD4711" w:rsidR="00BD1B2C">
      <w:pPr>
        <w:spacing w:lineRule="auto" w:line="240" w:after="0"/>
      </w:pPr>
      <w:r>
        <w:separator/>
      </w:r>
    </w:p>
  </w:endnote>
  <w:endnote w:id="0" w:type="continuationSeparator">
    <w:p w:rsidRDefault="00BD1B2C" w:rsidP="00CD4711" w:rsidR="00BD1B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B2C" w:rsidP="00CD4711" w:rsidR="00BD1B2C">
      <w:pPr>
        <w:spacing w:lineRule="auto" w:line="240" w:after="0"/>
      </w:pPr>
      <w:r>
        <w:separator/>
      </w:r>
    </w:p>
  </w:footnote>
  <w:footnote w:id="0" w:type="continuationSeparator">
    <w:p w:rsidRDefault="00BD1B2C" w:rsidP="00CD4711" w:rsidR="00BD1B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762">
          <w:rPr>
            <w:noProof/>
          </w:rPr>
          <w:t>2</w:t>
        </w:r>
        <w:r>
          <w:fldChar w:fldCharType="end"/>
        </w:r>
      </w:p>
    </w:sdtContent>
  </w:sdt>
  <w:p w:rsidRDefault="00BA496C" w:rsidP="00BA496C" w:rsidR="00BA496C" w:rsidRPr="005207B1">
    <w:pPr>
      <w:pStyle w:val="Zaglavlje"/>
      <w:jc w:val="right"/>
    </w:pPr>
    <w:r>
      <w:t>Poslovni broj: 2 St-516</w:t>
    </w:r>
    <w:r w:rsidRPr="005207B1">
      <w:t>/</w:t>
    </w:r>
    <w:r>
      <w:t>15</w:t>
    </w:r>
    <w:r w:rsidRPr="005207B1">
      <w:t>-</w:t>
    </w:r>
    <w:r>
      <w:t>18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17762"/>
    <w:rsid w:val="0023791A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04A4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710AC"/>
    <w:rsid w:val="00AA5C6B"/>
    <w:rsid w:val="00AA771F"/>
    <w:rsid w:val="00AC1C85"/>
    <w:rsid w:val="00AC1CAE"/>
    <w:rsid w:val="00AC256F"/>
    <w:rsid w:val="00AC4BF5"/>
    <w:rsid w:val="00B23A1B"/>
    <w:rsid w:val="00B64216"/>
    <w:rsid w:val="00BA496C"/>
    <w:rsid w:val="00BB07B4"/>
    <w:rsid w:val="00BD1B2C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1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33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St-516/2015</izvorni_sadrzaj>
    <derivirana_varijabla naziv="DomainObject.Predmet.OznakaBroj_1">St-516/2015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PRO-VISION KIKI j.d.o.o. za ugostiteljstvo zastupanog po punomoćniku Kristian Jelaš</izvorni_sadrzaj>
    <derivirana_varijabla naziv="DomainObject.Predmet.ProtustrankaFormated_1">  PRO-VISION KIKI j.d.o.o. za ugostiteljstvo zastupanog po punomoćniku Kristian Jelaš</derivirana_varijabla>
  </DomainObject.Predmet.ProtustrankaFormated>
  <DomainObject.Predmet.ProtustrankaFormatedOIB>
    <izvorni_sadrzaj>  PRO-VISION KIKI j.d.o.o. za ugostiteljstvo, OIB 89655417206 zastupanog po punomoćniku Kristian Jelaš</izvorni_sadrzaj>
    <derivirana_varijabla naziv="DomainObject.Predmet.ProtustrankaFormatedOIB_1">  PRO-VISION KIKI j.d.o.o. za ugostiteljstvo, OIB 89655417206 zastupanog po punomoćniku Kristian Jelaš</derivirana_varijabla>
  </DomainObject.Predmet.ProtustrankaFormatedOIB>
  <DomainObject.Predmet.ProtustrankaFormatedWithAdress>
    <izvorni_sadrzaj> PRO-VISION KIKI j.d.o.o. za ugostiteljstvo, Paka 2, 42220 Novi Marof zastupanog po punomoćniku Kristian Jelaš</izvorni_sadrzaj>
    <derivirana_varijabla naziv="DomainObject.Predmet.ProtustrankaFormatedWithAdress_1"> PRO-VISION KIKI j.d.o.o. za ugostiteljstvo, Paka 2, 42220 Novi Marof zastupanog po punomoćniku Kristian Jelaš</derivirana_varijabla>
  </DomainObject.Predmet.ProtustrankaFormatedWithAdress>
  <DomainObject.Predmet.ProtustrankaFormatedWithAdressOIB>
    <izvorni_sadrzaj> PRO-VISION KIKI j.d.o.o. za ugostiteljstvo, OIB 89655417206, Paka 2, 42220 Novi Marof zastupanog po punomoćniku Kristian Jelaš</izvorni_sadrzaj>
    <derivirana_varijabla naziv="DomainObject.Predmet.ProtustrankaFormatedWithAdressOIB_1"> PRO-VISION KIKI j.d.o.o. za ugostiteljstvo, OIB 89655417206, Paka 2, 42220 Novi Marof zastupanog po punomoćniku Kristian Jelaš</derivirana_varijabla>
  </DomainObject.Predmet.ProtustrankaFormatedWithAdressOIB>
  <DomainObject.Predmet.ProtustrankaWithAdress>
    <izvorni_sadrzaj>PRO-VISION KIKI j.d.o.o. za ugostiteljstvo Paka 2, 42220 Novi Marof</izvorni_sadrzaj>
    <derivirana_varijabla naziv="DomainObject.Predmet.ProtustrankaWithAdress_1">PRO-VISION KIKI j.d.o.o. za ugostiteljstvo Paka 2, 42220 Novi Marof</derivirana_varijabla>
  </DomainObject.Predmet.ProtustrankaWithAdress>
  <DomainObject.Predmet.ProtustrankaWithAdressOIB>
    <izvorni_sadrzaj>PRO-VISION KIKI j.d.o.o. za ugostiteljstvo, OIB 89655417206, Paka 2, 42220 Novi Marof</izvorni_sadrzaj>
    <derivirana_varijabla naziv="DomainObject.Predmet.ProtustrankaWithAdressOIB_1">PRO-VISION KIKI j.d.o.o. za ugostiteljstvo, OIB 89655417206, Paka 2, 42220 Novi Marof</derivirana_varijabla>
  </DomainObject.Predmet.ProtustrankaWithAdressOIB>
  <DomainObject.Predmet.ProtustrankaNazivFormated>
    <izvorni_sadrzaj>PRO-VISION KIKI j.d.o.o. za ugostiteljstvo</izvorni_sadrzaj>
    <derivirana_varijabla naziv="DomainObject.Predmet.ProtustrankaNazivFormated_1">PRO-VISION KIKI j.d.o.o. za ugostiteljstvo</derivirana_varijabla>
  </DomainObject.Predmet.ProtustrankaNazivFormated>
  <DomainObject.Predmet.ProtustrankaNazivFormatedOIB>
    <izvorni_sadrzaj>PRO-VISION KIKI j.d.o.o. za ugostiteljstvo, OIB 89655417206</izvorni_sadrzaj>
    <derivirana_varijabla naziv="DomainObject.Predmet.ProtustrankaNazivFormatedOIB_1">PRO-VISION KIKI j.d.o.o. za ugostiteljstvo, OIB 89655417206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14233.98</izvorni_sadrzaj>
    <derivirana_varijabla naziv="DomainObject.Predmet.TrenutnaVrijednost_1">14233.98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PRO-VISION KIKI j.d.o.o. za ugostiteljstvo zastupanog po punomoćniku Kristian Jelaš</item>
    </izvorni_sadrzaj>
    <derivirana_varijabla naziv="DomainObject.Predmet.ProtuStrankaListFormated_1">
      <item>PRO-VISION KIKI j.d.o.o. za ugostiteljstvo zastupanog po punomoćniku Kristian Jelaš</item>
    </derivirana_varijabla>
  </DomainObject.Predmet.ProtuStrankaListFormated>
  <DomainObject.Predmet.ProtuStrankaListFormatedOIB>
    <izvorni_sadrzaj>
      <item>PRO-VISION KIKI j.d.o.o. za ugostiteljstvo, OIB 89655417206 zastupanog po punomoćniku Kristian Jelaš</item>
    </izvorni_sadrzaj>
    <derivirana_varijabla naziv="DomainObject.Predmet.ProtuStrankaListFormatedOIB_1">
      <item>PRO-VISION KIKI j.d.o.o. za ugostiteljstvo, OIB 89655417206 zastupanog po punomoćniku Kristian Jelaš</item>
    </derivirana_varijabla>
  </DomainObject.Predmet.ProtuStrankaListFormatedOIB>
  <DomainObject.Predmet.ProtuStrankaListFormatedWithAdress>
    <izvorni_sadrzaj>
      <item>PRO-VISION KIKI j.d.o.o. za ugostiteljstvo, Paka 2, 42220 Novi Marof zastupanog po punomoćniku Kristian Jelaš</item>
    </izvorni_sadrzaj>
    <derivirana_varijabla naziv="DomainObject.Predmet.ProtuStrankaListFormatedWithAdress_1">
      <item>PRO-VISION KIKI j.d.o.o. za ugostiteljstvo, Paka 2, 42220 Novi Marof zastupanog po punomoćniku Kristian Jelaš</item>
    </derivirana_varijabla>
  </DomainObject.Predmet.ProtuStrankaListFormatedWithAdress>
  <DomainObject.Predmet.ProtuStrankaListFormatedWithAdressOIB>
    <izvorni_sadrzaj>
      <item>PRO-VISION KIKI j.d.o.o. za ugostiteljstvo, OIB 89655417206, Paka 2, 42220 Novi Marof zastupanog po punomoćniku Kristian Jelaš</item>
    </izvorni_sadrzaj>
    <derivirana_varijabla naziv="DomainObject.Predmet.ProtuStrankaListFormatedWithAdressOIB_1">
      <item>PRO-VISION KIKI j.d.o.o. za ugostiteljstvo, OIB 89655417206, Paka 2, 42220 Novi Marof zastupanog po punomoćniku Kristian Jelaš</item>
    </derivirana_varijabla>
  </DomainObject.Predmet.ProtuStrankaListFormatedWithAdressOIB>
  <DomainObject.Predmet.ProtuStrankaListNazivFormated>
    <izvorni_sadrzaj>
      <item>PRO-VISION KIKI j.d.o.o. za ugostiteljstvo</item>
    </izvorni_sadrzaj>
    <derivirana_varijabla naziv="DomainObject.Predmet.ProtuStrankaListNazivFormated_1">
      <item>PRO-VISION KIKI j.d.o.o. za ugostiteljstvo</item>
    </derivirana_varijabla>
  </DomainObject.Predmet.ProtuStrankaListNazivFormated>
  <DomainObject.Predmet.ProtuStrankaListNazivFormatedOIB>
    <izvorni_sadrzaj>
      <item>PRO-VISION KIKI j.d.o.o. za ugostiteljstvo, OIB 89655417206</item>
    </izvorni_sadrzaj>
    <derivirana_varijabla naziv="DomainObject.Predmet.ProtuStrankaListNazivFormatedOIB_1">
      <item>PRO-VISION KIKI j.d.o.o. za ugostiteljstvo, OIB 89655417206</item>
    </derivirana_varijabla>
  </DomainObject.Predmet.ProtuStrankaListNazivFormatedOIB>
  <DomainObject.Predmet.OstaliListFormated>
    <izvorni_sadrzaj>
      <item>Sudski registar</item>
      <item>e-Oglasna</item>
      <item>Kristian Jelaš punomoćnik sudionika u postupku PRO-VISION KIKI j.d.o.o. za ugostiteljstvo</item>
    </izvorni_sadrzaj>
    <derivirana_varijabla naziv="DomainObject.Predmet.OstaliListFormated_1">
      <item>Sudski registar</item>
      <item>e-Oglasna</item>
      <item>Kristian Jelaš punomoćnik sudionika u postupku PRO-VISION KIKI j.d.o.o. za ugostiteljstvo</item>
    </derivirana_varijabla>
  </DomainObject.Predmet.OstaliListFormated>
  <DomainObject.Predmet.OstaliListFormatedOIB>
    <izvorni_sadrzaj>
      <item>Sudski registar</item>
      <item>e-Oglasna</item>
      <item>Kristian Jelaš, OIB 06608703981 punomoćnik sudionika u postupku PRO-VISION KIKI j.d.o.o. za ugostiteljstvo</item>
    </izvorni_sadrzaj>
    <derivirana_varijabla naziv="DomainObject.Predmet.OstaliListFormatedOIB_1">
      <item>Sudski registar</item>
      <item>e-Oglasna</item>
      <item>Kristian Jelaš, OIB 06608703981 punomoćnik sudionika u postupku PRO-VISION KIKI j.d.o.o. za ugostiteljstvo</item>
    </derivirana_varijabla>
  </DomainObject.Predmet.OstaliListFormatedOIB>
  <DomainObject.Predmet.OstaliListFormatedWithAdress>
    <izvorni_sadrzaj>
      <item>Sudski registar</item>
      <item>e-Oglasna</item>
      <item>Kristian Jelaš, Trg Lovre Matačića 4, 10360 Sesvete punomoćnik sudionika u postupku PRO-VISION KIKI j.d.o.o. za ugostiteljstvo</item>
    </izvorni_sadrzaj>
    <derivirana_varijabla naziv="DomainObject.Predmet.OstaliListFormatedWithAdress_1">
      <item>Sudski registar</item>
      <item>e-Oglasna</item>
      <item>Kristian Jelaš, Trg Lovre Matačića 4, 10360 Sesvete punomoćnik sudionika u postupku PRO-VISION KIKI j.d.o.o. za ugostiteljstvo</item>
    </derivirana_varijabla>
  </DomainObject.Predmet.OstaliListFormatedWithAdress>
  <DomainObject.Predmet.OstaliListFormatedWithAdressOIB>
    <izvorni_sadrzaj>
      <item>Sudski registar</item>
      <item>e-Oglasna</item>
      <item>Kristian Jelaš, OIB 06608703981, Trg Lovre Matačića 4, 10360 Sesvete punomoćnik sudionika u postupku PRO-VISION KIKI j.d.o.o. za ugostiteljstvo</item>
    </izvorni_sadrzaj>
    <derivirana_varijabla naziv="DomainObject.Predmet.OstaliListFormatedWithAdressOIB_1">
      <item>Sudski registar</item>
      <item>e-Oglasna</item>
      <item>Kristian Jelaš, OIB 06608703981, Trg Lovre Matačića 4, 10360 Sesvete punomoćnik sudionika u postupku PRO-VISION KIKI j.d.o.o. za ugostiteljstvo</item>
    </derivirana_varijabla>
  </DomainObject.Predmet.OstaliListFormatedWithAdressOIB>
  <DomainObject.Predmet.OstaliListNazivFormated>
    <izvorni_sadrzaj>
      <item>Sudski registar</item>
      <item>e-Oglasna</item>
      <item>Kristian Jelaš</item>
    </izvorni_sadrzaj>
    <derivirana_varijabla naziv="DomainObject.Predmet.OstaliListNazivFormated_1">
      <item>Sudski registar</item>
      <item>e-Oglasna</item>
      <item>Kristian Jelaš</item>
    </derivirana_varijabla>
  </DomainObject.Predmet.OstaliListNazivFormated>
  <DomainObject.Predmet.OstaliListNazivFormatedOIB>
    <izvorni_sadrzaj>
      <item>Sudski registar</item>
      <item>e-Oglasna</item>
      <item>Kristian Jelaš, OIB 06608703981</item>
    </izvorni_sadrzaj>
    <derivirana_varijabla naziv="DomainObject.Predmet.OstaliListNazivFormatedOIB_1">
      <item>Sudski registar</item>
      <item>e-Oglasna</item>
      <item>Kristian Jelaš, OIB 06608703981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PRO-VISION KIKI j.d.o.o. za ugostiteljstvo</izvorni_sadrzaj>
    <derivirana_varijabla naziv="DomainObject.Predmet.ProtustrankaIDrugi_1">PRO-VISION KIKI j.d.o.o. za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PRO-VISION KIKI j.d.o.o. za ugostiteljstvo, OIB 89655417206, Paka 2, 42220 Novi Marof</izvorni_sadrzaj>
    <derivirana_varijabla naziv="DomainObject.Predmet.ProtustrankaIDrugiAdressOIB_1">PRO-VISION KIKI j.d.o.o. za ugostiteljstvo, OIB 89655417206, Paka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PRO-VISION KIKI j.d.o.o. za ugostiteljstvo</item>
      <item>e-Oglasna</item>
      <item>Sudski registar</item>
      <item>Kristian Jelaš</item>
    </izvorni_sadrzaj>
    <derivirana_varijabla naziv="DomainObject.Predmet.SudioniciListNaziv_1">
      <item>Financijska agencija</item>
      <item>PRO-VISION KIKI j.d.o.o. za ugostiteljstvo</item>
      <item>e-Oglasna</item>
      <item>Sudski registar</item>
      <item>Kristian Jelaš</item>
    </derivirana_varijabla>
  </DomainObject.Predmet.SudioniciListNaziv>
  <DomainObject.Predmet.SudioniciListAdressOIB>
    <izvorni_sadrzaj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</izvorni_sadrzaj>
    <derivirana_varijabla naziv="DomainObject.Predmet.SudioniciListAdressOIB_1">
      <item>Financijska agencija, OIB 85821130368, A.Cesarca 2,42000 Varaždin</item>
      <item>PRO-VISION KIKI j.d.o.o. za ugostiteljstvo, OIB 89655417206, Paka 2,42220 Novi Marof</item>
      <item>e-Oglasna</item>
      <item>Sudski registar</item>
      <item>Kristian Jelaš, OIB 06608703981, Trg Lovre Matačića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89655417206</item>
      <item>, OIB null</item>
      <item>, OIB null</item>
      <item>, OIB 06608703981</item>
    </izvorni_sadrzaj>
    <derivirana_varijabla naziv="DomainObject.Predmet.SudioniciListNazivOIB_1">
      <item>, OIB 85821130368</item>
      <item>, OIB 89655417206</item>
      <item>, OIB null</item>
      <item>, OIB null</item>
      <item>, OIB 06608703981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D8988-B88D-4F6B-A931-10960D1B5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1791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2016-09-12T09:34:00Z</dcterms:created>
  <dc:creator>Maja Valušnig</dc:creator>
  <cp:lastModifiedBy>Marko Makaj</cp:lastModifiedBy>
  <cp:lastPrinted>2016-09-12T09:35:00Z</cp:lastPrinted>
  <dcterms:modified xmlns:xsi="http://www.w3.org/2001/XMLSchema-instance" xsi:type="dcterms:W3CDTF">2016-09-12T09:51:00Z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