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e746" w14:paraId="5fbe746" w:rsidRDefault="00DB43A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43AE" w:rsidP="00DB43AE" w:rsidR="00DB43AE">
      <w:pPr>
        <w:pStyle w:val="Bezproreda"/>
      </w:pPr>
    </w:p>
    <w:p w:rsidRDefault="00DB43AE" w:rsidP="00DB43AE" w:rsidR="00DB43AE">
      <w:pPr>
        <w:pStyle w:val="Bezproreda"/>
      </w:pPr>
    </w:p>
    <w:p w:rsidRDefault="00DB43AE" w:rsidP="00DB43AE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DB43AE" w:rsidP="00DB43AE" w:rsidR="00DB43AE">
      <w:pPr>
        <w:pStyle w:val="Bezproreda"/>
      </w:pPr>
      <w:r>
        <w:t>Trgovački sud u Bjelovaru</w:t>
      </w:r>
    </w:p>
    <w:p w:rsidRDefault="00DB43AE" w:rsidP="00DB43AE" w:rsidR="00DB43A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B43AE" w:rsidP="00DB43AE" w:rsidR="00DB43AE">
      <w:pPr>
        <w:pStyle w:val="Bezproreda"/>
      </w:pPr>
    </w:p>
    <w:p w:rsidRDefault="00DB43AE" w:rsidP="00DB43AE" w:rsidR="00DB43AE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St-351/2018-5</w:t>
      </w:r>
    </w:p>
    <w:p w:rsidRDefault="00DB43AE" w:rsidP="00DB43AE" w:rsidR="00DB43AE">
      <w:pPr>
        <w:rPr>
          <w:szCs w:val="24"/>
          <w:lang w:val="hr-HR"/>
        </w:rPr>
      </w:pPr>
    </w:p>
    <w:p w:rsidRDefault="00DB43AE" w:rsidP="00DB43AE" w:rsidR="00DB43AE">
      <w:pPr>
        <w:jc w:val="center"/>
        <w:rPr>
          <w:szCs w:val="24"/>
          <w:lang w:val="hr-HR"/>
        </w:rPr>
      </w:pPr>
    </w:p>
    <w:p w:rsidRDefault="00DB43AE" w:rsidP="00DB43AE" w:rsidR="00DB43A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DB43AE" w:rsidP="00DB43AE" w:rsidR="00DB43AE">
      <w:pPr>
        <w:jc w:val="center"/>
        <w:rPr>
          <w:szCs w:val="24"/>
          <w:lang w:val="hr-HR"/>
        </w:rPr>
      </w:pPr>
    </w:p>
    <w:p w:rsidRDefault="00DB43AE" w:rsidP="00DB43AE" w:rsidR="00DB43A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DB43AE" w:rsidP="00DB43AE" w:rsidR="00DB43AE">
      <w:pPr>
        <w:jc w:val="center"/>
        <w:rPr>
          <w:szCs w:val="24"/>
          <w:lang w:val="hr-HR"/>
        </w:rPr>
      </w:pPr>
    </w:p>
    <w:p w:rsidRDefault="00DB43AE" w:rsidP="00DB43AE" w:rsidR="00DB43AE">
      <w:pPr>
        <w:jc w:val="both"/>
        <w:rPr>
          <w:szCs w:val="24"/>
          <w:lang w:val="hr-HR"/>
        </w:rPr>
      </w:pPr>
    </w:p>
    <w:p w:rsidRDefault="00DB43AE" w:rsidP="00DB43AE" w:rsidR="00DB43AE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EMSAN UGOSTITELJSTVO j.d.o.o. za ugostiteljstvo i usluge Križ, Josipa Badalića 41, OIB: 26668691521,  15. lipnja 2018. </w:t>
      </w:r>
    </w:p>
    <w:p w:rsidRDefault="00DB43AE" w:rsidP="00DB43AE" w:rsidR="00DB43AE">
      <w:pPr>
        <w:ind w:firstLine="851"/>
        <w:jc w:val="both"/>
        <w:rPr>
          <w:noProof/>
          <w:szCs w:val="24"/>
          <w:lang w:val="hr-HR"/>
        </w:rPr>
      </w:pPr>
    </w:p>
    <w:p w:rsidRDefault="00DB43AE" w:rsidP="00DB43AE" w:rsidR="00DB43AE">
      <w:pPr>
        <w:ind w:firstLine="851"/>
        <w:jc w:val="both"/>
        <w:rPr>
          <w:noProof/>
          <w:szCs w:val="24"/>
          <w:lang w:val="hr-HR"/>
        </w:rPr>
      </w:pPr>
    </w:p>
    <w:p w:rsidRDefault="00DB43AE" w:rsidP="00DB43AE" w:rsidR="00DB43AE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DB43AE" w:rsidP="00DB43AE" w:rsidR="00DB43AE">
      <w:pPr>
        <w:jc w:val="both"/>
        <w:rPr>
          <w:szCs w:val="24"/>
          <w:lang w:val="hr-HR"/>
        </w:rPr>
      </w:pPr>
    </w:p>
    <w:p w:rsidRDefault="00DB43AE" w:rsidP="00DB43AE" w:rsidR="00DB43AE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EMSAN UGOSTITELJSTVO j.d.o.o. za ugostiteljstvo i usluge Križ, Josipa Badalića 41, OIB: 26668691521,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50-351-18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HR05 540-351-18.</w:t>
      </w:r>
    </w:p>
    <w:p w:rsidRDefault="00DB43AE" w:rsidP="00DB43AE" w:rsidR="00DB43AE">
      <w:pPr>
        <w:ind w:firstLine="851"/>
        <w:jc w:val="both"/>
        <w:rPr>
          <w:szCs w:val="24"/>
        </w:rPr>
      </w:pPr>
    </w:p>
    <w:p w:rsidRDefault="00DB43AE" w:rsidP="00DB43AE" w:rsidR="00DB43A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DB43AE" w:rsidP="00DB43AE" w:rsidR="00DB43A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B43AE" w:rsidP="00DB43AE" w:rsidR="00DB43A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B43AE" w:rsidP="00DB43AE" w:rsidR="00DB43AE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B43AE" w:rsidP="00DB43AE" w:rsidR="00DB43AE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DB43AE" w:rsidP="00DB43AE" w:rsidR="00DB43A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DB43AE" w:rsidP="00DB43AE" w:rsidR="00DB43AE">
      <w:pPr>
        <w:ind w:firstLine="851"/>
        <w:jc w:val="both"/>
        <w:rPr>
          <w:szCs w:val="24"/>
          <w:lang w:val="hr-HR"/>
        </w:rPr>
      </w:pPr>
    </w:p>
    <w:p w:rsidRDefault="00DB43AE" w:rsidP="00DB43AE" w:rsidR="00DB43A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EMSAN UGOSTITELJSTVO j.d.o.o. za ugostiteljstvo i usluge Križ, Josipa Badalića 41, OIB: 26668691521.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DB43AE" w:rsidP="00DB43AE" w:rsidR="00DB43A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DB43AE" w:rsidP="00DB43AE" w:rsidR="00DB43A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14. lipnja 2018. godine sud zaključuje da dužnik ne raspolaže imovinom koja bi bila dovoljna za namirenje troškova prethodnog i stečajnog postupka.</w:t>
      </w:r>
    </w:p>
    <w:p w:rsidRDefault="00DB43AE" w:rsidP="00DB43AE" w:rsidR="00DB43AE">
      <w:pPr>
        <w:jc w:val="both"/>
        <w:rPr>
          <w:szCs w:val="24"/>
          <w:lang w:val="hr-HR"/>
        </w:rPr>
      </w:pPr>
    </w:p>
    <w:p w:rsidRDefault="00DB43AE" w:rsidP="00DB43AE" w:rsidR="00DB43A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DB43AE" w:rsidP="00DB43AE" w:rsidR="00DB43AE">
      <w:pPr>
        <w:ind w:firstLine="851"/>
        <w:jc w:val="both"/>
        <w:rPr>
          <w:szCs w:val="24"/>
          <w:lang w:val="hr-HR"/>
        </w:rPr>
      </w:pPr>
    </w:p>
    <w:p w:rsidRDefault="00DB43AE" w:rsidP="00DB43AE" w:rsidR="00DB43A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DB43AE" w:rsidP="00DB43AE" w:rsidR="00DB43AE">
      <w:pPr>
        <w:jc w:val="both"/>
        <w:rPr>
          <w:szCs w:val="24"/>
          <w:lang w:val="hr-HR"/>
        </w:rPr>
      </w:pPr>
    </w:p>
    <w:p w:rsidRDefault="00DB43AE" w:rsidP="00DB43AE" w:rsidR="00DB43A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DB43AE" w:rsidP="00DB43AE" w:rsidR="00DB43AE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DB43AE" w:rsidP="00DB43AE" w:rsidR="00DB43AE">
      <w:pPr>
        <w:ind w:firstLine="5103"/>
        <w:jc w:val="both"/>
        <w:rPr>
          <w:szCs w:val="24"/>
          <w:lang w:val="hr-HR"/>
        </w:rPr>
      </w:pPr>
    </w:p>
    <w:p w:rsidRDefault="00DB43AE" w:rsidP="00DB43AE" w:rsidR="00DB43A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DB43AE" w:rsidP="00DB43AE" w:rsidR="00DB43AE">
      <w:pPr>
        <w:rPr>
          <w:szCs w:val="24"/>
          <w:lang w:val="hr-HR"/>
        </w:rPr>
      </w:pPr>
    </w:p>
    <w:p w:rsidRDefault="00DB43AE" w:rsidP="00DB43AE" w:rsidR="00DB43AE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DB43AE" w:rsidP="00DB43AE" w:rsidR="00DB43AE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Vesna Dragišić</w:t>
      </w:r>
    </w:p>
    <w:p w:rsidRDefault="00DB43AE" w:rsidP="00DB43AE" w:rsidR="00DB43AE">
      <w:pPr>
        <w:jc w:val="both"/>
        <w:rPr>
          <w:szCs w:val="24"/>
          <w:lang w:val="hr-HR"/>
        </w:rPr>
      </w:pPr>
    </w:p>
    <w:p w:rsidRDefault="00DB43AE" w:rsidP="00DB43AE" w:rsidR="00DB43AE">
      <w:pPr>
        <w:jc w:val="both"/>
        <w:rPr>
          <w:szCs w:val="24"/>
          <w:lang w:val="hr-HR"/>
        </w:rPr>
      </w:pPr>
    </w:p>
    <w:p w:rsidRDefault="00DB43AE" w:rsidP="00DB43AE" w:rsidR="00DB43AE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B43AE" w:rsidP="00DB43AE" w:rsidR="00DB43A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B43A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989398"/>
      <w:docPartObj>
        <w:docPartGallery w:val="Page Numbers (Top of Page)"/>
        <w:docPartUnique/>
      </w:docPartObj>
    </w:sdtPr>
    <w:sdtContent>
      <w:p w:rsidRDefault="00DB43AE" w:rsidR="00DB43A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B43AE" w:rsidR="008333A9">
    <w:pPr>
      <w:pStyle w:val="Zaglavlje"/>
    </w:pPr>
    <w:r>
      <w:t>Poslovni broj: 1 St-351/2018-5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3AE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B43A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B43AE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B43A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B43A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St-351/2018-5</izvorni_sadrzaj>
    <derivirana_varijabla naziv="DomainObject.Oznaka_1">St-351/2018-5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EMSAN UGOSTITELJSTVO jednostavno društvo s ograničenom odgovornošću za ugostiteljstvo i usluge</izvorni_sadrzaj>
    <derivirana_varijabla naziv="DomainObject.Predmet.ProtustrankaFormated_1">  EMSAN UGOSTITELJSTVO jednostavno društvo s ograničenom odgovornošću za ugostiteljstvo i usluge</derivirana_varijabla>
  </DomainObject.Predmet.ProtustrankaFormated>
  <DomainObject.Predmet.ProtustrankaFormatedOIB>
    <izvorni_sadrzaj>  EMSAN UGOSTITELJSTVO jednostavno društvo s ograničenom odgovornošću za ugostiteljstvo i usluge, OIB 26668691521</izvorni_sadrzaj>
    <derivirana_varijabla naziv="DomainObject.Predmet.ProtustrankaFormatedOIB_1">  EMSAN UGOSTITELJSTVO jednostavno društvo s ograničenom odgovornošću za ugostiteljstvo i usluge, OIB 26668691521</derivirana_varijabla>
  </DomainObject.Predmet.ProtustrankaFormatedOIB>
  <DomainObject.Predmet.ProtustrankaFormatedWithAdress>
    <izvorni_sadrzaj> EMSAN UGOSTITELJSTVO jednostavno društvo s ograničenom odgovornošću za ugostiteljstvo i usluge, Josipa Badalića 41, 10314 Križ</izvorni_sadrzaj>
    <derivirana_varijabla naziv="DomainObject.Predmet.ProtustrankaFormatedWithAdress_1"> EMSAN UGOSTITELJSTVO jednostavno društvo s ograničenom odgovornošću za ugostiteljstvo i usluge, Josipa Badalića 41, 10314 Križ</derivirana_varijabla>
  </DomainObject.Predmet.ProtustrankaFormatedWithAdress>
  <DomainObject.Predmet.ProtustrankaFormatedWithAdressOIB>
    <izvorni_sadrzaj> EMSAN UGOSTITELJSTVO jednostavno društvo s ograničenom odgovornošću za ugostiteljstvo i usluge, OIB 26668691521, Josipa Badalića 41, 10314 Križ</izvorni_sadrzaj>
    <derivirana_varijabla naziv="DomainObject.Predmet.ProtustrankaFormatedWithAdressOIB_1"> EMSAN UGOSTITELJSTVO jednostavno društvo s ograničenom odgovornošću za ugostiteljstvo i usluge, OIB 26668691521, Josipa Badalića 41, 10314 Križ</derivirana_varijabla>
  </DomainObject.Predmet.ProtustrankaFormatedWithAdressOIB>
  <DomainObject.Predmet.ProtustrankaWithAdress>
    <izvorni_sadrzaj>EMSAN UGOSTITELJSTVO jednostavno društvo s ograničenom odgovornošću za ugostiteljstvo i usluge Josipa Badalića 41, 10314 Križ</izvorni_sadrzaj>
    <derivirana_varijabla naziv="DomainObject.Predmet.ProtustrankaWithAdress_1">EMSAN UGOSTITELJSTVO jednostavno društvo s ograničenom odgovornošću za ugostiteljstvo i usluge Josipa Badalića 41, 10314 Križ</derivirana_varijabla>
  </DomainObject.Predmet.ProtustrankaWithAdress>
  <DomainObject.Predmet.ProtustrankaWithAdressOIB>
    <izvorni_sadrzaj>EMSAN UGOSTITELJSTVO jednostavno društvo s ograničenom odgovornošću za ugostiteljstvo i usluge, OIB 26668691521, Josipa Badalića 41, 10314 Križ</izvorni_sadrzaj>
    <derivirana_varijabla naziv="DomainObject.Predmet.ProtustrankaWithAdressOIB_1">EMSAN UGOSTITELJSTVO jednostavno društvo s ograničenom odgovornošću za ugostiteljstvo i usluge, OIB 26668691521, Josipa Badalića 41, 10314 Križ</derivirana_varijabla>
  </DomainObject.Predmet.ProtustrankaWithAdressOIB>
  <DomainObject.Predmet.ProtustrankaNazivFormated>
    <izvorni_sadrzaj>EMSAN UGOSTITELJSTVO jednostavno društvo s ograničenom odgovornošću za ugostiteljstvo i usluge</izvorni_sadrzaj>
    <derivirana_varijabla naziv="DomainObject.Predmet.ProtustrankaNazivFormated_1">EMSAN UGOSTITELJSTVO jednostavno društvo s ograničenom odgovornošću za ugostiteljstvo i usluge</derivirana_varijabla>
  </DomainObject.Predmet.ProtustrankaNazivFormated>
  <DomainObject.Predmet.ProtustrankaNazivFormatedOIB>
    <izvorni_sadrzaj>EMSAN UGOSTITELJSTVO jednostavno društvo s ograničenom odgovornošću za ugostiteljstvo i usluge, OIB 26668691521</izvorni_sadrzaj>
    <derivirana_varijabla naziv="DomainObject.Predmet.ProtustrankaNazivFormatedOIB_1">EMSAN UGOSTITELJSTVO jednostavno društvo s ograničenom odgovornošću za ugostiteljstvo i usluge, OIB 26668691521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EMSAN UGOSTITELJSTVO jednostavno društvo s ograničenom odgovornošću za ugostiteljstvo i usluge</item>
    </izvorni_sadrzaj>
    <derivirana_varijabla naziv="DomainObject.Predmet.ProtuStrankaListFormated_1">
      <item>EMSAN UGOSTITELJSTVO jednostavno društvo s ograničenom odgovornošću za ugostiteljstvo i usluge</item>
    </derivirana_varijabla>
  </DomainObject.Predmet.ProtuStrankaListFormated>
  <DomainObject.Predmet.ProtuStrankaListFormatedOIB>
    <izvorni_sadrzaj>
      <item>EMSAN UGOSTITELJSTVO jednostavno društvo s ograničenom odgovornošću za ugostiteljstvo i usluge, OIB 26668691521</item>
    </izvorni_sadrzaj>
    <derivirana_varijabla naziv="DomainObject.Predmet.ProtuStrankaListFormatedOIB_1">
      <item>EMSAN UGOSTITELJSTVO jednostavno društvo s ograničenom odgovornošću za ugostiteljstvo i usluge, OIB 26668691521</item>
    </derivirana_varijabla>
  </DomainObject.Predmet.ProtuStrankaListFormatedOIB>
  <DomainObject.Predmet.ProtuStrankaListFormatedWithAdress>
    <izvorni_sadrzaj>
      <item>EMSAN UGOSTITELJSTVO jednostavno društvo s ograničenom odgovornošću za ugostiteljstvo i usluge, Josipa Badalića 41, 10314 Križ</item>
    </izvorni_sadrzaj>
    <derivirana_varijabla naziv="DomainObject.Predmet.ProtuStrankaListFormatedWithAdress_1">
      <item>EMSAN UGOSTITELJSTVO jednostavno društvo s ograničenom odgovornošću za ugostiteljstvo i usluge, Josipa Badalića 41, 10314 Križ</item>
    </derivirana_varijabla>
  </DomainObject.Predmet.ProtuStrankaListFormatedWithAdress>
  <DomainObject.Predmet.ProtuStrankaListFormatedWithAdressOIB>
    <izvorni_sadrzaj>
      <item>EMSAN UGOSTITELJSTVO jednostavno društvo s ograničenom odgovornošću za ugostiteljstvo i usluge, OIB 26668691521, Josipa Badalića 41, 10314 Križ</item>
    </izvorni_sadrzaj>
    <derivirana_varijabla naziv="DomainObject.Predmet.ProtuStrankaListFormatedWithAdressOIB_1">
      <item>EMSAN UGOSTITELJSTVO jednostavno društvo s ograničenom odgovornošću za ugostiteljstvo i usluge, OIB 26668691521, Josipa Badalića 41, 10314 Križ</item>
    </derivirana_varijabla>
  </DomainObject.Predmet.ProtuStrankaListFormatedWithAdressOIB>
  <DomainObject.Predmet.ProtuStrankaListNazivFormated>
    <izvorni_sadrzaj>
      <item>EMSAN UGOSTITELJSTVO jednostavno društvo s ograničenom odgovornošću za ugostiteljstvo i usluge</item>
    </izvorni_sadrzaj>
    <derivirana_varijabla naziv="DomainObject.Predmet.ProtuStrankaListNazivFormated_1">
      <item>EMSAN UGOSTITELJSTVO jednostavno društvo s ograničenom odgovornošću za ugostiteljstvo i usluge</item>
    </derivirana_varijabla>
  </DomainObject.Predmet.ProtuStrankaListNazivFormated>
  <DomainObject.Predmet.ProtuStrankaListNazivFormatedOIB>
    <izvorni_sadrzaj>
      <item>EMSAN UGOSTITELJSTVO jednostavno društvo s ograničenom odgovornošću za ugostiteljstvo i usluge, OIB 26668691521</item>
    </izvorni_sadrzaj>
    <derivirana_varijabla naziv="DomainObject.Predmet.ProtuStrankaListNazivFormatedOIB_1">
      <item>EMSAN UGOSTITELJSTVO jednostavno društvo s ograničenom odgovornošću za ugostiteljstvo i usluge, OIB 26668691521</item>
    </derivirana_varijabla>
  </DomainObject.Predmet.ProtuStrankaListNazivFormatedOIB>
  <DomainObject.Predmet.OstaliListFormated>
    <izvorni_sadrzaj>
      <item>Sandra Mitar</item>
    </izvorni_sadrzaj>
    <derivirana_varijabla naziv="DomainObject.Predmet.OstaliListFormated_1">
      <item>Sandra Mitar</item>
    </derivirana_varijabla>
  </DomainObject.Predmet.OstaliListFormated>
  <DomainObject.Predmet.OstaliListFormatedOIB>
    <izvorni_sadrzaj>
      <item>Sandra Mitar, OIB 87121738771</item>
    </izvorni_sadrzaj>
    <derivirana_varijabla naziv="DomainObject.Predmet.OstaliListFormatedOIB_1">
      <item>Sandra Mitar, OIB 87121738771</item>
    </derivirana_varijabla>
  </DomainObject.Predmet.OstaliListFormatedOIB>
  <DomainObject.Predmet.OstaliListFormatedWithAdress>
    <izvorni_sadrzaj>
      <item>Sandra Mitar, Ulica Josipa Badalića 41, 10314 Križ</item>
    </izvorni_sadrzaj>
    <derivirana_varijabla naziv="DomainObject.Predmet.OstaliListFormatedWithAdress_1">
      <item>Sandra Mitar, Ulica Josipa Badalića 41, 10314 Križ</item>
    </derivirana_varijabla>
  </DomainObject.Predmet.OstaliListFormatedWithAdress>
  <DomainObject.Predmet.OstaliListFormatedWithAdressOIB>
    <izvorni_sadrzaj>
      <item>Sandra Mitar, OIB 87121738771, Ulica Josipa Badalića 41, 10314 Križ</item>
    </izvorni_sadrzaj>
    <derivirana_varijabla naziv="DomainObject.Predmet.OstaliListFormatedWithAdressOIB_1">
      <item>Sandra Mitar, OIB 87121738771, Ulica Josipa Badalića 41, 10314 Križ</item>
    </derivirana_varijabla>
  </DomainObject.Predmet.OstaliListFormatedWithAdressOIB>
  <DomainObject.Predmet.OstaliListNazivFormated>
    <izvorni_sadrzaj>
      <item>Sandra Mitar</item>
    </izvorni_sadrzaj>
    <derivirana_varijabla naziv="DomainObject.Predmet.OstaliListNazivFormated_1">
      <item>Sandra Mitar</item>
    </derivirana_varijabla>
  </DomainObject.Predmet.OstaliListNazivFormated>
  <DomainObject.Predmet.OstaliListNazivFormatedOIB>
    <izvorni_sadrzaj>
      <item>Sandra Mitar, OIB 87121738771</item>
    </izvorni_sadrzaj>
    <derivirana_varijabla naziv="DomainObject.Predmet.OstaliListNazivFormatedOIB_1">
      <item>Sandra Mitar, OIB 87121738771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St-351/2018-5</izvorni_sadrzaj>
    <derivirana_varijabla naziv="DomainObject.PoslovniBrojDokumenta_1">St-351/2018-5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EMSAN UGOSTITELJSTVO jednostavno društvo s ograničenom odgovornošću za ugostiteljstvo i usluge</izvorni_sadrzaj>
    <derivirana_varijabla naziv="DomainObject.Predmet.ProtustrankaIDrugi_1">EMSAN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EMSAN UGOSTITELJSTVO jednostavno društvo s ograničenom odgovornošću za ugostiteljstvo i usluge, OIB 26668691521, Josipa Badalića 41, 10314 Križ</izvorni_sadrzaj>
    <derivirana_varijabla naziv="DomainObject.Predmet.ProtustrankaIDrugiAdressOIB_1">EMSAN UGOSTITELJSTVO jednostavno društvo s ograničenom odgovornošću za ugostiteljstvo i usluge, OIB 26668691521, Josipa Badalića 41,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EMSAN UGOSTITELJSTVO jednostavno društvo s ograničenom odgovornošću za ugostiteljstvo i usluge</item>
      <item>FINA Regionalni centar Zagreb</item>
      <item>Sandra Mitar</item>
    </izvorni_sadrzaj>
    <derivirana_varijabla naziv="DomainObject.Predmet.SudioniciListNaziv_1">
      <item>EMSAN UGOSTITELJSTVO jednostavno društvo s ograničenom odgovornošću za ugostiteljstvo i usluge</item>
      <item>FINA Regionalni centar Zagreb</item>
      <item>Sandra Mitar</item>
    </derivirana_varijabla>
  </DomainObject.Predmet.SudioniciListNaziv>
  <DomainObject.Predmet.SudioniciListAdressOIB>
    <izvorni_sadrzaj>
      <item>EMSAN UGOSTITELJSTVO jednostavno društvo s ograničenom odgovornošću za ugostiteljstvo i usluge, OIB 26668691521, Josipa Badalića 41,10314 Križ</item>
      <item>FINA Regionalni centar Zagreb, OIB 85821130368, Trg svibanjskih žrtava 1995. br. 1,10000 Zagreb</item>
      <item>Sandra Mitar, OIB 87121738771, Ulica Josipa Badalića 41,10314 Križ</item>
    </izvorni_sadrzaj>
    <derivirana_varijabla naziv="DomainObject.Predmet.SudioniciListAdressOIB_1">
      <item>EMSAN UGOSTITELJSTVO jednostavno društvo s ograničenom odgovornošću za ugostiteljstvo i usluge, OIB 26668691521, Josipa Badalića 41,10314 Križ</item>
      <item>FINA Regionalni centar Zagreb, OIB 85821130368, Trg svibanjskih žrtava 1995. br. 1,10000 Zagreb</item>
      <item>Sandra Mitar, OIB 87121738771, Ulica Josipa Badalića 41,10314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D85DD-0C06-4D7C-A80C-DEFAE65F8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2686</properties:Characters>
  <properties:Lines>78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