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fa34" w14:paraId="b7afa3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452E" w:rsidP="00D6452E" w:rsidR="00D6452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St-325/2017-6.</w:t>
      </w:r>
    </w:p>
    <w:p w:rsidRDefault="00D6452E" w:rsidP="00D6452E" w:rsidR="00D6452E">
      <w:pPr>
        <w:jc w:val="center"/>
        <w:rPr>
          <w:rFonts w:hAnsi="Arial" w:ascii="Arial"/>
          <w:b/>
        </w:rPr>
      </w:pPr>
    </w:p>
    <w:p w:rsidRDefault="00D6452E" w:rsidP="00D6452E" w:rsidR="00D6452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6452E" w:rsidP="00D6452E" w:rsidR="00D6452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MACK No. 1 j.d.o.o. za trgovinu i ugostiteljstvo iz Novog Sela Rok Rade Končara 2, OIB 09270542227, dana 11. rujna 2017. godine</w:t>
      </w: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6452E" w:rsidP="00D6452E" w:rsidR="00D6452E">
      <w:pPr>
        <w:jc w:val="center"/>
        <w:rPr>
          <w:rFonts w:hAnsi="Arial" w:ascii="Arial"/>
          <w:b/>
        </w:rPr>
      </w:pPr>
    </w:p>
    <w:p w:rsidRDefault="00D6452E" w:rsidP="00D6452E" w:rsidR="00D6452E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MACK No. 1 j.d.o.o. za trgovinu i ugostiteljstvo iz Novog Sela Rok Rade Končara 2, OIB 09270542227,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05 540-325-17. </w:t>
      </w: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MACK No. 1 j.d.o.o. za trgovinu i ugostiteljstvo iz Novog Sela Rok Rade Končara 2, OIB 09270542227.</w:t>
      </w:r>
    </w:p>
    <w:p w:rsidRDefault="00D6452E" w:rsidP="00D6452E" w:rsidR="00D6452E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67.039,15 kuna, u neprekinutom razdoblju od 534 dana, te da </w:t>
      </w:r>
      <w:r>
        <w:rPr>
          <w:rFonts w:hAnsi="Arial" w:ascii="Arial"/>
        </w:rPr>
        <w:lastRenderedPageBreak/>
        <w:t>ima dva zaposlena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534 dana u ukupnom iznosu od 67.039,15 kuna, koji podatak zakonski zastupnik dužnika nije osporio, sud utvrđuje da je ispunjen razlog nesposobnosti za plaćanje, propisan čl.6.st.2.Stečajnog zakona.</w:t>
      </w:r>
    </w:p>
    <w:p w:rsidRDefault="00D6452E" w:rsidP="00D6452E" w:rsidR="00D645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D6452E" w:rsidP="00D6452E" w:rsidR="00D645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D6452E" w:rsidP="00D6452E" w:rsidR="00D6452E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D6452E" w:rsidP="00D6452E" w:rsidR="00D645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6452E" w:rsidP="00D6452E" w:rsidR="00D6452E">
      <w:pPr>
        <w:ind w:firstLine="720"/>
        <w:jc w:val="both"/>
        <w:rPr>
          <w:rFonts w:hAnsi="Arial" w:ascii="Arial"/>
        </w:rPr>
      </w:pP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jc w:val="both"/>
        <w:rPr>
          <w:rFonts w:hAnsi="Arial" w:ascii="Arial"/>
        </w:rPr>
      </w:pPr>
    </w:p>
    <w:p w:rsidRDefault="00D6452E" w:rsidP="00D6452E" w:rsidR="00D6452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D6452E" w:rsidP="00D6452E" w:rsidR="00D6452E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52E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St-325/2017-6</izvorni_sadrzaj>
    <derivirana_varijabla naziv="DomainObject.Oznaka_1">St-325/2017-6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MACK No. 1 jednostavno društvo s ograničenom odgovornošću za trgovinu i ugostiteljstvo</izvorni_sadrzaj>
    <derivirana_varijabla naziv="DomainObject.Predmet.ProtustrankaFormated_1">  MACK No. 1 jednostavno društvo s ograničenom odgovornošću za trgovinu i ugostiteljstvo</derivirana_varijabla>
  </DomainObject.Predmet.ProtustrankaFormated>
  <DomainObject.Predmet.ProtustrankaFormatedOIB>
    <izvorni_sadrzaj>  MACK No. 1 jednostavno društvo s ograničenom odgovornošću za trgovinu i ugostiteljstvo, OIB 09270542227</izvorni_sadrzaj>
    <derivirana_varijabla naziv="DomainObject.Predmet.ProtustrankaFormatedOIB_1">  MACK No. 1 jednostavno društvo s ograničenom odgovornošću za trgovinu i ugostiteljstvo, OIB 09270542227</derivirana_varijabla>
  </DomainObject.Predmet.ProtustrankaFormatedOIB>
  <DomainObject.Predmet.ProtustrankaFormatedWithAdress>
    <izvorni_sadrzaj> MACK No. 1 jednostavno društvo s ograničenom odgovornošću za trgovinu i ugostiteljstvo, Rade Končara 2, 40000 Novo Selo Rok</izvorni_sadrzaj>
    <derivirana_varijabla naziv="DomainObject.Predmet.ProtustrankaFormatedWithAdress_1"> MACK No. 1 jednostavno društvo s ograničenom odgovornošću za trgovinu i ugostiteljstvo, Rade Končara 2, 40000 Novo Selo Rok</derivirana_varijabla>
  </DomainObject.Predmet.ProtustrankaFormatedWithAdress>
  <DomainObject.Predmet.ProtustrankaFormatedWithAdressOIB>
    <izvorni_sadrzaj> MACK No. 1 jednostavno društvo s ograničenom odgovornošću za trgovinu i ugostiteljstvo, OIB 09270542227, Rade Končara 2, 40000 Novo Selo Rok</izvorni_sadrzaj>
    <derivirana_varijabla naziv="DomainObject.Predmet.ProtustrankaFormatedWithAdressOIB_1"> MACK No. 1 jednostavno društvo s ograničenom odgovornošću za trgovinu i ugostiteljstvo, OIB 09270542227, Rade Končara 2, 40000 Novo Selo Rok</derivirana_varijabla>
  </DomainObject.Predmet.ProtustrankaFormatedWithAdressOIB>
  <DomainObject.Predmet.ProtustrankaWithAdress>
    <izvorni_sadrzaj>MACK No. 1 jednostavno društvo s ograničenom odgovornošću za trgovinu i ugostiteljstvo Rade Končara 2, 40000 Novo Selo Rok</izvorni_sadrzaj>
    <derivirana_varijabla naziv="DomainObject.Predmet.ProtustrankaWithAdress_1">MACK No. 1 jednostavno društvo s ograničenom odgovornošću za trgovinu i ugostiteljstvo Rade Končara 2, 40000 Novo Selo Rok</derivirana_varijabla>
  </DomainObject.Predmet.ProtustrankaWithAdress>
  <DomainObject.Predmet.ProtustrankaWithAdressOIB>
    <izvorni_sadrzaj>MACK No. 1 jednostavno društvo s ograničenom odgovornošću za trgovinu i ugostiteljstvo, OIB 09270542227, Rade Končara 2, 40000 Novo Selo Rok</izvorni_sadrzaj>
    <derivirana_varijabla naziv="DomainObject.Predmet.ProtustrankaWithAdressOIB_1">MACK No. 1 jednostavno društvo s ograničenom odgovornošću za trgovinu i ugostiteljstvo, OIB 09270542227, Rade Končara 2, 40000 Novo Selo Rok</derivirana_varijabla>
  </DomainObject.Predmet.ProtustrankaWithAdressOIB>
  <DomainObject.Predmet.ProtustrankaNazivFormated>
    <izvorni_sadrzaj>MACK No. 1 jednostavno društvo s ograničenom odgovornošću za trgovinu i ugostiteljstvo</izvorni_sadrzaj>
    <derivirana_varijabla naziv="DomainObject.Predmet.ProtustrankaNazivFormated_1">MACK No. 1 jednostavno društvo s ograničenom odgovornošću za trgovinu i ugostiteljstvo</derivirana_varijabla>
  </DomainObject.Predmet.ProtustrankaNazivFormated>
  <DomainObject.Predmet.ProtustrankaNazivFormatedOIB>
    <izvorni_sadrzaj>MACK No. 1 jednostavno društvo s ograničenom odgovornošću za trgovinu i ugostiteljstvo, OIB 09270542227</izvorni_sadrzaj>
    <derivirana_varijabla naziv="DomainObject.Predmet.ProtustrankaNazivFormatedOIB_1">MACK No. 1 jednostavno društvo s ograničenom odgovornošću za trgovinu i ugostiteljstvo, OIB 09270542227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MACK No. 1 jednostavno društvo s ograničenom odgovornošću za trgovinu i ugostiteljstvo</item>
    </izvorni_sadrzaj>
    <derivirana_varijabla naziv="DomainObject.Predmet.ProtuStrankaListFormated_1">
      <item>MACK No. 1 jednostavno društvo s ograničenom odgovornošću za trgovinu i ugostiteljstvo</item>
    </derivirana_varijabla>
  </DomainObject.Predmet.ProtuStrankaListFormated>
  <DomainObject.Predmet.ProtuStrankaListFormatedOIB>
    <izvorni_sadrzaj>
      <item>MACK No. 1 jednostavno društvo s ograničenom odgovornošću za trgovinu i ugostiteljstvo, OIB 09270542227</item>
    </izvorni_sadrzaj>
    <derivirana_varijabla naziv="DomainObject.Predmet.ProtuStrankaListFormatedOIB_1">
      <item>MACK No. 1 jednostavno društvo s ograničenom odgovornošću za trgovinu i ugostiteljstvo, OIB 09270542227</item>
    </derivirana_varijabla>
  </DomainObject.Predmet.ProtuStrankaListFormatedOIB>
  <DomainObject.Predmet.ProtuStrankaListFormatedWithAdress>
    <izvorni_sadrzaj>
      <item>MACK No. 1 jednostavno društvo s ograničenom odgovornošću za trgovinu i ugostiteljstvo, Rade Končara 2, 40000 Novo Selo Rok</item>
    </izvorni_sadrzaj>
    <derivirana_varijabla naziv="DomainObject.Predmet.ProtuStrankaListFormatedWithAdress_1">
      <item>MACK No. 1 jednostavno društvo s ograničenom odgovornošću za trgovinu i ugostiteljstvo, Rade Končara 2, 40000 Novo Selo Rok</item>
    </derivirana_varijabla>
  </DomainObject.Predmet.ProtuStrankaListFormatedWithAdress>
  <DomainObject.Predmet.ProtuStrankaListFormatedWithAdressOIB>
    <izvorni_sadrzaj>
      <item>MACK No. 1 jednostavno društvo s ograničenom odgovornošću za trgovinu i ugostiteljstvo, OIB 09270542227, Rade Končara 2, 40000 Novo Selo Rok</item>
    </izvorni_sadrzaj>
    <derivirana_varijabla naziv="DomainObject.Predmet.ProtuStrankaListFormatedWithAdressOIB_1">
      <item>MACK No. 1 jednostavno društvo s ograničenom odgovornošću za trgovinu i ugostiteljstvo, OIB 09270542227, Rade Končara 2, 40000 Novo Selo Rok</item>
    </derivirana_varijabla>
  </DomainObject.Predmet.ProtuStrankaListFormatedWithAdressOIB>
  <DomainObject.Predmet.ProtuStrankaListNazivFormated>
    <izvorni_sadrzaj>
      <item>MACK No. 1 jednostavno društvo s ograničenom odgovornošću za trgovinu i ugostiteljstvo</item>
    </izvorni_sadrzaj>
    <derivirana_varijabla naziv="DomainObject.Predmet.ProtuStrankaListNazivFormated_1">
      <item>MACK No. 1 jednostavno društvo s ograničenom odgovornošću za trgovinu i ugostiteljstvo</item>
    </derivirana_varijabla>
  </DomainObject.Predmet.ProtuStrankaListNazivFormated>
  <DomainObject.Predmet.ProtuStrankaListNazivFormatedOIB>
    <izvorni_sadrzaj>
      <item>MACK No. 1 jednostavno društvo s ograničenom odgovornošću za trgovinu i ugostiteljstvo, OIB 09270542227</item>
    </izvorni_sadrzaj>
    <derivirana_varijabla naziv="DomainObject.Predmet.ProtuStrankaListNazivFormatedOIB_1">
      <item>MACK No. 1 jednostavno društvo s ograničenom odgovornošću za trgovinu i ugostiteljstvo, OIB 09270542227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Koletič</item>
    </izvorni_sadrzaj>
    <derivirana_varijabla naziv="DomainObject.Predmet.OstaliListFormated_1">
      <item>sudski registar</item>
      <item>Županijsko državno odvjetništvo u Varaždinu</item>
      <item>Silvija Koletič</item>
    </derivirana_varijabla>
  </DomainObject.Predmet.OstaliListFormated>
  <DomainObject.Predmet.OstaliListFormatedOIB>
    <izvorni_sadrzaj>
      <item>sudski registar</item>
      <item>Županijsko državno odvjetništvo u Varaždinu</item>
      <item>Silvija Koletič, OIB 93266082226</item>
    </izvorni_sadrzaj>
    <derivirana_varijabla naziv="DomainObject.Predmet.OstaliListFormatedOIB_1">
      <item>sudski registar</item>
      <item>Županijsko državno odvjetništvo u Varaždinu</item>
      <item>Silvija Koletič, OIB 93266082226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Koletič, Tome Masaryka 12, 40000 Čakovec</item>
    </izvorni_sadrzaj>
    <derivirana_varijabla naziv="DomainObject.Predmet.OstaliListFormatedWithAdress_1">
      <item>sudski registar</item>
      <item>Županijsko državno odvjetništvo u Varaždinu</item>
      <item>Silvija Koletič, Tome Masaryka 12,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Koletič, OIB 93266082226, Tome Masaryka 12, 40000 Čakovec</item>
    </izvorni_sadrzaj>
    <derivirana_varijabla naziv="DomainObject.Predmet.OstaliListFormatedWithAdressOIB_1">
      <item>sudski registar</item>
      <item>Županijsko državno odvjetništvo u Varaždinu</item>
      <item>Silvija Koletič, OIB 93266082226, Tome Masaryka 12,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Koletič</item>
    </izvorni_sadrzaj>
    <derivirana_varijabla naziv="DomainObject.Predmet.OstaliListNazivFormated_1">
      <item>sudski registar</item>
      <item>Županijsko državno odvjetništvo u Varaždinu</item>
      <item>Silvija Koletič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Koletič, OIB 93266082226</item>
    </izvorni_sadrzaj>
    <derivirana_varijabla naziv="DomainObject.Predmet.OstaliListNazivFormatedOIB_1">
      <item>sudski registar</item>
      <item>Županijsko državno odvjetništvo u Varaždinu</item>
      <item>Silvija Koletič, OIB 93266082226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St-325/2017-6</izvorni_sadrzaj>
    <derivirana_varijabla naziv="DomainObject.PoslovniBrojDokumenta_1">St-325/2017-6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MACK No. 1 jednostavno društvo s ograničenom odgovornošću za trgovinu i ugostiteljstvo</izvorni_sadrzaj>
    <derivirana_varijabla naziv="DomainObject.Predmet.ProtustrankaIDrugi_1">MACK No. 1 jednostavno društvo s ograničenom odgovornošću za trgovinu i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MACK No. 1 jednostavno društvo s ograničenom odgovornošću za trgovinu i ugostiteljstvo, OIB 09270542227, Rade Končara 2, 40000 Novo Selo Rok</izvorni_sadrzaj>
    <derivirana_varijabla naziv="DomainObject.Predmet.ProtustrankaIDrugiAdressOIB_1">MACK No. 1 jednostavno društvo s ograničenom odgovornošću za trgovinu i ugostiteljstvo, OIB 09270542227,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MACK No. 1 jednostavno društvo s ograničenom odgovornošću za trgovinu i ugostiteljstvo</item>
      <item>sudski registar</item>
      <item>Županijsko državno odvjetništvo u Varaždinu</item>
      <item>Silvija Koletič</item>
    </izvorni_sadrzaj>
    <derivirana_varijabla naziv="DomainObject.Predmet.SudioniciListNaziv_1">
      <item>Financijska agencija, RC ZAGREB, Podružnica VARAŽDIN</item>
      <item>MACK No. 1 jednostavno društvo s ograničenom odgovornošću za trgovinu i ugostiteljstvo</item>
      <item>sudski registar</item>
      <item>Županijsko državno odvjetništvo u Varaždinu</item>
      <item>Silvija Koletič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izvorni_sadrzaj>
    <derivirana_varijabla naziv="DomainObject.Predmet.SudioniciListAdressOIB_1">
      <item>Financijska agencija, RC ZAGREB, Podružnica VARAŽDIN, OIB 85821130368, A. Cesarca 2,42000 Varaždin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D8EFC-1140-49CE-AEF4-67440328E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661</properties:Words>
  <properties:Characters>3760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St-325/2017-6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