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53f54" w14:paraId="2f53f54" w:rsidRDefault="00942674" w:rsidP="00910611" w:rsidR="0094267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42674" w:rsidP="00910611" w:rsidR="00942674">
      <w:r>
        <w:rPr>
          <w:rFonts w:eastAsia="MS Mincho"/>
        </w:rPr>
        <w:t xml:space="preserve">   REPUBLIKA HRVATSKA</w:t>
      </w:r>
    </w:p>
    <w:p w:rsidRDefault="00942674" w:rsidP="00910611" w:rsidR="00942674">
      <w:r>
        <w:rPr>
          <w:rFonts w:eastAsia="MS Mincho"/>
        </w:rPr>
        <w:t>TRGOVAČKI SUD U RIJECI</w:t>
      </w:r>
    </w:p>
    <w:p w:rsidRDefault="00942674" w:rsidR="00942674" w:rsidRPr="00910611">
      <w:pPr>
        <w:rPr>
          <w:rFonts w:eastAsia="MS Mincho"/>
        </w:rPr>
      </w:pPr>
      <w:r>
        <w:rPr>
          <w:rFonts w:eastAsia="MS Mincho"/>
        </w:rPr>
        <w:t xml:space="preserve">       Rijeka, Zadarska 1 i 3</w:t>
      </w:r>
    </w:p>
    <w:p w:rsidRDefault="00D60BB1" w:rsidP="00D60BB1" w:rsidR="003611FE">
      <w:pPr>
        <w:jc w:val="center"/>
        <w:rPr>
          <w:b/>
        </w:rPr>
      </w:pPr>
      <w:r w:rsidRPr="00D60BB1">
        <w:rPr>
          <w:b/>
        </w:rPr>
        <w:t>R E P U B L I K A   H R V A T S K A</w:t>
      </w:r>
    </w:p>
    <w:p w:rsidRDefault="00D60BB1" w:rsidP="00D60BB1" w:rsidR="00D60BB1" w:rsidRPr="00D60BB1">
      <w:pPr>
        <w:jc w:val="center"/>
        <w:rPr>
          <w:b/>
          <w:bCs/>
        </w:rPr>
      </w:pPr>
    </w:p>
    <w:p w:rsidRDefault="003611FE" w:rsidP="003611FE" w:rsidR="003611FE" w:rsidRPr="00B976B3">
      <w:pPr>
        <w:jc w:val="center"/>
        <w:rPr>
          <w:b/>
          <w:bCs/>
        </w:rPr>
      </w:pPr>
      <w:r w:rsidRPr="00B976B3">
        <w:rPr>
          <w:b/>
          <w:bCs/>
        </w:rPr>
        <w:t>R J E Š E N J E</w:t>
      </w:r>
    </w:p>
    <w:p w:rsidRDefault="003611FE" w:rsidP="003611FE" w:rsidR="003611FE" w:rsidRPr="00B976B3">
      <w:pPr>
        <w:jc w:val="center"/>
      </w:pPr>
    </w:p>
    <w:p w:rsidRDefault="00EF23EC" w:rsidP="003611FE" w:rsidR="003611FE" w:rsidRPr="00B976B3">
      <w:pPr>
        <w:jc w:val="both"/>
      </w:pPr>
      <w:r w:rsidRPr="00B976B3">
        <w:tab/>
        <w:t>Trgovački sud u Rijeci</w:t>
      </w:r>
      <w:r w:rsidR="0005186A" w:rsidRPr="00B976B3">
        <w:t>,</w:t>
      </w:r>
      <w:r w:rsidR="00E032CF">
        <w:t xml:space="preserve"> OIB 88785964957,</w:t>
      </w:r>
      <w:r w:rsidRPr="00B976B3">
        <w:t xml:space="preserve"> </w:t>
      </w:r>
      <w:r w:rsidR="003611FE" w:rsidRPr="00B976B3">
        <w:t>po stečajnom sucu Danieli Korlević,</w:t>
      </w:r>
      <w:r w:rsidR="0049357A" w:rsidRPr="00B976B3">
        <w:t xml:space="preserve"> </w:t>
      </w:r>
      <w:r w:rsidR="003611FE" w:rsidRPr="00B976B3">
        <w:t xml:space="preserve">u stečajnom postupku nad dužnikom </w:t>
      </w:r>
      <w:r w:rsidR="00D60BB1">
        <w:rPr>
          <w:b/>
        </w:rPr>
        <w:t>IMG d.o.o. Poreč, Partizanska 13</w:t>
      </w:r>
      <w:r w:rsidR="0005186A" w:rsidRPr="00B976B3">
        <w:rPr>
          <w:b/>
        </w:rPr>
        <w:t>,</w:t>
      </w:r>
      <w:r w:rsidR="00220B28">
        <w:rPr>
          <w:b/>
        </w:rPr>
        <w:t xml:space="preserve"> OIB </w:t>
      </w:r>
      <w:r w:rsidR="00220B28" w:rsidRPr="00220B28">
        <w:rPr>
          <w:b/>
        </w:rPr>
        <w:t>35242623855</w:t>
      </w:r>
      <w:r w:rsidR="00220B28">
        <w:rPr>
          <w:b/>
        </w:rPr>
        <w:t>,</w:t>
      </w:r>
      <w:r w:rsidR="0005186A" w:rsidRPr="00B976B3">
        <w:rPr>
          <w:b/>
        </w:rPr>
        <w:t xml:space="preserve"> </w:t>
      </w:r>
      <w:r w:rsidR="003611FE" w:rsidRPr="00B976B3">
        <w:t>temeljem čl.</w:t>
      </w:r>
      <w:r w:rsidR="00075B5F">
        <w:t>248</w:t>
      </w:r>
      <w:r w:rsidR="003611FE" w:rsidRPr="00B976B3">
        <w:t>.</w:t>
      </w:r>
      <w:r w:rsidR="00075B5F">
        <w:t xml:space="preserve"> u vezi s čl. 442. st.2. </w:t>
      </w:r>
      <w:r w:rsidR="003611FE" w:rsidRPr="00B976B3">
        <w:t xml:space="preserve">Stečajnog zakona </w:t>
      </w:r>
      <w:r w:rsidR="00D60BB1" w:rsidRPr="003D4368">
        <w:rPr>
          <w:bCs/>
        </w:rPr>
        <w:t>(</w:t>
      </w:r>
      <w:r w:rsidR="00E032CF">
        <w:rPr>
          <w:bCs/>
        </w:rPr>
        <w:t>Narodne novine, br</w:t>
      </w:r>
      <w:r w:rsidR="00220B28">
        <w:rPr>
          <w:bCs/>
        </w:rPr>
        <w:t>oj</w:t>
      </w:r>
      <w:r w:rsidR="00D60BB1" w:rsidRPr="003D4368">
        <w:rPr>
          <w:bCs/>
        </w:rPr>
        <w:t xml:space="preserve"> </w:t>
      </w:r>
      <w:r w:rsidR="00075B5F">
        <w:rPr>
          <w:bCs/>
        </w:rPr>
        <w:t>71/15</w:t>
      </w:r>
      <w:r w:rsidR="00D60BB1" w:rsidRPr="003D4368">
        <w:rPr>
          <w:bCs/>
        </w:rPr>
        <w:t>, dalje: SZ-a)</w:t>
      </w:r>
      <w:r w:rsidR="00D60BB1">
        <w:t>,</w:t>
      </w:r>
      <w:r w:rsidR="00D60BB1" w:rsidRPr="00DA66D5">
        <w:t xml:space="preserve"> </w:t>
      </w:r>
      <w:r w:rsidR="00271F46" w:rsidRPr="00B976B3">
        <w:t xml:space="preserve">nakon održanog ročišta za diobu kupovnine, </w:t>
      </w:r>
      <w:r w:rsidR="003611FE" w:rsidRPr="00B976B3">
        <w:t>dana</w:t>
      </w:r>
      <w:r w:rsidR="00630A7E" w:rsidRPr="00B976B3">
        <w:t xml:space="preserve"> </w:t>
      </w:r>
      <w:r w:rsidR="00BB1EFD">
        <w:t>04. studenoga</w:t>
      </w:r>
      <w:r w:rsidR="00DC2A2F" w:rsidRPr="00B976B3">
        <w:t xml:space="preserve"> </w:t>
      </w:r>
      <w:r w:rsidR="00630A7E" w:rsidRPr="00B976B3">
        <w:t>201</w:t>
      </w:r>
      <w:r w:rsidR="00072BAE">
        <w:t>6</w:t>
      </w:r>
      <w:r w:rsidR="003611FE" w:rsidRPr="00B976B3">
        <w:t>. godine</w:t>
      </w:r>
    </w:p>
    <w:p w:rsidRDefault="003611FE" w:rsidP="003611FE" w:rsidR="003611FE" w:rsidRPr="00B976B3">
      <w:pPr>
        <w:jc w:val="both"/>
      </w:pPr>
    </w:p>
    <w:p w:rsidRDefault="003611FE" w:rsidP="003611FE" w:rsidR="003611FE" w:rsidRPr="00B976B3">
      <w:pPr>
        <w:jc w:val="center"/>
        <w:rPr>
          <w:b/>
        </w:rPr>
      </w:pPr>
      <w:r w:rsidRPr="00B976B3">
        <w:rPr>
          <w:b/>
        </w:rPr>
        <w:t xml:space="preserve">r i j e š i o </w:t>
      </w:r>
      <w:r w:rsidR="00DC2A2F" w:rsidRPr="00B976B3">
        <w:rPr>
          <w:b/>
        </w:rPr>
        <w:t xml:space="preserve"> </w:t>
      </w:r>
      <w:r w:rsidRPr="00B976B3">
        <w:rPr>
          <w:b/>
        </w:rPr>
        <w:t xml:space="preserve"> </w:t>
      </w:r>
      <w:r w:rsidR="00271F46" w:rsidRPr="00B976B3">
        <w:rPr>
          <w:b/>
        </w:rPr>
        <w:t xml:space="preserve"> </w:t>
      </w:r>
      <w:r w:rsidRPr="00B976B3">
        <w:rPr>
          <w:b/>
        </w:rPr>
        <w:t>j e</w:t>
      </w:r>
    </w:p>
    <w:p w:rsidRDefault="001D36CB" w:rsidP="003611FE" w:rsidR="001D36CB" w:rsidRPr="00B976B3">
      <w:pPr>
        <w:jc w:val="center"/>
        <w:rPr>
          <w:b/>
        </w:rPr>
      </w:pPr>
    </w:p>
    <w:p w:rsidRDefault="003611FE" w:rsidP="00A13025" w:rsidR="00D60BB1" w:rsidRPr="00B976B3">
      <w:pPr>
        <w:jc w:val="both"/>
        <w:rPr>
          <w:bCs/>
        </w:rPr>
      </w:pPr>
      <w:r w:rsidRPr="00B976B3">
        <w:rPr>
          <w:bCs/>
        </w:rPr>
        <w:t>I</w:t>
      </w:r>
      <w:r w:rsidR="007C5696" w:rsidRPr="00B976B3">
        <w:rPr>
          <w:bCs/>
        </w:rPr>
        <w:t>.</w:t>
      </w:r>
      <w:r w:rsidR="007057DE" w:rsidRPr="00B976B3">
        <w:rPr>
          <w:bCs/>
        </w:rPr>
        <w:tab/>
      </w:r>
      <w:r w:rsidR="00D60BB1">
        <w:rPr>
          <w:bCs/>
        </w:rPr>
        <w:t xml:space="preserve"> Iz iznosa kupovnine</w:t>
      </w:r>
      <w:r w:rsidR="001D36CB">
        <w:rPr>
          <w:bCs/>
        </w:rPr>
        <w:t xml:space="preserve"> </w:t>
      </w:r>
      <w:r w:rsidR="00075B5F">
        <w:rPr>
          <w:bCs/>
        </w:rPr>
        <w:t xml:space="preserve">ostvarene prodajom nekretnina stečajnog dužnika upisanih u zemljišnim knjigama Općinskog suda u Puli - Pola zemljišnoknjižni odjel Buje – Buie </w:t>
      </w:r>
    </w:p>
    <w:p w:rsidRDefault="00075B5F" w:rsidP="00075B5F" w:rsidR="00075B5F" w:rsidRPr="00075B5F">
      <w:pPr>
        <w:jc w:val="both"/>
        <w:rPr>
          <w:bCs/>
        </w:rPr>
      </w:pPr>
      <w:r w:rsidRPr="00075B5F">
        <w:rPr>
          <w:bCs/>
        </w:rPr>
        <w:t>-</w:t>
      </w:r>
      <w:r w:rsidRPr="00075B5F">
        <w:rPr>
          <w:bCs/>
        </w:rPr>
        <w:tab/>
        <w:t>34. etaža, 9/3738, s kojim je povezano pravo vlasništva u suvlasništvu cijele nekretnine posebnog dijela zgrade: posebni dio S2.4 – spremište u podrumu površine A 9,39 m2, sagrađen na k.č.br. 2785/2, upisane u zk.ul. 5344, poduložak 34, k.o. Umag,</w:t>
      </w:r>
    </w:p>
    <w:p w:rsidRDefault="00075B5F" w:rsidP="00075B5F" w:rsidR="00075B5F" w:rsidRPr="00075B5F">
      <w:pPr>
        <w:jc w:val="both"/>
        <w:rPr>
          <w:bCs/>
        </w:rPr>
      </w:pPr>
      <w:r w:rsidRPr="00075B5F">
        <w:rPr>
          <w:bCs/>
        </w:rPr>
        <w:t>-</w:t>
      </w:r>
      <w:r w:rsidRPr="00075B5F">
        <w:rPr>
          <w:bCs/>
        </w:rPr>
        <w:tab/>
        <w:t>35. etaža, 9/3738, s kojim je povezano pravo vlasništva u suvlasništvu cijele nekretnine posebnog dijela zgrade: posebni dio S2.5 – spremište u podrumu površine A 9,48 m2, sagrađen na k.č.br. 2785/2, upisane u zk.ul. 5344, poduložak 35, k.o. Umag i</w:t>
      </w:r>
    </w:p>
    <w:p w:rsidRDefault="00075B5F" w:rsidP="00075B5F" w:rsidR="00597AB7">
      <w:pPr>
        <w:jc w:val="both"/>
        <w:rPr>
          <w:bCs/>
        </w:rPr>
      </w:pPr>
      <w:r w:rsidRPr="00075B5F">
        <w:rPr>
          <w:bCs/>
        </w:rPr>
        <w:t>-</w:t>
      </w:r>
      <w:r w:rsidRPr="00075B5F">
        <w:rPr>
          <w:bCs/>
        </w:rPr>
        <w:tab/>
        <w:t>85. etaža, 13/3738, s kojim je povezano pravo vlasništva u suvlasništvu cijele nekretnine posebnog dijela zgrade: posebni dio P11 – parkirno u podrumu površine A 12,53 m2, sagrađen na k.č.br. 2785/2, upisane u zk.ul. 5344, poduložak 85, k.o. Umag</w:t>
      </w:r>
    </w:p>
    <w:p w:rsidRDefault="00075B5F" w:rsidP="006D20CE" w:rsidR="006D20CE">
      <w:pPr>
        <w:jc w:val="both"/>
        <w:rPr>
          <w:bCs/>
        </w:rPr>
      </w:pPr>
      <w:r w:rsidRPr="00A13025">
        <w:rPr>
          <w:bCs/>
        </w:rPr>
        <w:t xml:space="preserve">u ukupnom iznosu </w:t>
      </w:r>
      <w:r>
        <w:rPr>
          <w:bCs/>
        </w:rPr>
        <w:t>108.000,0</w:t>
      </w:r>
      <w:r w:rsidRPr="00A13025">
        <w:rPr>
          <w:bCs/>
        </w:rPr>
        <w:t xml:space="preserve"> kn</w:t>
      </w:r>
      <w:r>
        <w:rPr>
          <w:bCs/>
        </w:rPr>
        <w:t>, namiruju se:</w:t>
      </w:r>
    </w:p>
    <w:p w:rsidRDefault="006D20CE" w:rsidP="006D20CE" w:rsidR="006D20CE">
      <w:pPr>
        <w:jc w:val="both"/>
        <w:rPr>
          <w:bCs/>
        </w:rPr>
      </w:pPr>
    </w:p>
    <w:p w:rsidRDefault="006D20CE" w:rsidP="006D20CE" w:rsidR="003611FE" w:rsidRPr="006D20CE">
      <w:pPr>
        <w:jc w:val="both"/>
        <w:rPr>
          <w:bCs/>
        </w:rPr>
      </w:pPr>
      <w:r>
        <w:rPr>
          <w:bCs/>
        </w:rPr>
        <w:t>-</w:t>
      </w:r>
      <w:r w:rsidR="003611FE" w:rsidRPr="006D20CE">
        <w:rPr>
          <w:bCs/>
        </w:rPr>
        <w:t>obračunati troškovi iz čl.</w:t>
      </w:r>
      <w:r w:rsidRPr="006D20CE">
        <w:rPr>
          <w:bCs/>
        </w:rPr>
        <w:t>254</w:t>
      </w:r>
      <w:r w:rsidR="003611FE" w:rsidRPr="006D20CE">
        <w:rPr>
          <w:bCs/>
        </w:rPr>
        <w:t>. SZ-a</w:t>
      </w:r>
      <w:r w:rsidRPr="006D20CE">
        <w:rPr>
          <w:bCs/>
        </w:rPr>
        <w:t xml:space="preserve"> u iznosu </w:t>
      </w:r>
      <w:r w:rsidRPr="006D20CE">
        <w:rPr>
          <w:b/>
          <w:bCs/>
        </w:rPr>
        <w:t>7.086,08 kn</w:t>
      </w:r>
      <w:r w:rsidRPr="006D20CE">
        <w:rPr>
          <w:bCs/>
        </w:rPr>
        <w:t xml:space="preserve">; </w:t>
      </w:r>
    </w:p>
    <w:p w:rsidRDefault="006D20CE" w:rsidP="003611FE" w:rsidR="006D20CE" w:rsidRPr="00B976B3">
      <w:pPr>
        <w:jc w:val="both"/>
        <w:rPr>
          <w:bCs/>
        </w:rPr>
      </w:pPr>
    </w:p>
    <w:p w:rsidRDefault="006D20CE" w:rsidP="003611FE" w:rsidR="006C7624">
      <w:pPr>
        <w:jc w:val="both"/>
        <w:rPr>
          <w:bCs/>
        </w:rPr>
      </w:pPr>
      <w:r>
        <w:rPr>
          <w:bCs/>
        </w:rPr>
        <w:t xml:space="preserve">- </w:t>
      </w:r>
      <w:r w:rsidR="00513C41" w:rsidRPr="00B976B3">
        <w:rPr>
          <w:bCs/>
        </w:rPr>
        <w:t>djelomično</w:t>
      </w:r>
      <w:r w:rsidR="007F0196" w:rsidRPr="00B976B3">
        <w:rPr>
          <w:bCs/>
        </w:rPr>
        <w:t xml:space="preserve"> tražbina razlučnog vjerovnika</w:t>
      </w:r>
      <w:r w:rsidR="001D36CB">
        <w:rPr>
          <w:bCs/>
        </w:rPr>
        <w:t xml:space="preserve"> </w:t>
      </w:r>
      <w:r w:rsidR="00A13025">
        <w:rPr>
          <w:bCs/>
        </w:rPr>
        <w:t>RAIFFEISENBANK AUSTRIA d.d. Zagreb, Petrinjska 59</w:t>
      </w:r>
      <w:r w:rsidR="00CA3302">
        <w:rPr>
          <w:bCs/>
        </w:rPr>
        <w:t xml:space="preserve">, </w:t>
      </w:r>
      <w:r w:rsidR="00017DC2" w:rsidRPr="00B976B3">
        <w:rPr>
          <w:bCs/>
        </w:rPr>
        <w:t xml:space="preserve">u iznosu od </w:t>
      </w:r>
      <w:r>
        <w:rPr>
          <w:b/>
          <w:bCs/>
        </w:rPr>
        <w:t>100</w:t>
      </w:r>
      <w:r w:rsidR="00A13025">
        <w:rPr>
          <w:b/>
          <w:bCs/>
        </w:rPr>
        <w:t>.</w:t>
      </w:r>
      <w:r>
        <w:rPr>
          <w:b/>
          <w:bCs/>
        </w:rPr>
        <w:t>913,92</w:t>
      </w:r>
      <w:r w:rsidR="00A13025">
        <w:rPr>
          <w:b/>
          <w:bCs/>
        </w:rPr>
        <w:t xml:space="preserve"> </w:t>
      </w:r>
      <w:r w:rsidR="00017DC2" w:rsidRPr="00B976B3">
        <w:rPr>
          <w:bCs/>
        </w:rPr>
        <w:t>kn.</w:t>
      </w:r>
    </w:p>
    <w:p w:rsidRDefault="003611FE" w:rsidP="003611FE" w:rsidR="00017DC2" w:rsidRPr="00B976B3">
      <w:pPr>
        <w:jc w:val="both"/>
        <w:rPr>
          <w:bCs/>
        </w:rPr>
      </w:pPr>
      <w:r w:rsidRPr="00B976B3">
        <w:rPr>
          <w:bCs/>
        </w:rPr>
        <w:tab/>
      </w:r>
    </w:p>
    <w:p w:rsidRDefault="0080372A" w:rsidP="003611FE" w:rsidR="00DB4428" w:rsidRPr="00B976B3">
      <w:pPr>
        <w:jc w:val="both"/>
        <w:rPr>
          <w:bCs/>
          <w:iCs/>
        </w:rPr>
      </w:pPr>
      <w:r w:rsidRPr="00B976B3">
        <w:rPr>
          <w:bCs/>
          <w:iCs/>
        </w:rPr>
        <w:t>II</w:t>
      </w:r>
      <w:r w:rsidR="00DB4428" w:rsidRPr="00B976B3">
        <w:rPr>
          <w:bCs/>
          <w:iCs/>
        </w:rPr>
        <w:t>.</w:t>
      </w:r>
      <w:r w:rsidR="00DB4428" w:rsidRPr="00B976B3">
        <w:rPr>
          <w:bCs/>
          <w:iCs/>
        </w:rPr>
        <w:tab/>
        <w:t xml:space="preserve">Nalaže se računovodstvu ovog suda da iz </w:t>
      </w:r>
      <w:r w:rsidR="00C746A8" w:rsidRPr="00B976B3">
        <w:rPr>
          <w:bCs/>
          <w:iCs/>
        </w:rPr>
        <w:t xml:space="preserve">iznosa </w:t>
      </w:r>
      <w:r w:rsidRPr="00B976B3">
        <w:rPr>
          <w:bCs/>
          <w:iCs/>
        </w:rPr>
        <w:t xml:space="preserve">kupovnine </w:t>
      </w:r>
      <w:r w:rsidR="006D20CE">
        <w:rPr>
          <w:bCs/>
          <w:iCs/>
        </w:rPr>
        <w:t xml:space="preserve">kojega je na račun suda doznačio kupac OSINUM d.o.o. Zagreb, dana 16. svibnja 2016. godine u ukupnom iznosu 108.000,00 kn </w:t>
      </w:r>
      <w:r w:rsidR="001D36CB">
        <w:rPr>
          <w:bCs/>
          <w:iCs/>
        </w:rPr>
        <w:t>nakon pravomoćnosti</w:t>
      </w:r>
      <w:r w:rsidR="00DB4428" w:rsidRPr="00B976B3">
        <w:rPr>
          <w:bCs/>
          <w:iCs/>
        </w:rPr>
        <w:t xml:space="preserve"> ovog rješenja izvrši isplatu</w:t>
      </w:r>
      <w:r w:rsidRPr="00B976B3">
        <w:rPr>
          <w:bCs/>
          <w:iCs/>
        </w:rPr>
        <w:t>:</w:t>
      </w:r>
    </w:p>
    <w:p w:rsidRDefault="00832C3C" w:rsidP="003611FE" w:rsidR="00832C3C" w:rsidRPr="00B976B3">
      <w:pPr>
        <w:jc w:val="both"/>
        <w:rPr>
          <w:bCs/>
          <w:iCs/>
        </w:rPr>
      </w:pPr>
    </w:p>
    <w:p w:rsidRDefault="005E7FED" w:rsidP="00056FF9" w:rsidR="00056FF9" w:rsidRPr="00B976B3">
      <w:pPr>
        <w:tabs>
          <w:tab w:pos="540" w:val="left"/>
        </w:tabs>
        <w:ind w:left="540"/>
        <w:jc w:val="both"/>
        <w:rPr>
          <w:b/>
          <w:bCs/>
          <w:iCs/>
        </w:rPr>
      </w:pPr>
      <w:r w:rsidRPr="00B976B3">
        <w:rPr>
          <w:bCs/>
          <w:iCs/>
        </w:rPr>
        <w:t xml:space="preserve">- </w:t>
      </w:r>
      <w:r w:rsidR="00B24C28" w:rsidRPr="00B976B3">
        <w:rPr>
          <w:bCs/>
          <w:iCs/>
        </w:rPr>
        <w:t xml:space="preserve">na </w:t>
      </w:r>
      <w:r w:rsidR="00017DC2" w:rsidRPr="00B976B3">
        <w:rPr>
          <w:bCs/>
          <w:iCs/>
        </w:rPr>
        <w:t xml:space="preserve">žiroračun stečajnog dužnika </w:t>
      </w:r>
      <w:r w:rsidR="001D36CB" w:rsidRPr="001D36CB">
        <w:rPr>
          <w:b/>
          <w:bCs/>
          <w:iCs/>
        </w:rPr>
        <w:t>IMG d.o.o. Poreč, Partizanska 13</w:t>
      </w:r>
      <w:r w:rsidR="00017DC2" w:rsidRPr="00B976B3">
        <w:t>,</w:t>
      </w:r>
      <w:r w:rsidR="00017DC2" w:rsidRPr="00B976B3">
        <w:rPr>
          <w:bCs/>
          <w:iCs/>
        </w:rPr>
        <w:t xml:space="preserve"> broj </w:t>
      </w:r>
      <w:r w:rsidR="00630A7E" w:rsidRPr="00B976B3">
        <w:rPr>
          <w:bCs/>
          <w:iCs/>
        </w:rPr>
        <w:t xml:space="preserve">IBAN: </w:t>
      </w:r>
      <w:r w:rsidR="001D36CB">
        <w:rPr>
          <w:bCs/>
          <w:iCs/>
        </w:rPr>
        <w:t>HR08</w:t>
      </w:r>
      <w:r w:rsidR="00634539">
        <w:rPr>
          <w:bCs/>
          <w:iCs/>
        </w:rPr>
        <w:t xml:space="preserve"> </w:t>
      </w:r>
      <w:r w:rsidR="001D36CB">
        <w:rPr>
          <w:bCs/>
          <w:iCs/>
        </w:rPr>
        <w:t>2484</w:t>
      </w:r>
      <w:r w:rsidR="00634539">
        <w:rPr>
          <w:bCs/>
          <w:iCs/>
        </w:rPr>
        <w:t xml:space="preserve"> </w:t>
      </w:r>
      <w:r w:rsidR="001D36CB">
        <w:rPr>
          <w:bCs/>
          <w:iCs/>
        </w:rPr>
        <w:t>0081</w:t>
      </w:r>
      <w:r w:rsidR="00634539">
        <w:rPr>
          <w:bCs/>
          <w:iCs/>
        </w:rPr>
        <w:t xml:space="preserve"> </w:t>
      </w:r>
      <w:r w:rsidR="001D36CB">
        <w:rPr>
          <w:bCs/>
          <w:iCs/>
        </w:rPr>
        <w:t>1070</w:t>
      </w:r>
      <w:r w:rsidR="00634539">
        <w:rPr>
          <w:bCs/>
          <w:iCs/>
        </w:rPr>
        <w:t xml:space="preserve"> </w:t>
      </w:r>
      <w:r w:rsidR="001D36CB">
        <w:rPr>
          <w:bCs/>
          <w:iCs/>
        </w:rPr>
        <w:t>6392</w:t>
      </w:r>
      <w:r w:rsidR="00634539">
        <w:rPr>
          <w:bCs/>
          <w:iCs/>
        </w:rPr>
        <w:t xml:space="preserve"> </w:t>
      </w:r>
      <w:r w:rsidR="001D36CB">
        <w:rPr>
          <w:bCs/>
          <w:iCs/>
        </w:rPr>
        <w:t>1</w:t>
      </w:r>
      <w:r w:rsidR="00630A7E" w:rsidRPr="00B976B3">
        <w:rPr>
          <w:bCs/>
          <w:iCs/>
        </w:rPr>
        <w:t xml:space="preserve"> kod </w:t>
      </w:r>
      <w:r w:rsidR="001D36CB">
        <w:rPr>
          <w:bCs/>
          <w:iCs/>
        </w:rPr>
        <w:t>Raiffeisenbank Austria d.d. Zagreb</w:t>
      </w:r>
      <w:r w:rsidR="00630A7E" w:rsidRPr="00B976B3">
        <w:rPr>
          <w:bCs/>
          <w:iCs/>
        </w:rPr>
        <w:t xml:space="preserve"> i</w:t>
      </w:r>
      <w:r w:rsidR="00017DC2" w:rsidRPr="00B976B3">
        <w:rPr>
          <w:bCs/>
          <w:iCs/>
        </w:rPr>
        <w:t>znos od</w:t>
      </w:r>
      <w:r w:rsidR="00056FF9" w:rsidRPr="00B976B3">
        <w:rPr>
          <w:bCs/>
          <w:iCs/>
        </w:rPr>
        <w:t xml:space="preserve"> </w:t>
      </w:r>
      <w:r w:rsidR="006D20CE">
        <w:rPr>
          <w:b/>
          <w:bCs/>
          <w:iCs/>
        </w:rPr>
        <w:t>7</w:t>
      </w:r>
      <w:r w:rsidR="00A13025">
        <w:rPr>
          <w:b/>
          <w:bCs/>
          <w:iCs/>
        </w:rPr>
        <w:t>.</w:t>
      </w:r>
      <w:r w:rsidR="006D20CE">
        <w:rPr>
          <w:b/>
          <w:bCs/>
          <w:iCs/>
        </w:rPr>
        <w:t>086,08</w:t>
      </w:r>
      <w:r w:rsidR="00DC2A2F" w:rsidRPr="00B976B3">
        <w:rPr>
          <w:b/>
          <w:bCs/>
          <w:iCs/>
        </w:rPr>
        <w:t xml:space="preserve"> </w:t>
      </w:r>
      <w:r w:rsidR="00056FF9" w:rsidRPr="00634539">
        <w:rPr>
          <w:bCs/>
          <w:iCs/>
        </w:rPr>
        <w:t>kn</w:t>
      </w:r>
      <w:r w:rsidR="00056FF9" w:rsidRPr="00B976B3">
        <w:rPr>
          <w:b/>
          <w:bCs/>
          <w:iCs/>
        </w:rPr>
        <w:t>;</w:t>
      </w:r>
    </w:p>
    <w:p w:rsidRDefault="00056FF9" w:rsidP="00056FF9" w:rsidR="00056FF9" w:rsidRPr="00B976B3">
      <w:pPr>
        <w:tabs>
          <w:tab w:pos="540" w:val="left"/>
        </w:tabs>
        <w:ind w:left="540"/>
        <w:jc w:val="both"/>
        <w:rPr>
          <w:b/>
          <w:bCs/>
          <w:iCs/>
        </w:rPr>
      </w:pPr>
    </w:p>
    <w:p w:rsidRDefault="005E7FED" w:rsidP="002D6933" w:rsidR="00056FF9" w:rsidRPr="001D36CB">
      <w:pPr>
        <w:tabs>
          <w:tab w:pos="540" w:val="left"/>
        </w:tabs>
        <w:ind w:left="540"/>
        <w:jc w:val="both"/>
        <w:rPr>
          <w:b/>
          <w:bCs/>
          <w:iCs/>
        </w:rPr>
      </w:pPr>
      <w:r w:rsidRPr="00B976B3">
        <w:rPr>
          <w:bCs/>
          <w:iCs/>
        </w:rPr>
        <w:t xml:space="preserve">- </w:t>
      </w:r>
      <w:r w:rsidR="00B24C28" w:rsidRPr="00B976B3">
        <w:rPr>
          <w:bCs/>
          <w:iCs/>
        </w:rPr>
        <w:t xml:space="preserve">na žiroračun razlučnog vjerovnika </w:t>
      </w:r>
      <w:r w:rsidR="00A13025" w:rsidRPr="00A13025">
        <w:rPr>
          <w:b/>
          <w:bCs/>
          <w:iCs/>
        </w:rPr>
        <w:t>RAIFFEISENBANK AUSTRIA d.d. Zagreb, Petrinjska 59</w:t>
      </w:r>
      <w:r w:rsidR="00CA3302">
        <w:rPr>
          <w:b/>
          <w:bCs/>
          <w:iCs/>
        </w:rPr>
        <w:t>,</w:t>
      </w:r>
      <w:r w:rsidR="000E1AB9" w:rsidRPr="00B976B3">
        <w:rPr>
          <w:bCs/>
          <w:iCs/>
        </w:rPr>
        <w:t xml:space="preserve"> </w:t>
      </w:r>
      <w:r w:rsidR="00630A7E" w:rsidRPr="00C97231">
        <w:rPr>
          <w:bCs/>
          <w:iCs/>
        </w:rPr>
        <w:t xml:space="preserve">IBAN: </w:t>
      </w:r>
      <w:r w:rsidR="00A13025" w:rsidRPr="00A13025">
        <w:t xml:space="preserve">HR06 2484 0081 0000 0001 3, poziv na broj: 01 </w:t>
      </w:r>
      <w:r w:rsidR="006D20CE">
        <w:t>118-10010-281403</w:t>
      </w:r>
      <w:r w:rsidR="00597AB7">
        <w:t>,</w:t>
      </w:r>
      <w:r w:rsidR="00597AB7" w:rsidRPr="00597AB7">
        <w:t xml:space="preserve"> </w:t>
      </w:r>
      <w:r w:rsidR="00C97231">
        <w:t>iznos</w:t>
      </w:r>
      <w:r w:rsidR="001D36CB" w:rsidRPr="00C97231">
        <w:t xml:space="preserve"> od</w:t>
      </w:r>
      <w:r w:rsidR="001D36CB">
        <w:t xml:space="preserve"> </w:t>
      </w:r>
      <w:r w:rsidR="006D20CE">
        <w:rPr>
          <w:b/>
        </w:rPr>
        <w:t>100.913,92</w:t>
      </w:r>
      <w:r w:rsidR="00DC2A2F" w:rsidRPr="001D36CB">
        <w:rPr>
          <w:b/>
        </w:rPr>
        <w:t xml:space="preserve"> </w:t>
      </w:r>
      <w:r w:rsidR="002D6933" w:rsidRPr="001D36CB">
        <w:rPr>
          <w:b/>
        </w:rPr>
        <w:t>kn.</w:t>
      </w:r>
    </w:p>
    <w:p w:rsidRDefault="00532AC5" w:rsidR="00532AC5">
      <w:pPr>
        <w:rPr>
          <w:b/>
        </w:rPr>
      </w:pPr>
    </w:p>
    <w:p w:rsidRDefault="00532AC5" w:rsidP="00532AC5" w:rsidR="00207AF2" w:rsidRPr="00532AC5">
      <w:pPr>
        <w:jc w:val="both"/>
      </w:pPr>
      <w:r w:rsidRPr="00532AC5">
        <w:t>III.</w:t>
      </w:r>
      <w:r w:rsidRPr="00532AC5">
        <w:tab/>
        <w:t>Odbacuje se</w:t>
      </w:r>
      <w:r>
        <w:t xml:space="preserve"> zahtjev za namirenje razlučnog vjerovnika </w:t>
      </w:r>
      <w:r w:rsidRPr="00532AC5">
        <w:rPr>
          <w:bCs/>
          <w:iCs/>
        </w:rPr>
        <w:t xml:space="preserve">RAIFFEISENBANK AUSTRIA d.d. Zagreb u visini </w:t>
      </w:r>
      <w:r w:rsidR="006D20CE">
        <w:rPr>
          <w:bCs/>
          <w:iCs/>
        </w:rPr>
        <w:t>1.325.725,00</w:t>
      </w:r>
      <w:r w:rsidRPr="00532AC5">
        <w:rPr>
          <w:bCs/>
          <w:iCs/>
        </w:rPr>
        <w:t xml:space="preserve"> kn</w:t>
      </w:r>
      <w:r>
        <w:rPr>
          <w:bCs/>
          <w:iCs/>
        </w:rPr>
        <w:t>.</w:t>
      </w:r>
      <w:r w:rsidRPr="00532AC5">
        <w:rPr>
          <w:bCs/>
          <w:iCs/>
        </w:rPr>
        <w:t xml:space="preserve"> </w:t>
      </w:r>
      <w:r w:rsidR="00207AF2" w:rsidRPr="00532AC5">
        <w:br w:type="page"/>
      </w:r>
    </w:p>
    <w:p w:rsidRDefault="003611FE" w:rsidP="003611FE" w:rsidR="003611FE" w:rsidRPr="00B976B3">
      <w:pPr>
        <w:jc w:val="center"/>
        <w:rPr>
          <w:b/>
        </w:rPr>
      </w:pPr>
      <w:r w:rsidRPr="00B976B3">
        <w:rPr>
          <w:b/>
        </w:rPr>
        <w:lastRenderedPageBreak/>
        <w:t>Obrazloženje</w:t>
      </w:r>
    </w:p>
    <w:p w:rsidRDefault="00D31578" w:rsidP="003611FE" w:rsidR="00D31578" w:rsidRPr="00B976B3">
      <w:pPr>
        <w:jc w:val="both"/>
        <w:rPr>
          <w:bCs/>
        </w:rPr>
      </w:pPr>
    </w:p>
    <w:p w:rsidRDefault="00551A64" w:rsidP="00551A64" w:rsidR="006D20CE">
      <w:pPr>
        <w:pStyle w:val="Odlomakpopisa"/>
        <w:ind w:left="0"/>
        <w:jc w:val="both"/>
      </w:pPr>
      <w:r>
        <w:tab/>
      </w:r>
      <w:r w:rsidR="001D36CB">
        <w:t xml:space="preserve">Nekretnine </w:t>
      </w:r>
      <w:r>
        <w:t xml:space="preserve">stečajnog dužnika </w:t>
      </w:r>
      <w:r w:rsidR="006D20CE">
        <w:t>opisane u točki I. izreke rješenja</w:t>
      </w:r>
      <w:r>
        <w:t xml:space="preserve"> </w:t>
      </w:r>
      <w:r w:rsidR="001D36CB">
        <w:t xml:space="preserve">unovčio je </w:t>
      </w:r>
      <w:r w:rsidR="006D20CE">
        <w:t>stečajni</w:t>
      </w:r>
      <w:r w:rsidR="001D36CB">
        <w:t xml:space="preserve"> sud</w:t>
      </w:r>
      <w:r w:rsidR="006D20CE">
        <w:t xml:space="preserve"> na usmenoj javnoj dražbi održanoj 05. svibnja 2016. godine za iznos od 108.000,00 kn. </w:t>
      </w:r>
    </w:p>
    <w:p w:rsidRDefault="00551A64" w:rsidP="00551A64" w:rsidR="001D36CB">
      <w:pPr>
        <w:pStyle w:val="Odlomakpopisa"/>
        <w:ind w:left="0"/>
        <w:jc w:val="both"/>
      </w:pPr>
      <w:r>
        <w:tab/>
      </w:r>
      <w:r w:rsidR="001D36CB">
        <w:t>Rješenj</w:t>
      </w:r>
      <w:r w:rsidR="006D20CE">
        <w:t>a</w:t>
      </w:r>
      <w:r w:rsidR="001D36CB">
        <w:t xml:space="preserve"> o dosudi nekretnina </w:t>
      </w:r>
      <w:r w:rsidR="006D20CE">
        <w:t xml:space="preserve">trgovačkom društvu Osinum d.o.o. Zagreb, Strojarska C.2 </w:t>
      </w:r>
      <w:r w:rsidR="001D36CB">
        <w:t>postal</w:t>
      </w:r>
      <w:r w:rsidR="006D20CE">
        <w:t>a</w:t>
      </w:r>
      <w:r w:rsidR="001D36CB">
        <w:t xml:space="preserve"> </w:t>
      </w:r>
      <w:r w:rsidR="006D20CE">
        <w:t>su</w:t>
      </w:r>
      <w:r w:rsidR="001D36CB">
        <w:t xml:space="preserve"> pravomoćn</w:t>
      </w:r>
      <w:r w:rsidR="006D20CE">
        <w:t>a</w:t>
      </w:r>
      <w:r w:rsidR="001D36CB">
        <w:t>, a kup</w:t>
      </w:r>
      <w:r w:rsidR="006D20CE">
        <w:t>ac</w:t>
      </w:r>
      <w:r>
        <w:t xml:space="preserve"> uplati</w:t>
      </w:r>
      <w:r w:rsidR="006D20CE">
        <w:t>o</w:t>
      </w:r>
      <w:r>
        <w:t xml:space="preserve"> kupovninu.</w:t>
      </w:r>
    </w:p>
    <w:p w:rsidRDefault="006E4996" w:rsidP="00D64243" w:rsidR="006D20CE">
      <w:pPr>
        <w:ind w:firstLine="708"/>
        <w:jc w:val="both"/>
      </w:pPr>
      <w:r>
        <w:t>Prema odredbi čl.248. st.1. SZ-a nakon unovčenja stvari ili prava na kojemu postoji razlučno pravo upisano u javnoj knjizi, sud će iz iznosa ostvarenoga prodajom:</w:t>
      </w:r>
    </w:p>
    <w:p w:rsidRDefault="006E4996" w:rsidP="006E4996" w:rsidR="006E4996">
      <w:pPr>
        <w:pStyle w:val="Odlomakpopisa"/>
        <w:numPr>
          <w:ilvl w:val="0"/>
          <w:numId w:val="12"/>
        </w:numPr>
        <w:jc w:val="both"/>
      </w:pPr>
      <w:r>
        <w:t>namiriti troškove unovčenja iz članka 254. SZ-a</w:t>
      </w:r>
    </w:p>
    <w:p w:rsidRDefault="006E4996" w:rsidP="006E4996" w:rsidR="006E4996">
      <w:pPr>
        <w:pStyle w:val="Odlomakpopisa"/>
        <w:numPr>
          <w:ilvl w:val="0"/>
          <w:numId w:val="12"/>
        </w:numPr>
        <w:jc w:val="both"/>
      </w:pPr>
      <w:r>
        <w:t>namiriti tražbine razlučnih vjerovnika prema redoslijedu određenom pravilima ovršnog postupka i</w:t>
      </w:r>
    </w:p>
    <w:p w:rsidRDefault="006E4996" w:rsidP="006E4996" w:rsidR="006E4996">
      <w:pPr>
        <w:pStyle w:val="Odlomakpopisa"/>
        <w:numPr>
          <w:ilvl w:val="0"/>
          <w:numId w:val="12"/>
        </w:numPr>
        <w:jc w:val="both"/>
      </w:pPr>
      <w:r>
        <w:t xml:space="preserve">preostali iznos predati stečajnom upravitelju za namirenje stečajnih vjerovnika. </w:t>
      </w:r>
    </w:p>
    <w:p w:rsidRDefault="006A777E" w:rsidP="00D64243" w:rsidR="006E4996">
      <w:pPr>
        <w:ind w:firstLine="708"/>
        <w:jc w:val="both"/>
      </w:pPr>
      <w:r w:rsidRPr="00B976B3">
        <w:t>S</w:t>
      </w:r>
      <w:r w:rsidR="00782D8F" w:rsidRPr="00B976B3">
        <w:t>tečajni upravitelj je</w:t>
      </w:r>
      <w:r w:rsidR="000E1DE2">
        <w:t xml:space="preserve"> </w:t>
      </w:r>
      <w:r w:rsidR="00782D8F" w:rsidRPr="00B976B3">
        <w:t>podnio zahtjev za namirenje obračunatih troškova iz čl.</w:t>
      </w:r>
      <w:r w:rsidR="006E4996">
        <w:t>254</w:t>
      </w:r>
      <w:r w:rsidR="00782D8F" w:rsidRPr="00B976B3">
        <w:t xml:space="preserve">. </w:t>
      </w:r>
      <w:r w:rsidR="006E4996">
        <w:t>S</w:t>
      </w:r>
      <w:r w:rsidR="000E1DE2">
        <w:t xml:space="preserve">Z-a </w:t>
      </w:r>
      <w:r w:rsidR="00782D8F" w:rsidRPr="00B976B3">
        <w:t xml:space="preserve">na način da se u stečajnu masu iz iznosa kupovnine </w:t>
      </w:r>
      <w:r w:rsidR="000605CE" w:rsidRPr="00B976B3">
        <w:t xml:space="preserve">izdvoji </w:t>
      </w:r>
      <w:r w:rsidR="006E4996">
        <w:t xml:space="preserve">troškovi unovčenja u iznosu 7.086,08 kn. </w:t>
      </w:r>
    </w:p>
    <w:p w:rsidRDefault="006E4996" w:rsidP="006E4996" w:rsidR="006E4996">
      <w:pPr>
        <w:ind w:firstLine="708"/>
        <w:jc w:val="both"/>
      </w:pPr>
      <w:r>
        <w:t xml:space="preserve">Troškovi unovčenja iz čl.254. SZ-a obuhvaćaju stvarno nastale troškove i ostale obveze stečajne mase. </w:t>
      </w:r>
    </w:p>
    <w:p w:rsidRDefault="006E4996" w:rsidP="006E4996" w:rsidR="006E4996">
      <w:pPr>
        <w:ind w:firstLine="708"/>
        <w:jc w:val="both"/>
      </w:pPr>
      <w:r>
        <w:t xml:space="preserve">Unovčena imovina u odnosu na ukupnu imovinu stečajnog dužnika iznosi 37,06% pa se razmjerni dio troškova obračunava u postotku od 37,06%, osim onih troškova koji terete unovčene nekretnine u cijelosti, koji se obračunavaju u 100% iznosu. Troškovi koji se obračunavaju razmjerno u visini 37,06% iznose 6.285,38 kn, a odnose se na nagradu stečajnom upravitelju prema Uredbi Vlade RH o kriterijima i načinu obračuna plaćanja stečajnom upravitelju koji ukupno u odnosu na utržak iznosi u bruto iznosu 16.960,00 kn. </w:t>
      </w:r>
    </w:p>
    <w:p w:rsidRDefault="006E4996" w:rsidP="006E4996" w:rsidR="006E4996">
      <w:pPr>
        <w:ind w:firstLine="708"/>
        <w:jc w:val="both"/>
      </w:pPr>
      <w:r>
        <w:t xml:space="preserve">Troškovi koji u cijelosti terete unovčene nekretnine su režijski troškovi prema računima i tablici obračuna Ordino Garden – pričuva u iznosu 800,70 kn. </w:t>
      </w:r>
    </w:p>
    <w:p w:rsidRDefault="006E4996" w:rsidP="006E4996" w:rsidR="006E4996">
      <w:pPr>
        <w:ind w:firstLine="708"/>
        <w:jc w:val="both"/>
      </w:pPr>
      <w:r>
        <w:t>Stečajni upravitelj je predložio da se ukupan iznos troškova iz čl.254. SZ-a u visini od 7.086,08 kn doznači na žiroračun stečajnog dužnika koji se vodi kod RBA d.d. Zagreb broj IBAN: HR08 2484 0081 1070 6392 1.</w:t>
      </w:r>
    </w:p>
    <w:p w:rsidRDefault="006E4996" w:rsidP="006E4996" w:rsidR="006E4996">
      <w:pPr>
        <w:ind w:firstLine="708"/>
        <w:jc w:val="both"/>
      </w:pPr>
      <w:r>
        <w:t>Na ročištu za diobu kupovnine opunomoćenik razlučnog vjerovnika nije osporio obračunate troškove unovčenja koje je postavio stečajni upravitelj.</w:t>
      </w:r>
    </w:p>
    <w:p w:rsidRDefault="0067010E" w:rsidP="0067010E" w:rsidR="0067010E">
      <w:pPr>
        <w:ind w:firstLine="720"/>
        <w:jc w:val="both"/>
      </w:pPr>
      <w:r>
        <w:t>Prema pravnom shvaćanju prihvaćenom na sjednici sudaca Visokog  trgovačkog suda Republike Hrvatske od 19. lipnja 2008.</w:t>
      </w:r>
      <w:r w:rsidR="006E4996">
        <w:t xml:space="preserve"> </w:t>
      </w:r>
      <w:r>
        <w:t>g</w:t>
      </w:r>
      <w:r w:rsidR="006E4996">
        <w:t>odine</w:t>
      </w:r>
      <w:r>
        <w:t xml:space="preserve"> koje je obvezujuće za sva drugostupanjska vijeća i suce pojedince tog suda zauzet je stav da troškovi unovčenja stvari iz čl.164. SZ-a, osim troškova koji su u vezi s prodajom (procjena nekretnine, oglas o prodaji i sl.) jesu i svi drugi troškovi koji izravno terete prodanu nekretninu.</w:t>
      </w:r>
    </w:p>
    <w:p w:rsidRDefault="0067010E" w:rsidP="0067010E" w:rsidR="0067010E">
      <w:pPr>
        <w:ind w:firstLine="720"/>
        <w:jc w:val="both"/>
      </w:pPr>
      <w:r>
        <w:t>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w:t>
      </w:r>
      <w:r w:rsidR="006E4996">
        <w:t>248</w:t>
      </w:r>
      <w:r>
        <w:t>. SZ-a.</w:t>
      </w:r>
    </w:p>
    <w:p w:rsidRDefault="006E4996" w:rsidP="0047587C" w:rsidR="002139C6">
      <w:pPr>
        <w:ind w:firstLine="720"/>
        <w:jc w:val="both"/>
      </w:pPr>
      <w:r>
        <w:t>Sud je</w:t>
      </w:r>
      <w:r w:rsidR="0047587C">
        <w:t xml:space="preserve"> utvrdio da su ostvareni troškovi unovčenja bili potrebni za unovčenje predmetne nekretnine i </w:t>
      </w:r>
      <w:r w:rsidR="00A0046C" w:rsidRPr="00B976B3">
        <w:t>da su u izravnoj odnosno neizravnoj vezi sa unovčenjem.</w:t>
      </w:r>
    </w:p>
    <w:p w:rsidRDefault="00860529" w:rsidP="006E4996" w:rsidR="006E4996">
      <w:pPr>
        <w:ind w:firstLine="720"/>
        <w:jc w:val="both"/>
      </w:pPr>
      <w:r>
        <w:t>Na ročištu za diobu kupovnine održanom</w:t>
      </w:r>
      <w:r w:rsidR="006E4996">
        <w:t xml:space="preserve"> 31. listopada</w:t>
      </w:r>
      <w:r>
        <w:t xml:space="preserve"> 2016. godine </w:t>
      </w:r>
      <w:r w:rsidR="00DA7CEF">
        <w:t>o</w:t>
      </w:r>
      <w:r>
        <w:t>punomoć</w:t>
      </w:r>
      <w:r w:rsidR="00DA7CEF">
        <w:t>e</w:t>
      </w:r>
      <w:r>
        <w:t xml:space="preserve">nik razlučnog vjerovnika </w:t>
      </w:r>
      <w:r w:rsidR="00DA7CEF">
        <w:t>Raiffaisenbank Austria d.d. Zagreb</w:t>
      </w:r>
      <w:r>
        <w:t xml:space="preserve"> postavio je zahtjev za namirenje tražbine</w:t>
      </w:r>
      <w:r w:rsidR="006E4996">
        <w:t xml:space="preserve"> kojim potražuje 500,00 kn sudskih pristojbi za prijavu tražbine. Osim toga, potražuje trošak ovršnog postupka u iznosu 106.450,00 kn određen rješenjem o ovrsi posl. broj Ovr-403/12 od 14. svibnja 2012. godine (trošak od 111.450,00 kn određen rješenjem o ovrsi umanjen za plaćene sudske pristojbe u iznosu 5.000,00 kn) uvećano za pripadajuće kamate koje teku na ukupan iznos određen rješenjem o ovrsi do donošenja rješenja o dosudi u iznosu 55.950,49 kn. </w:t>
      </w:r>
    </w:p>
    <w:p w:rsidRDefault="006E4996" w:rsidP="006E4996" w:rsidR="006E4996">
      <w:pPr>
        <w:ind w:firstLine="720"/>
        <w:jc w:val="both"/>
      </w:pPr>
      <w:r>
        <w:lastRenderedPageBreak/>
        <w:t>Razlučni vjerovnik potražuje trošak stečajnog postupka u ukupnom iznosu 1.675.878,75 kn, što uključuje trošak ovršnog postupka u iznosu 350.653,75 kn i trošak stečajnog postupka u iznosu 1.325.225,00 kn. Razlučni vjerovnik potražuje i zatezne kamate na glavnicu od dospijeća tražbine do donošenja rješenja o dosudi u ukupnom iznosu 1.880.638,75 kn</w:t>
      </w:r>
      <w:r w:rsidR="00B00011">
        <w:t>, od toga zatezne kamate na glavnicu za posljednje tri godine od donošenja rješenja o dosudi u iznosu 1.193.279,33 kn.</w:t>
      </w:r>
      <w:r>
        <w:t xml:space="preserve"> Dakle, ukupan iznos glavnice i redovnih kamata koji razlučni vjerovnik potražuje iznosi 2.763.167,03 kn. Opun</w:t>
      </w:r>
      <w:r w:rsidR="00B00011">
        <w:t>omoćenik</w:t>
      </w:r>
      <w:r>
        <w:t xml:space="preserve"> razlučnog vjerovnika predl</w:t>
      </w:r>
      <w:r w:rsidR="00B00011">
        <w:t xml:space="preserve">ožio je </w:t>
      </w:r>
      <w:r>
        <w:t xml:space="preserve">da se nakon namirenja troškova stečajnog postupka iz čl.254. </w:t>
      </w:r>
      <w:r w:rsidR="00B00011">
        <w:t>SZ-a</w:t>
      </w:r>
      <w:r>
        <w:t xml:space="preserve"> djelomično namiri tražbina razlučnog vjerovnika i doznači na žiroračun broj IBAN HR06 2484 0081 0000 0001 3 poziv na broj HR01 118-10010-281403.</w:t>
      </w:r>
    </w:p>
    <w:p w:rsidRDefault="00B00011" w:rsidP="00D75EE2" w:rsidR="00B00011">
      <w:pPr>
        <w:ind w:firstLine="720"/>
        <w:jc w:val="both"/>
      </w:pPr>
      <w:r>
        <w:t xml:space="preserve">Dakle, razlučni vjerovnik postavio je zahtjev za namirenje ukupno iznosa od 1.325.725,00 kn. Naime, radi se o trošku u iznosu 500,00 kn na ime sudske pristojbe za prijavu tražbine, te specificiranih troškova stečajnog postupka u iznosu 1.325.225,00 kn. </w:t>
      </w:r>
    </w:p>
    <w:p w:rsidRDefault="00532AC5" w:rsidP="00D75EE2" w:rsidR="00532AC5">
      <w:pPr>
        <w:ind w:firstLine="720"/>
        <w:jc w:val="both"/>
      </w:pPr>
      <w:r>
        <w:t xml:space="preserve">Troškovi stečajnog postupka u visini </w:t>
      </w:r>
      <w:r w:rsidR="00B00011">
        <w:t>1.325.225</w:t>
      </w:r>
      <w:r>
        <w:t xml:space="preserve">,00 kn odnose se na trošak sastava prijave tražbine od 14. listopada 2014. godine u visini 96.380,00 kn, sastava obavijesti o razlučnom pravu od 17. listopada 2014. godine u iznosu 96.380,00 kn, trošak zastupanja na Skupštini vjerovnika 19. svibnja 2015. godine u iznosu 96.380,00 kn, sastav podneska od 02. listopada 2015. godine u iznosu 96.380,00 kn, </w:t>
      </w:r>
      <w:r w:rsidR="00B00011">
        <w:t xml:space="preserve">zastupanje na ročištu za utvrđivanje vrijednosti nekretnine 17. studenoga 2015. godine (k.č.br. 2785/2, 34. i 35. etaža) u iznosu 96.380,00 kn, zastupanje na ročištu za utvrđivanje vrijednosti nekretnine 17. studenoga 2015. godine (k.č.br. 2785/2, 85. etaža) u iznosu 96.380,00 kn, zastupanje na ročištu za prvu usmenu javnu dražbu 28. siječnja 2016. godine u iznosu 96.380,00 kn, zastupanje na ročištu za drugu usmenu javnu dražbu 08. ožujka 2016. godine u iznosu 96.380,00 kn, zastupanje na ročištu za treću usmenu javnu dražbu 05. svibnja 2016. godine u iznosu 96.380,00 kn, </w:t>
      </w:r>
      <w:r>
        <w:t xml:space="preserve">sastav podneska od </w:t>
      </w:r>
      <w:r w:rsidR="00B00011">
        <w:t>31. listopada</w:t>
      </w:r>
      <w:r>
        <w:t xml:space="preserve"> 2016. godine u iznosu 96.380,00 kn i trošak zastupanja na ročištu za diobu </w:t>
      </w:r>
      <w:r w:rsidR="00B00011">
        <w:t xml:space="preserve">kupovnine 31. listopada 2016. godine </w:t>
      </w:r>
      <w:r>
        <w:t>u iznosu 96.380,00 kn</w:t>
      </w:r>
      <w:r w:rsidR="00B00011">
        <w:t>, PDV po stopi od 25% u iznosu 265.045,00 kn</w:t>
      </w:r>
      <w:r>
        <w:t xml:space="preserve">.  </w:t>
      </w:r>
    </w:p>
    <w:p w:rsidRDefault="00532AC5" w:rsidP="00D75EE2" w:rsidR="00B00011">
      <w:pPr>
        <w:ind w:firstLine="720"/>
        <w:jc w:val="both"/>
      </w:pPr>
      <w:r>
        <w:t>U konkretnom slučaju</w:t>
      </w:r>
      <w:r w:rsidR="00E227CD">
        <w:t>,</w:t>
      </w:r>
      <w:r>
        <w:t xml:space="preserve"> specificirani troškovi odnose se na troškove koji su nastali sudjelovanjem vjerovnika u stečajnom postupku. </w:t>
      </w:r>
    </w:p>
    <w:p w:rsidRDefault="00532AC5" w:rsidP="00D75EE2" w:rsidR="00532AC5">
      <w:pPr>
        <w:ind w:firstLine="720"/>
        <w:jc w:val="both"/>
      </w:pPr>
      <w:r>
        <w:t>Troškovi koji za pojedine vjerovnike nastanu njihovim sudjelovanjem u postupku jesu u smislu čl.72. st.1. t.2. Stečajnog zakona</w:t>
      </w:r>
      <w:r w:rsidR="00B00011">
        <w:t xml:space="preserve"> </w:t>
      </w:r>
      <w:r w:rsidR="00B00011" w:rsidRPr="003D4368">
        <w:rPr>
          <w:bCs/>
        </w:rPr>
        <w:t>(NN 44/96, 29/99, 129/00, 123/03, 197/03, 187/04, 82/06, 116</w:t>
      </w:r>
      <w:r w:rsidR="00B00011">
        <w:rPr>
          <w:bCs/>
        </w:rPr>
        <w:t>/10, 25/12 i 133/12)</w:t>
      </w:r>
      <w:r>
        <w:t xml:space="preserve"> tražbine nižeg isplatnog reda. Radi se o tražbinama koje se zadnje namiruju u stečajnom postupku, a vjerovnici ih prijavljuju samo ako ih sud posebno pozove da prijave svoje tražbine.</w:t>
      </w:r>
    </w:p>
    <w:p w:rsidRDefault="00B92E42" w:rsidP="00D75EE2" w:rsidR="00B92E42">
      <w:pPr>
        <w:ind w:firstLine="720"/>
        <w:jc w:val="both"/>
      </w:pPr>
      <w:r>
        <w:t xml:space="preserve">Dakle, tražbine nižeg isplatnog reda ne namiruju se iz ostvarene kupovnine već samo iz stečajne mase </w:t>
      </w:r>
      <w:r w:rsidR="00577DCC">
        <w:t xml:space="preserve">nakon namirenja troškova stečajnog postupka iz čl.86. SZ-a i tražbina stečajnih vjerovnika viših isplatnih redova. </w:t>
      </w:r>
    </w:p>
    <w:p w:rsidRDefault="00574A7C" w:rsidP="00D75EE2" w:rsidR="00532AC5">
      <w:pPr>
        <w:ind w:firstLine="720"/>
        <w:jc w:val="both"/>
      </w:pPr>
      <w:r>
        <w:t xml:space="preserve">Slijedom navedenoga, a temeljem čl.72. SZ-a u vezi s čl.358. st.3. Zakona o parničnom postupku </w:t>
      </w:r>
      <w:r w:rsidRPr="00ED5721">
        <w:t>(N</w:t>
      </w:r>
      <w:r w:rsidR="00220B28">
        <w:t xml:space="preserve">arodne novine broj </w:t>
      </w:r>
      <w:r w:rsidRPr="00ED5721">
        <w:t>34/91, 53/91, 91/92, 112/99, 117/03, 84/08, 123/08, 57/11, 148/11</w:t>
      </w:r>
      <w:r>
        <w:t xml:space="preserve">, </w:t>
      </w:r>
      <w:r w:rsidRPr="00ED5721">
        <w:t>25/13</w:t>
      </w:r>
      <w:r>
        <w:t xml:space="preserve"> i 89/14, dalje: ZPP-a</w:t>
      </w:r>
      <w:r w:rsidRPr="00ED5721">
        <w:t>)</w:t>
      </w:r>
      <w:r>
        <w:t xml:space="preserve"> valjalo je odbaciti zahtjev razlučnog vjerovnika za namirenje tražbina s osnova nižeg isplatnog reda u visini od </w:t>
      </w:r>
      <w:r w:rsidR="00B00011">
        <w:t>1.325.725</w:t>
      </w:r>
      <w:r>
        <w:t xml:space="preserve">,00 kn. </w:t>
      </w:r>
    </w:p>
    <w:p w:rsidRDefault="00901D6C" w:rsidP="00D75EE2" w:rsidR="0040702F">
      <w:pPr>
        <w:ind w:firstLine="720"/>
        <w:jc w:val="both"/>
      </w:pPr>
      <w:r w:rsidRPr="00B976B3">
        <w:t xml:space="preserve">Stečajni upravitelj nije na ročištu za diobu osporio </w:t>
      </w:r>
      <w:r w:rsidR="00CE434B" w:rsidRPr="00B976B3">
        <w:t>tražbinu</w:t>
      </w:r>
      <w:r w:rsidR="00AA1226">
        <w:t xml:space="preserve"> </w:t>
      </w:r>
      <w:r w:rsidR="00271F46" w:rsidRPr="00B976B3">
        <w:t>razlučnog</w:t>
      </w:r>
      <w:r w:rsidRPr="00B976B3">
        <w:t xml:space="preserve"> vjerovnika</w:t>
      </w:r>
      <w:r w:rsidR="00AA1226" w:rsidRPr="00AA1226">
        <w:t xml:space="preserve"> </w:t>
      </w:r>
      <w:r w:rsidR="00AA1226">
        <w:t xml:space="preserve">i njezinu visinu. </w:t>
      </w:r>
      <w:r w:rsidRPr="00B976B3">
        <w:t xml:space="preserve"> </w:t>
      </w:r>
    </w:p>
    <w:p w:rsidRDefault="00AA1226" w:rsidP="00D75EE2" w:rsidR="00B00011">
      <w:pPr>
        <w:ind w:firstLine="720"/>
        <w:jc w:val="both"/>
      </w:pPr>
      <w:r>
        <w:t>U ovršnom postupku nakon unovčenja nekretnine, temeljem čl.106. Ovršnog zakona namiruju se prvenstveno troškovi ovršnog postupka koji se tiču sudskih pristojbi i plaćenih predujmova za provedbu ovršnih radnji, te porezi i druge pristojbe dospjele za posljednju godinu koje terete prodanu nekretninu.</w:t>
      </w:r>
    </w:p>
    <w:p w:rsidRDefault="00B00011" w:rsidP="00D75EE2" w:rsidR="00B00011">
      <w:pPr>
        <w:ind w:firstLine="720"/>
        <w:jc w:val="both"/>
      </w:pPr>
    </w:p>
    <w:p w:rsidRDefault="00AA1226" w:rsidP="00D75EE2" w:rsidR="00197F4C">
      <w:pPr>
        <w:ind w:firstLine="720"/>
        <w:jc w:val="both"/>
      </w:pPr>
      <w:r>
        <w:t xml:space="preserve"> </w:t>
      </w:r>
    </w:p>
    <w:p w:rsidRDefault="00AA1226" w:rsidP="00D75EE2" w:rsidR="00AA1226">
      <w:pPr>
        <w:ind w:firstLine="720"/>
        <w:jc w:val="both"/>
      </w:pPr>
      <w:r>
        <w:lastRenderedPageBreak/>
        <w:t>Uvidom u rješenje posl. broj Ovr-</w:t>
      </w:r>
      <w:r w:rsidR="00BB4F08">
        <w:t>40</w:t>
      </w:r>
      <w:r w:rsidR="00CD709A">
        <w:t>3</w:t>
      </w:r>
      <w:r w:rsidR="00BB4F08">
        <w:t>/1</w:t>
      </w:r>
      <w:r w:rsidR="00CD709A">
        <w:t>2-48</w:t>
      </w:r>
      <w:r w:rsidR="00197F4C">
        <w:t xml:space="preserve"> od </w:t>
      </w:r>
      <w:r w:rsidR="00CD709A">
        <w:t>26. ožujka</w:t>
      </w:r>
      <w:r w:rsidR="00197F4C">
        <w:t xml:space="preserve"> 201</w:t>
      </w:r>
      <w:r w:rsidR="00CD709A">
        <w:t>5</w:t>
      </w:r>
      <w:r w:rsidR="00197F4C">
        <w:t xml:space="preserve">. godine utvrđeno je da </w:t>
      </w:r>
      <w:r w:rsidR="00CD709A">
        <w:t xml:space="preserve">je </w:t>
      </w:r>
      <w:r w:rsidR="00197F4C">
        <w:t>u ovršnom postupku namiren troš</w:t>
      </w:r>
      <w:r w:rsidR="00CD709A">
        <w:t>a</w:t>
      </w:r>
      <w:r w:rsidR="00197F4C">
        <w:t>k iz čl.106. Ovršnog zakona i to troš</w:t>
      </w:r>
      <w:r w:rsidR="00CD709A">
        <w:t>a</w:t>
      </w:r>
      <w:r w:rsidR="00197F4C">
        <w:t>k uplaćen</w:t>
      </w:r>
      <w:r w:rsidR="00CD709A">
        <w:t>e</w:t>
      </w:r>
      <w:r w:rsidR="00197F4C">
        <w:t xml:space="preserve"> sudsk</w:t>
      </w:r>
      <w:r w:rsidR="00CD709A">
        <w:t>e</w:t>
      </w:r>
      <w:r w:rsidR="00197F4C">
        <w:t xml:space="preserve"> pristojb</w:t>
      </w:r>
      <w:r w:rsidR="00CD709A">
        <w:t>e</w:t>
      </w:r>
      <w:r w:rsidR="00197F4C">
        <w:t xml:space="preserve"> ovrhovoditelja </w:t>
      </w:r>
      <w:r w:rsidR="00063B00">
        <w:t xml:space="preserve">Raiffeisenbank Austria d.d. Zagreb </w:t>
      </w:r>
      <w:r w:rsidR="00CD709A">
        <w:t>u iznosu 5</w:t>
      </w:r>
      <w:r w:rsidR="00197F4C">
        <w:t xml:space="preserve">.000,00 kn. </w:t>
      </w:r>
    </w:p>
    <w:p w:rsidRDefault="00063B00" w:rsidP="00D75EE2" w:rsidR="00CD709A">
      <w:pPr>
        <w:ind w:firstLine="720"/>
        <w:jc w:val="both"/>
      </w:pPr>
      <w:r>
        <w:t>Razlučni vjerovnik Raiffeisenbank Austria d.d. Zagreb postavio je zahtjev za namirenje troškova ovršnog postupka određenog rješenjem o ovrsi posl. broj Ovr-</w:t>
      </w:r>
      <w:r w:rsidR="00CD709A">
        <w:t>403/12</w:t>
      </w:r>
      <w:r>
        <w:t xml:space="preserve"> od 14. svibnja 201</w:t>
      </w:r>
      <w:r w:rsidR="00CD709A">
        <w:t>2</w:t>
      </w:r>
      <w:r>
        <w:t xml:space="preserve">. godine u iznosu </w:t>
      </w:r>
      <w:r w:rsidR="00CD709A">
        <w:t>106.450,00</w:t>
      </w:r>
      <w:r>
        <w:t xml:space="preserve"> kn </w:t>
      </w:r>
      <w:r w:rsidR="00CD709A">
        <w:t xml:space="preserve">s pripadajućim kamatama koje teku do donošenja rješenja o dosudi u iznosu 55.950,49 kn. </w:t>
      </w:r>
    </w:p>
    <w:p w:rsidRDefault="00197F4C" w:rsidP="00D75EE2" w:rsidR="00197F4C">
      <w:pPr>
        <w:ind w:firstLine="720"/>
        <w:jc w:val="both"/>
      </w:pPr>
      <w:r>
        <w:t xml:space="preserve">Prema odredbi čl.107.st.5. Ovršnog zakona, troškovi ovršnog postupka, osim troškova koji se prvenstveno namiruju (čl.106. st.1.t.1.) namiruju se po istom redoslijedu kao i glavna tražbina. </w:t>
      </w:r>
    </w:p>
    <w:p w:rsidRDefault="00207AF2" w:rsidP="00D75EE2" w:rsidR="00032DB1">
      <w:pPr>
        <w:ind w:firstLine="720"/>
        <w:jc w:val="both"/>
      </w:pPr>
      <w:r>
        <w:t>Nakon namirenja troškova iz čl.</w:t>
      </w:r>
      <w:r w:rsidR="00CD709A">
        <w:t>254</w:t>
      </w:r>
      <w:r w:rsidR="00D0264B" w:rsidRPr="00D0264B">
        <w:t xml:space="preserve">. SZ-a, u ukupnom iznosu od </w:t>
      </w:r>
      <w:r w:rsidR="00CD709A">
        <w:t>7.086,08 k</w:t>
      </w:r>
      <w:r w:rsidR="00032DB1">
        <w:t>n</w:t>
      </w:r>
      <w:r w:rsidR="00D0264B" w:rsidRPr="00D0264B">
        <w:t xml:space="preserve">, iz preostalog iznosa kupovnine u </w:t>
      </w:r>
      <w:r w:rsidR="00032DB1">
        <w:t xml:space="preserve">visini </w:t>
      </w:r>
      <w:r w:rsidR="00D0264B" w:rsidRPr="00D0264B">
        <w:t>od</w:t>
      </w:r>
      <w:r w:rsidR="00032DB1">
        <w:t xml:space="preserve"> </w:t>
      </w:r>
      <w:r w:rsidR="00CD709A">
        <w:t>100.913,92</w:t>
      </w:r>
      <w:r w:rsidR="00032DB1">
        <w:t xml:space="preserve"> </w:t>
      </w:r>
      <w:r w:rsidR="00D0264B" w:rsidRPr="00D0264B">
        <w:t xml:space="preserve">kn namiruje se </w:t>
      </w:r>
      <w:r>
        <w:t xml:space="preserve">djelomično </w:t>
      </w:r>
      <w:r w:rsidR="00D0264B" w:rsidRPr="00D0264B">
        <w:t>tražbina razlučnog vjerovnika</w:t>
      </w:r>
      <w:r w:rsidR="00032DB1">
        <w:t xml:space="preserve"> </w:t>
      </w:r>
      <w:r w:rsidR="009E348B" w:rsidRPr="009E348B">
        <w:t>Raiffaisenbank Austria d.d. Zagreb</w:t>
      </w:r>
      <w:r w:rsidR="00032DB1">
        <w:t>.</w:t>
      </w:r>
      <w:r w:rsidR="00032DB1" w:rsidRPr="00032DB1">
        <w:t xml:space="preserve"> </w:t>
      </w:r>
    </w:p>
    <w:p w:rsidRDefault="00271F46" w:rsidP="009900FE" w:rsidR="006D3E66" w:rsidRPr="00B976B3">
      <w:pPr>
        <w:ind w:firstLine="708"/>
        <w:jc w:val="both"/>
        <w:rPr>
          <w:bCs/>
        </w:rPr>
      </w:pPr>
      <w:r w:rsidRPr="00B976B3">
        <w:t>Slijedom navedenog,</w:t>
      </w:r>
      <w:r w:rsidR="003B50F3" w:rsidRPr="00B976B3">
        <w:t xml:space="preserve"> </w:t>
      </w:r>
      <w:r w:rsidR="00595B42" w:rsidRPr="00B976B3">
        <w:t>temeljem čl.11</w:t>
      </w:r>
      <w:r w:rsidR="00D75EE2">
        <w:t>1</w:t>
      </w:r>
      <w:r w:rsidR="00595B42" w:rsidRPr="00B976B3">
        <w:t xml:space="preserve">. </w:t>
      </w:r>
      <w:r w:rsidR="009B34EF" w:rsidRPr="00B976B3">
        <w:t>Ovršnog zakona (</w:t>
      </w:r>
      <w:r w:rsidR="00207AF2">
        <w:t>Narodne novine, br</w:t>
      </w:r>
      <w:r w:rsidR="00CD709A">
        <w:t>oj</w:t>
      </w:r>
      <w:r w:rsidR="001E1321" w:rsidRPr="00B976B3">
        <w:t xml:space="preserve"> </w:t>
      </w:r>
      <w:r w:rsidR="009B34EF" w:rsidRPr="00B976B3">
        <w:t>1</w:t>
      </w:r>
      <w:r w:rsidR="00961077" w:rsidRPr="00B976B3">
        <w:t>12/12</w:t>
      </w:r>
      <w:r w:rsidR="00D75EE2">
        <w:t>, 25/13 i 93/14</w:t>
      </w:r>
      <w:r w:rsidR="00C746A8" w:rsidRPr="00B976B3">
        <w:t>), u vezi čl.</w:t>
      </w:r>
      <w:r w:rsidR="00CD709A">
        <w:t>248</w:t>
      </w:r>
      <w:r w:rsidR="00C746A8" w:rsidRPr="00B976B3">
        <w:t>. SZ-a</w:t>
      </w:r>
      <w:r w:rsidR="0053079D" w:rsidRPr="00B976B3">
        <w:t xml:space="preserve"> </w:t>
      </w:r>
      <w:r w:rsidRPr="00B976B3">
        <w:t>riješeno</w:t>
      </w:r>
      <w:r w:rsidR="00595B42" w:rsidRPr="00B976B3">
        <w:t xml:space="preserve"> </w:t>
      </w:r>
      <w:r w:rsidRPr="00B976B3">
        <w:t xml:space="preserve">je </w:t>
      </w:r>
      <w:r w:rsidR="00595B42" w:rsidRPr="00B976B3">
        <w:t>kao u izreci.</w:t>
      </w:r>
      <w:r w:rsidR="002628FA" w:rsidRPr="00B976B3">
        <w:tab/>
      </w:r>
      <w:r w:rsidR="006D3E66" w:rsidRPr="00B976B3">
        <w:rPr>
          <w:bCs/>
        </w:rPr>
        <w:tab/>
      </w:r>
      <w:r w:rsidR="007856C1" w:rsidRPr="00B976B3">
        <w:rPr>
          <w:bCs/>
        </w:rPr>
        <w:tab/>
      </w:r>
    </w:p>
    <w:p w:rsidRDefault="003611FE" w:rsidP="003611FE" w:rsidR="003A74B3" w:rsidRPr="00B976B3">
      <w:pPr>
        <w:jc w:val="both"/>
        <w:rPr>
          <w:b/>
        </w:rPr>
      </w:pPr>
      <w:r w:rsidRPr="00B976B3">
        <w:rPr>
          <w:bCs/>
        </w:rPr>
        <w:tab/>
      </w:r>
      <w:r w:rsidRPr="00B976B3">
        <w:rPr>
          <w:bCs/>
        </w:rPr>
        <w:tab/>
        <w:t xml:space="preserve"> </w:t>
      </w:r>
      <w:r w:rsidRPr="00B976B3">
        <w:rPr>
          <w:b/>
        </w:rPr>
        <w:tab/>
      </w:r>
      <w:r w:rsidRPr="00B976B3">
        <w:rPr>
          <w:b/>
        </w:rPr>
        <w:tab/>
      </w:r>
    </w:p>
    <w:p w:rsidRDefault="003611FE" w:rsidP="003A74B3" w:rsidR="003611FE" w:rsidRPr="00B976B3">
      <w:pPr>
        <w:jc w:val="center"/>
      </w:pPr>
      <w:r w:rsidRPr="00B976B3">
        <w:t>U Rijeci</w:t>
      </w:r>
      <w:r w:rsidR="0040702F" w:rsidRPr="00B976B3">
        <w:t xml:space="preserve">, </w:t>
      </w:r>
      <w:r w:rsidR="00BB1EFD">
        <w:t>04. studenoga</w:t>
      </w:r>
      <w:r w:rsidR="00AD5CEF" w:rsidRPr="00B976B3">
        <w:t xml:space="preserve"> </w:t>
      </w:r>
      <w:r w:rsidR="00B976B3" w:rsidRPr="00B976B3">
        <w:t>201</w:t>
      </w:r>
      <w:r w:rsidR="00F81A19">
        <w:t>6</w:t>
      </w:r>
      <w:r w:rsidR="00761328" w:rsidRPr="00B976B3">
        <w:t>.</w:t>
      </w:r>
      <w:r w:rsidR="00B976B3" w:rsidRPr="00B976B3">
        <w:t xml:space="preserve"> </w:t>
      </w:r>
      <w:r w:rsidRPr="00B976B3">
        <w:t>godine</w:t>
      </w:r>
    </w:p>
    <w:p w:rsidRDefault="00595B42" w:rsidP="001A5F3A" w:rsidR="005C455C">
      <w:pPr>
        <w:ind w:firstLine="708" w:left="1416"/>
        <w:jc w:val="right"/>
      </w:pPr>
      <w:r w:rsidRPr="00B976B3">
        <w:t xml:space="preserve">                   </w:t>
      </w:r>
      <w:r w:rsidR="0040702F" w:rsidRPr="00B976B3">
        <w:t xml:space="preserve">                                         </w:t>
      </w:r>
    </w:p>
    <w:p w:rsidRDefault="005C455C" w:rsidP="00BB1EFD" w:rsidR="003611FE">
      <w:pPr>
        <w:ind w:firstLine="708" w:left="1416"/>
        <w:jc w:val="right"/>
      </w:pPr>
      <w:r>
        <w:t xml:space="preserve">  </w:t>
      </w:r>
      <w:r>
        <w:tab/>
      </w:r>
      <w:r>
        <w:tab/>
      </w:r>
      <w:r>
        <w:tab/>
      </w:r>
      <w:r>
        <w:tab/>
      </w:r>
      <w:r>
        <w:tab/>
        <w:t xml:space="preserve">  </w:t>
      </w:r>
      <w:r w:rsidR="0040702F" w:rsidRPr="00B976B3">
        <w:t xml:space="preserve">   </w:t>
      </w:r>
      <w:r w:rsidR="00595B42" w:rsidRPr="00B976B3">
        <w:t xml:space="preserve">  </w:t>
      </w:r>
      <w:r w:rsidR="00B976B3">
        <w:t xml:space="preserve">  </w:t>
      </w:r>
      <w:r w:rsidR="000E2549">
        <w:t xml:space="preserve">   </w:t>
      </w:r>
      <w:r w:rsidR="003611FE" w:rsidRPr="00B976B3">
        <w:t>Stečajni sudac</w:t>
      </w:r>
      <w:r w:rsidR="003611FE" w:rsidRPr="00B976B3">
        <w:tab/>
      </w:r>
      <w:r w:rsidR="00271F46" w:rsidRPr="00B976B3">
        <w:t xml:space="preserve">               </w:t>
      </w:r>
      <w:r w:rsidR="003611FE" w:rsidRPr="00B976B3">
        <w:tab/>
      </w:r>
      <w:r w:rsidR="003611FE" w:rsidRPr="00B976B3">
        <w:tab/>
      </w:r>
      <w:r w:rsidR="003611FE" w:rsidRPr="00B976B3">
        <w:tab/>
      </w:r>
      <w:r w:rsidR="003611FE" w:rsidRPr="00B976B3">
        <w:tab/>
      </w:r>
      <w:r w:rsidR="003611FE" w:rsidRPr="00B976B3">
        <w:tab/>
        <w:t xml:space="preserve">       </w:t>
      </w:r>
      <w:r w:rsidR="003611FE" w:rsidRPr="00B976B3">
        <w:tab/>
      </w:r>
      <w:r w:rsidR="003611FE" w:rsidRPr="00B976B3">
        <w:tab/>
        <w:t xml:space="preserve"> Daniela Korlević</w:t>
      </w:r>
      <w:r w:rsidR="000E2549">
        <w:t xml:space="preserve"> </w:t>
      </w:r>
    </w:p>
    <w:p w:rsidRDefault="00BB1EFD" w:rsidP="00BB1EFD" w:rsidR="00BB1EFD">
      <w:pPr>
        <w:ind w:firstLine="708" w:left="1416"/>
        <w:jc w:val="right"/>
      </w:pPr>
    </w:p>
    <w:p w:rsidRDefault="00E227CD" w:rsidP="00E227CD" w:rsidR="00E227CD" w:rsidRPr="00B976B3">
      <w:pPr>
        <w:ind w:firstLine="708" w:left="1416"/>
        <w:jc w:val="right"/>
      </w:pPr>
    </w:p>
    <w:p w:rsidRDefault="003611FE" w:rsidP="00B873D9" w:rsidR="003611FE" w:rsidRPr="00B976B3">
      <w:pPr>
        <w:jc w:val="both"/>
        <w:rPr>
          <w:b/>
        </w:rPr>
      </w:pPr>
      <w:r w:rsidRPr="00B976B3">
        <w:rPr>
          <w:b/>
        </w:rPr>
        <w:t>UPUTA O PRAVNOM LIJEKU:</w:t>
      </w:r>
    </w:p>
    <w:p w:rsidRDefault="003611FE" w:rsidP="00032DB1" w:rsidR="001345FC">
      <w:pPr>
        <w:jc w:val="both"/>
      </w:pPr>
      <w:r w:rsidRPr="00B976B3">
        <w:t>Protiv</w:t>
      </w:r>
      <w:r w:rsidR="00AD5CEF" w:rsidRPr="00B976B3">
        <w:t xml:space="preserve"> </w:t>
      </w:r>
      <w:r w:rsidRPr="00B976B3">
        <w:t xml:space="preserve">rješenja pravo na žalbu imaju stranke i sve osobe koje su polagale pravo na namirenje iz kupovnine. </w:t>
      </w:r>
      <w:r w:rsidR="00032DB1" w:rsidRPr="00DB5FB4">
        <w:t xml:space="preserve">Žalba se podnosi </w:t>
      </w:r>
      <w:r w:rsidR="00032DB1">
        <w:t>istekom osmoga dana od dana objave pismena na mrežnoj stranici e-Oglasna ploča suda u dva istovjetna primjerka,</w:t>
      </w:r>
      <w:r w:rsidR="00032DB1" w:rsidRPr="00DB5FB4">
        <w:t xml:space="preserve"> a o žalbi odlučuje Visoki trgovački sud Republike Hrvatske. </w:t>
      </w:r>
    </w:p>
    <w:p w:rsidRDefault="003611FE" w:rsidP="00032DB1" w:rsidR="00207AF2">
      <w:pPr>
        <w:jc w:val="both"/>
      </w:pPr>
      <w:r w:rsidRPr="00B976B3">
        <w:t>Žalba protiv rješenja o namirenju odgađa isplatu (čl.</w:t>
      </w:r>
      <w:smartTag w:element="metricconverter" w:uri="urn:schemas-microsoft-com:office:smarttags">
        <w:smartTagPr>
          <w:attr w:val="118. st" w:name="ProductID"/>
        </w:smartTagPr>
        <w:r w:rsidRPr="00B976B3">
          <w:t>118. st</w:t>
        </w:r>
      </w:smartTag>
      <w:r w:rsidRPr="00B976B3">
        <w:t>.6. OZ-a).</w:t>
      </w:r>
    </w:p>
    <w:p w:rsidRDefault="00551A64" w:rsidP="00032DB1" w:rsidR="00551A64">
      <w:pPr>
        <w:jc w:val="both"/>
      </w:pPr>
    </w:p>
    <w:p w:rsidRDefault="00551A64" w:rsidP="00032DB1" w:rsidR="00551A64">
      <w:pPr>
        <w:jc w:val="both"/>
      </w:pPr>
    </w:p>
    <w:p w:rsidRDefault="00551A64" w:rsidP="00032DB1" w:rsidR="00551A64">
      <w:pPr>
        <w:jc w:val="both"/>
      </w:pPr>
    </w:p>
    <w:p w:rsidRDefault="003611FE" w:rsidP="003611FE" w:rsidR="003611FE" w:rsidRPr="00D75EE2">
      <w:pPr>
        <w:rPr>
          <w:b/>
          <w:sz w:val="20"/>
          <w:szCs w:val="20"/>
        </w:rPr>
      </w:pPr>
      <w:r w:rsidRPr="00D75EE2">
        <w:rPr>
          <w:b/>
          <w:sz w:val="20"/>
          <w:szCs w:val="20"/>
        </w:rPr>
        <w:t>DNA:</w:t>
      </w:r>
    </w:p>
    <w:p w:rsidRDefault="003611FE" w:rsidP="003611FE" w:rsidR="001E1321" w:rsidRPr="00D75EE2">
      <w:pPr>
        <w:numPr>
          <w:ilvl w:val="0"/>
          <w:numId w:val="1"/>
        </w:numPr>
        <w:rPr>
          <w:sz w:val="20"/>
          <w:szCs w:val="20"/>
        </w:rPr>
      </w:pPr>
      <w:r w:rsidRPr="00D75EE2">
        <w:rPr>
          <w:sz w:val="20"/>
          <w:szCs w:val="20"/>
        </w:rPr>
        <w:t>stečajnom upravitelju</w:t>
      </w:r>
      <w:r w:rsidR="009B34EF" w:rsidRPr="00D75EE2">
        <w:rPr>
          <w:sz w:val="20"/>
          <w:szCs w:val="20"/>
        </w:rPr>
        <w:t xml:space="preserve"> </w:t>
      </w:r>
      <w:r w:rsidR="00D75EE2">
        <w:rPr>
          <w:sz w:val="20"/>
          <w:szCs w:val="20"/>
        </w:rPr>
        <w:t>Andrej</w:t>
      </w:r>
      <w:r w:rsidR="00CD709A">
        <w:rPr>
          <w:sz w:val="20"/>
          <w:szCs w:val="20"/>
        </w:rPr>
        <w:t>u</w:t>
      </w:r>
      <w:r w:rsidR="00D75EE2">
        <w:rPr>
          <w:sz w:val="20"/>
          <w:szCs w:val="20"/>
        </w:rPr>
        <w:t xml:space="preserve"> Sablić</w:t>
      </w:r>
    </w:p>
    <w:p w:rsidRDefault="00333E47" w:rsidP="003611FE" w:rsidR="00207AF2">
      <w:pPr>
        <w:numPr>
          <w:ilvl w:val="0"/>
          <w:numId w:val="1"/>
        </w:numPr>
        <w:rPr>
          <w:sz w:val="20"/>
          <w:szCs w:val="20"/>
        </w:rPr>
      </w:pPr>
      <w:r w:rsidRPr="00D75EE2">
        <w:rPr>
          <w:sz w:val="20"/>
          <w:szCs w:val="20"/>
        </w:rPr>
        <w:t xml:space="preserve">razlučnom vjerovniku </w:t>
      </w:r>
      <w:r w:rsidR="00D75EE2">
        <w:rPr>
          <w:sz w:val="20"/>
          <w:szCs w:val="20"/>
        </w:rPr>
        <w:t xml:space="preserve"> </w:t>
      </w:r>
    </w:p>
    <w:p w:rsidRDefault="00207AF2" w:rsidP="00207AF2" w:rsidR="00961077">
      <w:pPr>
        <w:ind w:left="720"/>
        <w:rPr>
          <w:sz w:val="20"/>
          <w:szCs w:val="20"/>
        </w:rPr>
      </w:pPr>
      <w:r>
        <w:rPr>
          <w:sz w:val="20"/>
          <w:szCs w:val="20"/>
        </w:rPr>
        <w:tab/>
      </w:r>
      <w:r w:rsidR="009E348B" w:rsidRPr="009E348B">
        <w:rPr>
          <w:sz w:val="20"/>
          <w:szCs w:val="20"/>
        </w:rPr>
        <w:t>Raiffaisenbank Austria d.d. Zagreb</w:t>
      </w:r>
      <w:r w:rsidR="009E348B">
        <w:rPr>
          <w:sz w:val="20"/>
          <w:szCs w:val="20"/>
        </w:rPr>
        <w:t xml:space="preserve"> po opun. </w:t>
      </w:r>
      <w:r w:rsidR="001345FC">
        <w:rPr>
          <w:sz w:val="20"/>
          <w:szCs w:val="20"/>
        </w:rPr>
        <w:t xml:space="preserve">Maćešić i partneri </w:t>
      </w:r>
    </w:p>
    <w:p w:rsidRDefault="009B34EF" w:rsidP="003611FE" w:rsidR="009B34EF">
      <w:pPr>
        <w:numPr>
          <w:ilvl w:val="0"/>
          <w:numId w:val="1"/>
        </w:numPr>
        <w:rPr>
          <w:sz w:val="20"/>
          <w:szCs w:val="20"/>
        </w:rPr>
      </w:pPr>
      <w:r w:rsidRPr="00D75EE2">
        <w:rPr>
          <w:sz w:val="20"/>
          <w:szCs w:val="20"/>
        </w:rPr>
        <w:t>računovodstvu suda po pravomoćnosti</w:t>
      </w:r>
    </w:p>
    <w:p w:rsidRDefault="0039753F" w:rsidP="003611FE" w:rsidR="0039753F" w:rsidRPr="00D75EE2">
      <w:pPr>
        <w:numPr>
          <w:ilvl w:val="0"/>
          <w:numId w:val="1"/>
        </w:numPr>
        <w:rPr>
          <w:sz w:val="20"/>
          <w:szCs w:val="20"/>
        </w:rPr>
      </w:pPr>
      <w:r>
        <w:rPr>
          <w:sz w:val="20"/>
          <w:szCs w:val="20"/>
        </w:rPr>
        <w:t>e-Oglasna ploča</w:t>
      </w:r>
    </w:p>
    <w:p w:rsidRDefault="001E1321" w:rsidP="003611FE" w:rsidR="001E1321" w:rsidRPr="00D75EE2">
      <w:pPr>
        <w:rPr>
          <w:sz w:val="20"/>
          <w:szCs w:val="20"/>
        </w:rPr>
      </w:pPr>
    </w:p>
    <w:p w:rsidRDefault="003611FE" w:rsidP="003611FE" w:rsidR="003611FE" w:rsidRPr="00D75EE2">
      <w:pPr>
        <w:rPr>
          <w:sz w:val="20"/>
          <w:szCs w:val="20"/>
        </w:rPr>
      </w:pPr>
      <w:r w:rsidRPr="00D75EE2">
        <w:rPr>
          <w:sz w:val="20"/>
          <w:szCs w:val="20"/>
        </w:rPr>
        <w:t>U Rijeci,</w:t>
      </w:r>
      <w:r w:rsidR="00AD5CEF" w:rsidRPr="00D75EE2">
        <w:rPr>
          <w:sz w:val="20"/>
          <w:szCs w:val="20"/>
        </w:rPr>
        <w:t xml:space="preserve"> </w:t>
      </w:r>
      <w:r w:rsidR="00BB1EFD">
        <w:rPr>
          <w:sz w:val="20"/>
          <w:szCs w:val="20"/>
        </w:rPr>
        <w:t>04.11</w:t>
      </w:r>
      <w:r w:rsidR="00860529">
        <w:rPr>
          <w:sz w:val="20"/>
          <w:szCs w:val="20"/>
        </w:rPr>
        <w:t>.</w:t>
      </w:r>
      <w:r w:rsidR="009900FE">
        <w:rPr>
          <w:sz w:val="20"/>
          <w:szCs w:val="20"/>
        </w:rPr>
        <w:t>2016</w:t>
      </w:r>
      <w:r w:rsidRPr="00D75EE2">
        <w:rPr>
          <w:sz w:val="20"/>
          <w:szCs w:val="20"/>
        </w:rPr>
        <w:t>.</w:t>
      </w:r>
      <w:r w:rsidR="0040702F" w:rsidRPr="00D75EE2">
        <w:rPr>
          <w:sz w:val="20"/>
          <w:szCs w:val="20"/>
        </w:rPr>
        <w:t>g.</w:t>
      </w:r>
    </w:p>
    <w:p w:rsidRDefault="00AD5CEF" w:rsidP="003611FE" w:rsidR="00AD5CEF" w:rsidRPr="00D75EE2">
      <w:pPr>
        <w:rPr>
          <w:sz w:val="20"/>
          <w:szCs w:val="20"/>
        </w:rPr>
      </w:pPr>
    </w:p>
    <w:p w:rsidRDefault="00AD5CEF" w:rsidP="003611FE" w:rsidR="003611FE" w:rsidRPr="00D75EE2">
      <w:pPr>
        <w:rPr>
          <w:sz w:val="20"/>
          <w:szCs w:val="20"/>
        </w:rPr>
      </w:pPr>
      <w:r w:rsidRPr="00D75EE2">
        <w:rPr>
          <w:sz w:val="20"/>
          <w:szCs w:val="20"/>
        </w:rPr>
        <w:t>S</w:t>
      </w:r>
      <w:r w:rsidR="003611FE" w:rsidRPr="00D75EE2">
        <w:rPr>
          <w:sz w:val="20"/>
          <w:szCs w:val="20"/>
        </w:rPr>
        <w:t xml:space="preserve">tečajni sudac </w:t>
      </w:r>
    </w:p>
    <w:p w:rsidRDefault="003611FE" w:rsidR="00A50178" w:rsidRPr="00D75EE2">
      <w:pPr>
        <w:rPr>
          <w:sz w:val="20"/>
          <w:szCs w:val="20"/>
        </w:rPr>
      </w:pPr>
      <w:r w:rsidRPr="00D75EE2">
        <w:rPr>
          <w:sz w:val="20"/>
          <w:szCs w:val="20"/>
        </w:rPr>
        <w:t>Daniela Korlević</w:t>
      </w:r>
    </w:p>
    <w:sectPr w:rsidR="00A50178" w:rsidRPr="00D75EE2">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75AA" w:rsidR="00EC75AA">
      <w:r>
        <w:separator/>
      </w:r>
    </w:p>
  </w:endnote>
  <w:endnote w:id="0" w:type="continuationSeparator">
    <w:p w:rsidRDefault="00EC75AA" w:rsidR="00EC75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R="00662A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2ABA" w:rsidR="00662AB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R="00662A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2674">
      <w:rPr>
        <w:rStyle w:val="Brojstranice"/>
        <w:noProof/>
      </w:rPr>
      <w:t>1</w:t>
    </w:r>
    <w:r>
      <w:rPr>
        <w:rStyle w:val="Brojstranice"/>
      </w:rPr>
      <w:fldChar w:fldCharType="end"/>
    </w:r>
  </w:p>
  <w:p w:rsidRDefault="00662ABA" w:rsidR="00662AB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75AA" w:rsidR="00EC75AA">
      <w:r>
        <w:separator/>
      </w:r>
    </w:p>
  </w:footnote>
  <w:footnote w:id="0" w:type="continuationSeparator">
    <w:p w:rsidRDefault="00EC75AA" w:rsidR="00EC75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P="00E032CF" w:rsidR="00662ABA" w:rsidRPr="0087701E">
    <w:pPr>
      <w:pStyle w:val="Zaglavlje"/>
      <w:jc w:val="right"/>
    </w:pPr>
    <w:r w:rsidRPr="0087701E">
      <w:tab/>
    </w:r>
    <w:r w:rsidRPr="0087701E">
      <w:tab/>
      <w:t xml:space="preserve">  Posl. br. 15 St-</w:t>
    </w:r>
    <w:r w:rsidR="0087701E">
      <w:t>60/14-</w:t>
    </w:r>
    <w:r w:rsidR="00334D4A">
      <w:t>387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B4B01"/>
    <w:multiLevelType w:val="hybridMultilevel"/>
    <w:tmpl w:val="5276CB9E"/>
    <w:lvl w:tplc="3BBC1E6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275EFE"/>
    <w:multiLevelType w:val="hybridMultilevel"/>
    <w:tmpl w:val="7BCA84E6"/>
    <w:lvl w:tplc="A57AAD9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7417F1E"/>
    <w:multiLevelType w:val="hybridMultilevel"/>
    <w:tmpl w:val="7DF47BEE"/>
    <w:lvl w:tplc="3490DF50" w:ilvl="0">
      <w:start w:val="4"/>
      <w:numFmt w:val="bullet"/>
      <w:lvlText w:val="-"/>
      <w:lvlJc w:val="left"/>
      <w:pPr>
        <w:tabs>
          <w:tab w:pos="644" w:val="num"/>
        </w:tabs>
        <w:ind w:hanging="360" w:left="644"/>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06872E4"/>
    <w:multiLevelType w:val="hybridMultilevel"/>
    <w:tmpl w:val="F3EEB980"/>
    <w:lvl w:tplc="8D963372" w:ilvl="0">
      <w:start w:val="4"/>
      <w:numFmt w:val="bullet"/>
      <w:lvlText w:val="-"/>
      <w:lvlJc w:val="left"/>
      <w:pPr>
        <w:tabs>
          <w:tab w:pos="1020" w:val="num"/>
        </w:tabs>
        <w:ind w:hanging="600" w:left="102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4">
    <w:nsid w:val="24D81F2D"/>
    <w:multiLevelType w:val="hybridMultilevel"/>
    <w:tmpl w:val="41140A5E"/>
    <w:lvl w:tplc="57CCBA3C" w:ilvl="0">
      <w:start w:val="4"/>
      <w:numFmt w:val="bullet"/>
      <w:lvlText w:val="-"/>
      <w:lvlJc w:val="left"/>
      <w:pPr>
        <w:tabs>
          <w:tab w:pos="1005" w:val="num"/>
        </w:tabs>
        <w:ind w:hanging="585" w:left="1005"/>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5">
    <w:nsid w:val="2F1A4753"/>
    <w:multiLevelType w:val="hybridMultilevel"/>
    <w:tmpl w:val="12246122"/>
    <w:lvl w:tplc="8C900D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33FC755A"/>
    <w:multiLevelType w:val="hybridMultilevel"/>
    <w:tmpl w:val="C4FEC7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A0B02BB"/>
    <w:multiLevelType w:val="hybridMultilevel"/>
    <w:tmpl w:val="59742F3A"/>
    <w:lvl w:tplc="0BB0A04E" w:ilvl="0">
      <w:start w:val="2"/>
      <w:numFmt w:val="bullet"/>
      <w:lvlText w:val="-"/>
      <w:lvlJc w:val="left"/>
      <w:pPr>
        <w:tabs>
          <w:tab w:pos="720" w:val="num"/>
        </w:tabs>
        <w:ind w:hanging="360" w:left="720"/>
      </w:pPr>
      <w:rPr>
        <w:rFonts w:cs="Arial" w:eastAsia="Times New Roman" w:hAnsi="Arial" w:ascii="Arial"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674F18D1"/>
    <w:multiLevelType w:val="hybridMultilevel"/>
    <w:tmpl w:val="336E6FCA"/>
    <w:lvl w:tplc="1BCCB70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A5F1B6D"/>
    <w:multiLevelType w:val="hybridMultilevel"/>
    <w:tmpl w:val="9C6EB702"/>
    <w:lvl w:tplc="59B25B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4106408"/>
    <w:multiLevelType w:val="hybridMultilevel"/>
    <w:tmpl w:val="049E943C"/>
    <w:lvl w:tplc="27A8C86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78A06BA3"/>
    <w:multiLevelType w:val="hybridMultilevel"/>
    <w:tmpl w:val="9680369E"/>
    <w:lvl w:tplc="0874BBC2"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0"/>
  </w:num>
  <w:num w:numId="2">
    <w:abstractNumId w:val="6"/>
  </w:num>
  <w:num w:numId="3">
    <w:abstractNumId w:val="7"/>
  </w:num>
  <w:num w:numId="4">
    <w:abstractNumId w:val="4"/>
  </w:num>
  <w:num w:numId="5">
    <w:abstractNumId w:val="3"/>
  </w:num>
  <w:num w:numId="6">
    <w:abstractNumId w:val="1"/>
  </w:num>
  <w:num w:numId="7">
    <w:abstractNumId w:val="11"/>
  </w:num>
  <w:num w:numId="8">
    <w:abstractNumId w:val="9"/>
  </w:num>
  <w:num w:numId="9">
    <w:abstractNumId w:val="2"/>
  </w:num>
  <w:num w:numId="10">
    <w:abstractNumId w:val="8"/>
  </w:num>
  <w:num w:numId="11">
    <w:abstractNumId w:val="0"/>
  </w:num>
  <w:num w:numId="12">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1FE"/>
    <w:rsid w:val="0000313E"/>
    <w:rsid w:val="00003CF4"/>
    <w:rsid w:val="00017DC2"/>
    <w:rsid w:val="0002157A"/>
    <w:rsid w:val="00032DB1"/>
    <w:rsid w:val="0005186A"/>
    <w:rsid w:val="00056FF9"/>
    <w:rsid w:val="000605CE"/>
    <w:rsid w:val="00062BBD"/>
    <w:rsid w:val="00063B00"/>
    <w:rsid w:val="00072BAE"/>
    <w:rsid w:val="00075B5F"/>
    <w:rsid w:val="000818A5"/>
    <w:rsid w:val="000E1AB9"/>
    <w:rsid w:val="000E1DE2"/>
    <w:rsid w:val="000E2549"/>
    <w:rsid w:val="00106ECF"/>
    <w:rsid w:val="001345FC"/>
    <w:rsid w:val="00135B19"/>
    <w:rsid w:val="0016544B"/>
    <w:rsid w:val="00171136"/>
    <w:rsid w:val="001918A9"/>
    <w:rsid w:val="00197F4C"/>
    <w:rsid w:val="001A7FF1"/>
    <w:rsid w:val="001B268B"/>
    <w:rsid w:val="001D36CB"/>
    <w:rsid w:val="001E1321"/>
    <w:rsid w:val="001E448C"/>
    <w:rsid w:val="001E7605"/>
    <w:rsid w:val="001F2C6A"/>
    <w:rsid w:val="001F4C5B"/>
    <w:rsid w:val="00204A0D"/>
    <w:rsid w:val="00207AF2"/>
    <w:rsid w:val="0021161A"/>
    <w:rsid w:val="00213454"/>
    <w:rsid w:val="002139C6"/>
    <w:rsid w:val="00220B28"/>
    <w:rsid w:val="00221924"/>
    <w:rsid w:val="0025217A"/>
    <w:rsid w:val="00257F4A"/>
    <w:rsid w:val="002628FA"/>
    <w:rsid w:val="002640CA"/>
    <w:rsid w:val="00267CD7"/>
    <w:rsid w:val="00271F46"/>
    <w:rsid w:val="00277CAE"/>
    <w:rsid w:val="002A0185"/>
    <w:rsid w:val="002B0389"/>
    <w:rsid w:val="002D6933"/>
    <w:rsid w:val="0030188C"/>
    <w:rsid w:val="003073A0"/>
    <w:rsid w:val="00313248"/>
    <w:rsid w:val="00333E47"/>
    <w:rsid w:val="00334D4A"/>
    <w:rsid w:val="003611FE"/>
    <w:rsid w:val="00381169"/>
    <w:rsid w:val="00396016"/>
    <w:rsid w:val="003963FC"/>
    <w:rsid w:val="0039753F"/>
    <w:rsid w:val="003A74B3"/>
    <w:rsid w:val="003B50F3"/>
    <w:rsid w:val="003B70B2"/>
    <w:rsid w:val="003F146D"/>
    <w:rsid w:val="003F1A30"/>
    <w:rsid w:val="0040702F"/>
    <w:rsid w:val="00453CEA"/>
    <w:rsid w:val="004577AF"/>
    <w:rsid w:val="0047587C"/>
    <w:rsid w:val="004802AD"/>
    <w:rsid w:val="00481EE3"/>
    <w:rsid w:val="0049357A"/>
    <w:rsid w:val="004A0828"/>
    <w:rsid w:val="004E5592"/>
    <w:rsid w:val="00505785"/>
    <w:rsid w:val="005067DC"/>
    <w:rsid w:val="00513C41"/>
    <w:rsid w:val="0052496D"/>
    <w:rsid w:val="0053079D"/>
    <w:rsid w:val="00532AC5"/>
    <w:rsid w:val="005378BD"/>
    <w:rsid w:val="00551A64"/>
    <w:rsid w:val="00574A7C"/>
    <w:rsid w:val="00577DCC"/>
    <w:rsid w:val="0058025A"/>
    <w:rsid w:val="00592DDC"/>
    <w:rsid w:val="00595B42"/>
    <w:rsid w:val="00597AB7"/>
    <w:rsid w:val="005B35FD"/>
    <w:rsid w:val="005C455C"/>
    <w:rsid w:val="005D4812"/>
    <w:rsid w:val="005E7FED"/>
    <w:rsid w:val="005F765F"/>
    <w:rsid w:val="006115D9"/>
    <w:rsid w:val="0062442D"/>
    <w:rsid w:val="00625ED5"/>
    <w:rsid w:val="00630A7E"/>
    <w:rsid w:val="00631FDD"/>
    <w:rsid w:val="00634539"/>
    <w:rsid w:val="00662ABA"/>
    <w:rsid w:val="0067010E"/>
    <w:rsid w:val="0068042A"/>
    <w:rsid w:val="00686F55"/>
    <w:rsid w:val="0069179E"/>
    <w:rsid w:val="00693E3B"/>
    <w:rsid w:val="006A777E"/>
    <w:rsid w:val="006B535D"/>
    <w:rsid w:val="006B53F3"/>
    <w:rsid w:val="006C674D"/>
    <w:rsid w:val="006C7624"/>
    <w:rsid w:val="006D20CE"/>
    <w:rsid w:val="006D3E66"/>
    <w:rsid w:val="006E4996"/>
    <w:rsid w:val="006F6058"/>
    <w:rsid w:val="007057DE"/>
    <w:rsid w:val="0074385C"/>
    <w:rsid w:val="00751F51"/>
    <w:rsid w:val="00757E0F"/>
    <w:rsid w:val="00761328"/>
    <w:rsid w:val="00761C77"/>
    <w:rsid w:val="00776D06"/>
    <w:rsid w:val="00782D8F"/>
    <w:rsid w:val="007856C1"/>
    <w:rsid w:val="007904FE"/>
    <w:rsid w:val="00791595"/>
    <w:rsid w:val="007939E6"/>
    <w:rsid w:val="0079642D"/>
    <w:rsid w:val="007C12EB"/>
    <w:rsid w:val="007C5006"/>
    <w:rsid w:val="007C5696"/>
    <w:rsid w:val="007F0196"/>
    <w:rsid w:val="007F7034"/>
    <w:rsid w:val="0080372A"/>
    <w:rsid w:val="00812C5A"/>
    <w:rsid w:val="00832C3C"/>
    <w:rsid w:val="008413A6"/>
    <w:rsid w:val="0084351F"/>
    <w:rsid w:val="00860529"/>
    <w:rsid w:val="008742B7"/>
    <w:rsid w:val="0087701E"/>
    <w:rsid w:val="0089484F"/>
    <w:rsid w:val="008A7DDD"/>
    <w:rsid w:val="008C11A3"/>
    <w:rsid w:val="008C3A3A"/>
    <w:rsid w:val="008D5868"/>
    <w:rsid w:val="008E1DD2"/>
    <w:rsid w:val="008F117E"/>
    <w:rsid w:val="008F224A"/>
    <w:rsid w:val="008F477D"/>
    <w:rsid w:val="008F6EE9"/>
    <w:rsid w:val="00901D6C"/>
    <w:rsid w:val="009130E4"/>
    <w:rsid w:val="00926143"/>
    <w:rsid w:val="00942674"/>
    <w:rsid w:val="00961077"/>
    <w:rsid w:val="009621D2"/>
    <w:rsid w:val="0096664D"/>
    <w:rsid w:val="00971A26"/>
    <w:rsid w:val="00974958"/>
    <w:rsid w:val="0097588E"/>
    <w:rsid w:val="009900FE"/>
    <w:rsid w:val="009971C6"/>
    <w:rsid w:val="009A6A23"/>
    <w:rsid w:val="009A7716"/>
    <w:rsid w:val="009B298F"/>
    <w:rsid w:val="009B34EF"/>
    <w:rsid w:val="009B4FD6"/>
    <w:rsid w:val="009C6675"/>
    <w:rsid w:val="009D53AB"/>
    <w:rsid w:val="009E348B"/>
    <w:rsid w:val="009E50AC"/>
    <w:rsid w:val="00A0046C"/>
    <w:rsid w:val="00A13025"/>
    <w:rsid w:val="00A347F7"/>
    <w:rsid w:val="00A43F78"/>
    <w:rsid w:val="00A50178"/>
    <w:rsid w:val="00A64D9D"/>
    <w:rsid w:val="00A75532"/>
    <w:rsid w:val="00A82F53"/>
    <w:rsid w:val="00AA1226"/>
    <w:rsid w:val="00AD5CEF"/>
    <w:rsid w:val="00AE537E"/>
    <w:rsid w:val="00AF3A9A"/>
    <w:rsid w:val="00B00011"/>
    <w:rsid w:val="00B00729"/>
    <w:rsid w:val="00B24C28"/>
    <w:rsid w:val="00B51476"/>
    <w:rsid w:val="00B6075C"/>
    <w:rsid w:val="00B75EB7"/>
    <w:rsid w:val="00B873D9"/>
    <w:rsid w:val="00B92E42"/>
    <w:rsid w:val="00B976B3"/>
    <w:rsid w:val="00BA67CE"/>
    <w:rsid w:val="00BB1AAE"/>
    <w:rsid w:val="00BB1EFD"/>
    <w:rsid w:val="00BB4F08"/>
    <w:rsid w:val="00BB73F7"/>
    <w:rsid w:val="00C056D8"/>
    <w:rsid w:val="00C10C26"/>
    <w:rsid w:val="00C1419D"/>
    <w:rsid w:val="00C521A1"/>
    <w:rsid w:val="00C55388"/>
    <w:rsid w:val="00C57F75"/>
    <w:rsid w:val="00C746A8"/>
    <w:rsid w:val="00C94A26"/>
    <w:rsid w:val="00C97231"/>
    <w:rsid w:val="00CA3302"/>
    <w:rsid w:val="00CD709A"/>
    <w:rsid w:val="00CD7667"/>
    <w:rsid w:val="00CE434B"/>
    <w:rsid w:val="00D0264B"/>
    <w:rsid w:val="00D11347"/>
    <w:rsid w:val="00D1407D"/>
    <w:rsid w:val="00D2119E"/>
    <w:rsid w:val="00D27F89"/>
    <w:rsid w:val="00D31578"/>
    <w:rsid w:val="00D34178"/>
    <w:rsid w:val="00D37AE5"/>
    <w:rsid w:val="00D60BB1"/>
    <w:rsid w:val="00D64243"/>
    <w:rsid w:val="00D75EE2"/>
    <w:rsid w:val="00D86BD3"/>
    <w:rsid w:val="00DA0A6D"/>
    <w:rsid w:val="00DA7CEF"/>
    <w:rsid w:val="00DB4428"/>
    <w:rsid w:val="00DC2A2F"/>
    <w:rsid w:val="00E032CF"/>
    <w:rsid w:val="00E057BA"/>
    <w:rsid w:val="00E227CD"/>
    <w:rsid w:val="00E41644"/>
    <w:rsid w:val="00E6606E"/>
    <w:rsid w:val="00E85DE3"/>
    <w:rsid w:val="00E93095"/>
    <w:rsid w:val="00E96E65"/>
    <w:rsid w:val="00EB0DEC"/>
    <w:rsid w:val="00EC75AA"/>
    <w:rsid w:val="00EF23EC"/>
    <w:rsid w:val="00F33AA5"/>
    <w:rsid w:val="00F408A2"/>
    <w:rsid w:val="00F46171"/>
    <w:rsid w:val="00F5062B"/>
    <w:rsid w:val="00F731C0"/>
    <w:rsid w:val="00F7350D"/>
    <w:rsid w:val="00F80C78"/>
    <w:rsid w:val="00F81A19"/>
    <w:rsid w:val="00FC4B52"/>
    <w:rsid w:val="00FD208B"/>
    <w:rsid w:val="00FE1CD9"/>
    <w:rsid w:val="00FF01B6"/>
    <w:rsid w:val="00FF4E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11F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Odlomakpopisa" w:type="paragraph">
    <w:name w:val="List Paragraph"/>
    <w:basedOn w:val="Normal"/>
    <w:uiPriority w:val="34"/>
    <w:qFormat/>
    <w:rsid w:val="000E1DE2"/>
    <w:pPr>
      <w:ind w:left="720"/>
      <w:contextualSpacing/>
    </w:pPr>
  </w:style>
  <w:style w:styleId="Tekstbalonia" w:type="paragraph">
    <w:name w:val="Balloon Text"/>
    <w:basedOn w:val="Normal"/>
    <w:link w:val="TekstbaloniaChar"/>
    <w:rsid w:val="0067010E"/>
    <w:rPr>
      <w:rFonts w:cs="Tahoma" w:hAnsi="Tahoma" w:ascii="Tahoma"/>
      <w:sz w:val="16"/>
      <w:szCs w:val="16"/>
    </w:rPr>
  </w:style>
  <w:style w:customStyle="true" w:styleId="TekstbaloniaChar" w:type="character">
    <w:name w:val="Tekst balončića Char"/>
    <w:basedOn w:val="Zadanifontodlomka"/>
    <w:link w:val="Tekstbalonia"/>
    <w:rsid w:val="0067010E"/>
    <w:rPr>
      <w:rFonts w:cs="Tahoma" w:hAnsi="Tahoma" w:ascii="Tahoma"/>
      <w:sz w:val="16"/>
      <w:szCs w:val="16"/>
    </w:rPr>
  </w:style>
  <w:style w:styleId="Tekstrezerviranogmjesta" w:type="character">
    <w:name w:val="Placeholder Text"/>
    <w:basedOn w:val="Zadanifontodlomka"/>
    <w:uiPriority w:val="99"/>
    <w:semiHidden/>
    <w:rsid w:val="00942674"/>
    <w:rPr>
      <w:color w:val="808080"/>
      <w:bdr w:space="0" w:sz="0" w:color="auto" w:val="none"/>
      <w:shd w:fill="auto" w:color="auto" w:val="clear"/>
    </w:rPr>
  </w:style>
  <w:style w:customStyle="true" w:styleId="eSPISCCParagraphDefaultFont" w:type="character">
    <w:name w:val="eSPIS_CC_Paragraph Default Font"/>
    <w:basedOn w:val="Zadanifontodlomka"/>
    <w:rsid w:val="009426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2674"/>
    <w:rPr>
      <w:bdr w:space="0" w:sz="0" w:color="auto" w:val="none"/>
      <w:shd w:fill="FFFFCC" w:color="auto" w:val="clear"/>
      <w:lang w:val="hr-HR"/>
    </w:rPr>
  </w:style>
  <w:style w:customStyle="true" w:styleId="PozadinaSvijetloCrvena" w:type="character">
    <w:name w:val="Pozadina_SvijetloCrvena"/>
    <w:basedOn w:val="eSPISCCParagraphDefaultFont"/>
    <w:rsid w:val="009426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26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11F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Odlomakpopisa" w:type="paragraph">
    <w:name w:val="List Paragraph"/>
    <w:basedOn w:val="Normal"/>
    <w:uiPriority w:val="34"/>
    <w:qFormat/>
    <w:rsid w:val="000E1DE2"/>
    <w:pPr>
      <w:ind w:left="720"/>
      <w:contextualSpacing/>
    </w:pPr>
  </w:style>
  <w:style w:styleId="Tekstbalonia" w:type="paragraph">
    <w:name w:val="Balloon Text"/>
    <w:basedOn w:val="Normal"/>
    <w:link w:val="TekstbaloniaChar"/>
    <w:rsid w:val="0067010E"/>
    <w:rPr>
      <w:rFonts w:ascii="Tahoma" w:cs="Tahoma" w:hAnsi="Tahoma"/>
      <w:sz w:val="16"/>
      <w:szCs w:val="16"/>
    </w:rPr>
  </w:style>
  <w:style w:customStyle="1" w:styleId="TekstbaloniaChar" w:type="character">
    <w:name w:val="Tekst balončića Char"/>
    <w:basedOn w:val="Zadanifontodlomka"/>
    <w:link w:val="Tekstbalonia"/>
    <w:rsid w:val="0067010E"/>
    <w:rPr>
      <w:rFonts w:ascii="Tahoma" w:cs="Tahoma" w:hAnsi="Tahoma"/>
      <w:sz w:val="16"/>
      <w:szCs w:val="16"/>
    </w:rPr>
  </w:style>
  <w:style w:styleId="Tekstrezerviranogmjesta" w:type="character">
    <w:name w:val="Placeholder Text"/>
    <w:basedOn w:val="Zadanifontodlomka"/>
    <w:uiPriority w:val="99"/>
    <w:semiHidden/>
    <w:rsid w:val="00942674"/>
    <w:rPr>
      <w:color w:val="808080"/>
      <w:bdr w:color="auto" w:space="0" w:sz="0" w:val="none"/>
      <w:shd w:color="auto" w:fill="auto" w:val="clear"/>
    </w:rPr>
  </w:style>
  <w:style w:customStyle="1" w:styleId="eSPISCCParagraphDefaultFont" w:type="character">
    <w:name w:val="eSPIS_CC_Paragraph Default Font"/>
    <w:basedOn w:val="Zadanifontodlomka"/>
    <w:rsid w:val="009426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2674"/>
    <w:rPr>
      <w:bdr w:color="auto" w:space="0" w:sz="0" w:val="none"/>
      <w:shd w:color="auto" w:fill="FFFFCC" w:val="clear"/>
      <w:lang w:val="hr-HR"/>
    </w:rPr>
  </w:style>
  <w:style w:customStyle="1" w:styleId="PozadinaSvijetloCrvena" w:type="character">
    <w:name w:val="Pozadina_SvijetloCrvena"/>
    <w:basedOn w:val="eSPISCCParagraphDefaultFont"/>
    <w:rsid w:val="009426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26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St-60/2014-387</izvorni_sadrzaj>
    <derivirana_varijabla naziv="DomainObject.Oznaka_1">St-60/2014-387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St-60/2014-387</izvorni_sadrzaj>
    <derivirana_varijabla naziv="DomainObject.PoslovniBrojDokumenta_1">St-60/2014-387</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0F15B3-F4DF-4622-9445-085D3783A9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1730</properties:Words>
  <properties:Characters>9736</properties:Characters>
  <properties:Lines>187</properties:Lines>
  <properties:Paragraphs>63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2016-10-31T12:42:00Z</dcterms:created>
  <dc:creator>dcmelik</dc:creator>
  <cp:lastModifiedBy>Jasna Radulović</cp:lastModifiedBy>
  <cp:lastPrinted>2016-11-04T12:14:00Z</cp:lastPrinted>
  <dcterms:modified xmlns:xsi="http://www.w3.org/2001/XMLSchema-instance" xsi:type="dcterms:W3CDTF">2016-11-04T12:15:00Z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St-60/2014-387 / Odluka - Rješenje - o namirenju</vt:lpwstr>
  </prop:property>
  <prop:property name="CC_coloring" pid="4" fmtid="{D5CDD505-2E9C-101B-9397-08002B2CF9AE}">
    <vt:bool>false</vt:bool>
  </prop:property>
  <prop:property name="BrojStranica" pid="5" fmtid="{D5CDD505-2E9C-101B-9397-08002B2CF9AE}">
    <vt:i4>4</vt:i4>
  </prop:property>
</prop:Properties>
</file>