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1711" w14:paraId="8841711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1B5B19" w:rsidP="00C23899" w:rsidR="001B5B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 w:rsidR="00A04134">
        <w:t xml:space="preserve">  </w:t>
      </w:r>
      <w:r>
        <w:t xml:space="preserve"> </w:t>
      </w:r>
      <w:r w:rsidR="005014E3">
        <w:t xml:space="preserve">      </w:t>
      </w:r>
      <w:r>
        <w:t xml:space="preserve"> </w:t>
      </w:r>
      <w:r w:rsidRPr="00D459F2">
        <w:t>89. St-</w:t>
      </w:r>
      <w:r w:rsidR="007C4006">
        <w:t>2816/18-23</w:t>
      </w:r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C4006" w:rsidP="00C36E46" w:rsidR="00C36E46" w:rsidRPr="00280559">
      <w:pPr>
        <w:ind w:firstLine="720"/>
        <w:jc w:val="both"/>
      </w:pPr>
      <w:r w:rsidRPr="00E042BB">
        <w:t xml:space="preserve">Trgovački sud u Zagrebu, po sucu Nikolini Dorić Hadžisejdić, u stečajnom postupku povodom prijedloga  predlagatelja Republike Hrvatske, Ministarstva financija, Porezne uprave, OIB: 18683136487, koju zastupa Županijsko državno odvjetništvo u </w:t>
      </w:r>
      <w:r>
        <w:t>Zagrebu</w:t>
      </w:r>
      <w:r w:rsidRPr="00E042BB">
        <w:t xml:space="preserve">, </w:t>
      </w:r>
      <w:r w:rsidRPr="00B86750">
        <w:t xml:space="preserve">za otvaranje stečajnog postupka nad dužnikom </w:t>
      </w:r>
      <w:r w:rsidRPr="00BD03BF">
        <w:t>ARES IT SECURITY j.d.o.o.</w:t>
      </w:r>
      <w:r>
        <w:t xml:space="preserve">, Zagreb, </w:t>
      </w:r>
      <w:r w:rsidRPr="00BD03BF">
        <w:t xml:space="preserve">Trg Ante Starčevića 7, OIB </w:t>
      </w:r>
      <w:r w:rsidRPr="00FF3E48">
        <w:t>20990896203</w:t>
      </w:r>
      <w:r w:rsidR="00C36E46" w:rsidRPr="00280559">
        <w:t>,</w:t>
      </w:r>
      <w:r w:rsidR="00C36E46" w:rsidRPr="00280559">
        <w:rPr>
          <w:lang w:val="pt-BR"/>
        </w:rPr>
        <w:t xml:space="preserve"> </w:t>
      </w:r>
      <w:r w:rsidR="00C36E46">
        <w:rPr>
          <w:lang w:val="pt-BR"/>
        </w:rPr>
        <w:t>15</w:t>
      </w:r>
      <w:r w:rsidR="00C36E46" w:rsidRPr="00280559">
        <w:rPr>
          <w:lang w:val="pt-BR"/>
        </w:rPr>
        <w:t xml:space="preserve">. </w:t>
      </w:r>
      <w:r w:rsidR="00C36E46">
        <w:rPr>
          <w:lang w:val="pt-BR"/>
        </w:rPr>
        <w:t>travnja</w:t>
      </w:r>
      <w:r w:rsidR="00C36E46" w:rsidRPr="00280559">
        <w:rPr>
          <w:lang w:val="pt-BR"/>
        </w:rPr>
        <w:t xml:space="preserve"> 201</w:t>
      </w:r>
      <w:r w:rsidR="00C36E46">
        <w:rPr>
          <w:lang w:val="pt-BR"/>
        </w:rPr>
        <w:t>9</w:t>
      </w:r>
      <w:r w:rsidR="00C36E46" w:rsidRPr="00280559">
        <w:rPr>
          <w:lang w:val="pt-BR"/>
        </w:rPr>
        <w:t>.</w:t>
      </w:r>
      <w:r w:rsidR="00C36E46" w:rsidRPr="00280559">
        <w:t>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7C4006" w:rsidRPr="00BD03BF">
        <w:t>ARES IT SECURITY j.d.o.o.</w:t>
      </w:r>
      <w:r w:rsidR="007C4006">
        <w:t xml:space="preserve">, Zagreb, </w:t>
      </w:r>
      <w:r w:rsidR="007C4006" w:rsidRPr="00BD03BF">
        <w:t xml:space="preserve">Trg Ante Starčevića 7, OIB </w:t>
      </w:r>
      <w:r w:rsidR="007C4006" w:rsidRPr="00FF3E48">
        <w:t>20990896203</w:t>
      </w:r>
      <w:r w:rsidR="007332C3" w:rsidRPr="00D459F2">
        <w:rPr>
          <w:lang w:val="pt-BR"/>
        </w:rPr>
        <w:t xml:space="preserve">, za </w:t>
      </w:r>
      <w:r w:rsidR="00C36E46">
        <w:rPr>
          <w:lang w:val="pt-BR"/>
        </w:rPr>
        <w:t>2</w:t>
      </w:r>
      <w:r w:rsidR="005014E3">
        <w:rPr>
          <w:lang w:val="pt-BR"/>
        </w:rPr>
        <w:t>1</w:t>
      </w:r>
      <w:r w:rsidR="003F771B">
        <w:t xml:space="preserve">. </w:t>
      </w:r>
      <w:r w:rsidR="00C36E46">
        <w:t>svibnja</w:t>
      </w:r>
      <w:r w:rsidR="00D459F2" w:rsidRPr="00D459F2">
        <w:t xml:space="preserve"> 201</w:t>
      </w:r>
      <w:r w:rsidR="001B5B19">
        <w:t>9</w:t>
      </w:r>
      <w:r w:rsidR="00C0276A">
        <w:t>. u</w:t>
      </w:r>
      <w:r w:rsidR="00FA1119">
        <w:t xml:space="preserve"> </w:t>
      </w:r>
      <w:r w:rsidR="005014E3">
        <w:t>1</w:t>
      </w:r>
      <w:r w:rsidR="00C36E46">
        <w:t>0</w:t>
      </w:r>
      <w:r w:rsidR="00F030F3" w:rsidRPr="00D459F2">
        <w:t>:</w:t>
      </w:r>
      <w:r w:rsidR="007C4006">
        <w:t>3</w:t>
      </w:r>
      <w:r w:rsidR="001B5B19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5014E3" w:rsidP="003F771B" w:rsidR="005014E3">
      <w:pPr>
        <w:pStyle w:val="Odlomakpopisa"/>
        <w:numPr>
          <w:ilvl w:val="0"/>
          <w:numId w:val="6"/>
        </w:numPr>
      </w:pPr>
      <w:r>
        <w:t xml:space="preserve">pravna osoba ovlaštena za obavljanje poslova platnog prometa za dužnika – </w:t>
      </w:r>
      <w:r w:rsidR="007C4006" w:rsidRPr="00DD1899">
        <w:t>Zagrebačka banka d.d.</w:t>
      </w:r>
    </w:p>
    <w:p w:rsidRDefault="005014E3" w:rsidP="004A064A" w:rsidR="000D43FC">
      <w:pPr>
        <w:pStyle w:val="Odlomakpopisa"/>
        <w:numPr>
          <w:ilvl w:val="0"/>
          <w:numId w:val="6"/>
        </w:numPr>
      </w:pPr>
      <w:r>
        <w:t>privremeni stečajni upravitelj</w:t>
      </w:r>
    </w:p>
    <w:p w:rsidRDefault="005014E3" w:rsidP="004A064A" w:rsidR="005014E3">
      <w:pPr>
        <w:pStyle w:val="Odlomakpopisa"/>
        <w:numPr>
          <w:ilvl w:val="0"/>
          <w:numId w:val="6"/>
        </w:numPr>
      </w:pPr>
      <w:r>
        <w:t>FINA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C36E46">
        <w:t>15</w:t>
      </w:r>
      <w:r w:rsidR="00C0276A">
        <w:t xml:space="preserve">. </w:t>
      </w:r>
      <w:r w:rsidR="00C36E46">
        <w:t>travnja</w:t>
      </w:r>
      <w:r w:rsidR="00EF7A29" w:rsidRPr="00D459F2">
        <w:t xml:space="preserve"> 201</w:t>
      </w:r>
      <w:r w:rsidR="001B5B19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762EF0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762EF0" w:rsidP="007B64C7" w:rsidR="00762EF0">
      <w:pPr>
        <w:ind w:firstLine="708" w:left="3540"/>
        <w:jc w:val="right"/>
      </w:pPr>
    </w:p>
    <w:p w:rsidRDefault="00762EF0" w:rsidP="007B64C7" w:rsidR="00762EF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62EF0" w:rsidP="007B64C7" w:rsidR="00762EF0">
      <w:pPr>
        <w:ind w:firstLine="708" w:left="3540"/>
        <w:jc w:val="right"/>
      </w:pPr>
      <w:r>
        <w:t xml:space="preserve">                                       Valentina Gabud</w:t>
      </w:r>
    </w:p>
    <w:p w:rsidRDefault="005E3781" w:rsidP="006B708C" w:rsidR="005E3781" w:rsidRPr="00D459F2">
      <w:pPr>
        <w:rPr>
          <w:b/>
        </w:rPr>
      </w:pPr>
    </w:p>
    <w:sectPr w:rsidSect="005014E3" w:rsidR="005E3781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4E3" w:rsidR="005014E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1B5B19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14E3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5E6445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62EF0"/>
    <w:rsid w:val="0079533A"/>
    <w:rsid w:val="007A6843"/>
    <w:rsid w:val="007B3F07"/>
    <w:rsid w:val="007C4006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04134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36E46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2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E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E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E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E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2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E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E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E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E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St-2816/2018</izvorni_sadrzaj>
    <derivirana_varijabla naziv="DomainObject.Predmet.OznakaBroj_1">St-2816/2018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ARES IT SECURITY jednostavno društvo s ograničenom odgovornošću za informatiku i usluge</izvorni_sadrzaj>
    <derivirana_varijabla naziv="DomainObject.Predmet.ProtustrankaFormated_1">  ARES IT SECURITY jednostavno društvo s ograničenom odgovornošću za informatiku i usluge</derivirana_varijabla>
  </DomainObject.Predmet.ProtustrankaFormated>
  <DomainObject.Predmet.ProtustrankaFormatedOIB>
    <izvorni_sadrzaj>  ARES IT SECURITY jednostavno društvo s ograničenom odgovornošću za informatiku i usluge, OIB 20990896203</izvorni_sadrzaj>
    <derivirana_varijabla naziv="DomainObject.Predmet.ProtustrankaFormatedOIB_1">  ARES IT SECURITY jednostavno društvo s ograničenom odgovornošću za informatiku i usluge, OIB 20990896203</derivirana_varijabla>
  </DomainObject.Predmet.ProtustrankaFormatedOIB>
  <DomainObject.Predmet.ProtustrankaFormatedWithAdress>
    <izvorni_sadrzaj> ARES IT SECURITY jednostavno društvo s ograničenom odgovornošću za informatiku i usluge, Trg Ante Starčevića 7, 10000 Zagreb</izvorni_sadrzaj>
    <derivirana_varijabla naziv="DomainObject.Predmet.ProtustrankaFormatedWithAdress_1"> ARES IT SECURITY jednostavno društvo s ograničenom odgovornošću za informatiku i usluge, Trg Ante Starčevića 7, 10000 Zagreb</derivirana_varijabla>
  </DomainObject.Predmet.ProtustrankaFormatedWithAdress>
  <DomainObject.Predmet.ProtustrankaFormatedWithAdressOIB>
    <izvorni_sadrzaj> ARES IT SECURITY jednostavno društvo s ograničenom odgovornošću za informatiku i usluge, OIB 20990896203, Trg Ante Starčevića 7, 10000 Zagreb</izvorni_sadrzaj>
    <derivirana_varijabla naziv="DomainObject.Predmet.ProtustrankaFormatedWithAdressOIB_1"> ARES IT SECURITY jednostavno društvo s ograničenom odgovornošću za informatiku i usluge, OIB 20990896203, Trg Ante Starčevića 7, 10000 Zagreb</derivirana_varijabla>
  </DomainObject.Predmet.ProtustrankaFormatedWithAdressOIB>
  <DomainObject.Predmet.ProtustrankaWithAdress>
    <izvorni_sadrzaj>ARES IT SECURITY jednostavno društvo s ograničenom odgovornošću za informatiku i usluge Trg Ante Starčevića 7, 10000 Zagreb</izvorni_sadrzaj>
    <derivirana_varijabla naziv="DomainObject.Predmet.ProtustrankaWithAdress_1">ARES IT SECURITY jednostavno društvo s ograničenom odgovornošću za informatiku i usluge Trg Ante Starčevića 7, 10000 Zagreb</derivirana_varijabla>
  </DomainObject.Predmet.ProtustrankaWithAdress>
  <DomainObject.Predmet.ProtustrankaWithAdressOIB>
    <izvorni_sadrzaj>ARES IT SECURITY jednostavno društvo s ograničenom odgovornošću za informatiku i usluge, OIB 20990896203, Trg Ante Starčevića 7, 10000 Zagreb</izvorni_sadrzaj>
    <derivirana_varijabla naziv="DomainObject.Predmet.ProtustrankaWithAdressOIB_1">ARES IT SECURITY jednostavno društvo s ograničenom odgovornošću za informatiku i usluge, OIB 20990896203, Trg Ante Starčevića 7, 10000 Zagreb</derivirana_varijabla>
  </DomainObject.Predmet.ProtustrankaWithAdressOIB>
  <DomainObject.Predmet.ProtustrankaNazivFormated>
    <izvorni_sadrzaj>ARES IT SECURITY jednostavno društvo s ograničenom odgovornošću za informatiku i usluge</izvorni_sadrzaj>
    <derivirana_varijabla naziv="DomainObject.Predmet.ProtustrankaNazivFormated_1">ARES IT SECURITY jednostavno društvo s ograničenom odgovornošću za informatiku i usluge</derivirana_varijabla>
  </DomainObject.Predmet.ProtustrankaNazivFormated>
  <DomainObject.Predmet.ProtustrankaNazivFormatedOIB>
    <izvorni_sadrzaj>ARES IT SECURITY jednostavno društvo s ograničenom odgovornošću za informatiku i usluge, OIB 20990896203</izvorni_sadrzaj>
    <derivirana_varijabla naziv="DomainObject.Predmet.ProtustrankaNazivFormatedOIB_1">ARES IT SECURITY jednostavno društvo s ograničenom odgovornošću za informatiku i usluge, OIB 20990896203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Porezna uprava</izvorni_sadrzaj>
    <derivirana_varijabla naziv="DomainObject.Predmet.StrankaFormated_1">  FINA Regionalni centar Zagreb; Ministarstvo financija Porezna uprava</derivirana_varijabla>
  </DomainObject.Predmet.StrankaFormated>
  <DomainObject.Predmet.StrankaFormatedOIB>
    <izvorni_sadrzaj>  FINA Regionalni centar Zagreb, OIB 85821130368; Ministarstvo financija Porezna uprava, OIB 18683136487</izvorni_sadrzaj>
    <derivirana_varijabla naziv="DomainObject.Predmet.StrankaFormatedOIB_1">  FINA Regionalni centar Zagreb, OIB 85821130368; Ministarstvo financija Porezna uprava, OIB 18683136487</derivirana_varijabla>
  </DomainObject.Predmet.StrankaFormatedOIB>
  <DomainObject.Predmet.StrankaFormatedWithAdress>
    <izvorni_sadrzaj> FINA Regionalni centar Zagreb, Trg svibanjskih žrtava 1995. br. 1, 10000 Zagreb; Ministarstvo financija Porezna uprava, Katančićeva 5, 10000 Zagreb</izvorni_sadrzaj>
    <derivirana_varijabla naziv="DomainObject.Predmet.StrankaFormatedWithAdress_1"> FINA Regionalni centar Zagreb, Trg svibanjskih žrtava 1995. br. 1, 10000 Zagreb; Ministarstvo financija Porezna uprava,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Ministarstvo financija Porezna uprava, OIB 18683136487, Katančićeva 5, 10000 Zagreb</izvorni_sadrzaj>
    <derivirana_varijabla naziv="DomainObject.Predmet.StrankaFormatedWithAdressOIB_1"> FINA Regionalni centar Zagreb, OIB 85821130368, Trg svibanjskih žrtava 1995. br. 1, 10000 Zagreb; Ministarstvo financija Porezna uprava, OIB 18683136487, Katančićeva 5, 10000 Zagreb</derivirana_varijabla>
  </DomainObject.Predmet.StrankaFormatedWithAdressOIB>
  <DomainObject.Predmet.StrankaWithAdress>
    <izvorni_sadrzaj>FINA Regionalni centar Zagreb Trg svibanjskih žrtava 1995. br. 1,10000 Zagreb,Ministarstvo financija Porezna uprava Katančićeva 5,10000 Zagreb</izvorni_sadrzaj>
    <derivirana_varijabla naziv="DomainObject.Predmet.StrankaWithAdress_1">FINA Regionalni centar Zagreb Trg svibanjskih žrtava 1995. br. 1,10000 Zagreb,Ministarstvo financija Porezna uprava Katančićeva 5,10000 Zagreb</derivirana_varijabla>
  </DomainObject.Predmet.StrankaWithAdress>
  <DomainObject.Predmet.StrankaWithAdressOIB>
    <izvorni_sadrzaj>FINA Regionalni centar Zagreb, OIB 85821130368, Trg svibanjskih žrtava 1995. br. 1,10000 Zagreb,Ministarstvo financija Porezna uprava, OIB 18683136487, Katančićeva 5,10000 Zagreb</izvorni_sadrzaj>
    <derivirana_varijabla naziv="DomainObject.Predmet.StrankaWithAdressOIB_1">FINA Regionalni centar Zagreb, OIB 85821130368, Trg svibanjskih žrtava 1995. br. 1,10000 Zagreb,Ministarstvo financija Porezna uprava, OIB 18683136487, Katančićeva 5,10000 Zagreb</derivirana_varijabla>
  </DomainObject.Predmet.StrankaWithAdressOIB>
  <DomainObject.Predmet.StrankaNazivFormated>
    <izvorni_sadrzaj>FINA Regionalni centar Zagreb,Ministarstvo financija Porezna uprava</izvorni_sadrzaj>
    <derivirana_varijabla naziv="DomainObject.Predmet.StrankaNazivFormated_1">FINA Regionalni centar Zagreb,Ministarstvo financija Porezna uprava</derivirana_varijabla>
  </DomainObject.Predmet.StrankaNazivFormated>
  <DomainObject.Predmet.StrankaNazivFormatedOIB>
    <izvorni_sadrzaj>FINA Regionalni centar Zagreb, OIB 85821130368,Ministarstvo financija Porezna uprava, OIB 18683136487</izvorni_sadrzaj>
    <derivirana_varijabla naziv="DomainObject.Predmet.StrankaNazivFormatedOIB_1">FINA Regionalni centar Zagreb, OIB 85821130368,Ministarstvo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Ministarstvo financija Porezna uprava</item>
    </izvorni_sadrzaj>
    <derivirana_varijabla naziv="DomainObject.Predmet.StrankaListFormated_1">
      <item>FINA Regionalni centar Zagreb</item>
      <item>Ministarstvo financija Porezna uprava</item>
    </derivirana_varijabla>
  </DomainObject.Predmet.StrankaListFormated>
  <DomainObject.Predmet.StrankaListFormatedOIB>
    <izvorni_sadrzaj>
      <item>FINA Regionalni centar Zagreb, OIB 85821130368</item>
      <item>Ministarstvo financija Porezna uprava, OIB 18683136487</item>
    </izvorni_sadrzaj>
    <derivirana_varijabla naziv="DomainObject.Predmet.StrankaListFormatedOIB_1">
      <item>FINA Regionalni centar Zagreb, OIB 85821130368</item>
      <item>Ministarstvo financija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Ministarstvo financija Porezna uprava, Katančićeva 5, 10000 Zagreb</item>
    </izvorni_sadrzaj>
    <derivirana_varijabla naziv="DomainObject.Predmet.StrankaListFormatedWithAdress_1">
      <item>FINA Regionalni centar Zagreb, Trg svibanjskih žrtava 1995. br. 1, 10000 Zagreb</item>
      <item>Ministarstvo financija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Ministarstvo financija Porezna uprava,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Ministarstvo financija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Ministarstvo financija Porezna uprava</item>
    </izvorni_sadrzaj>
    <derivirana_varijabla naziv="DomainObject.Predmet.StrankaListNazivFormated_1">
      <item>FINA Regionalni centar Zagreb</item>
      <item>Ministarstvo financija Porezna uprava</item>
    </derivirana_varijabla>
  </DomainObject.Predmet.StrankaListNazivFormated>
  <DomainObject.Predmet.StrankaListNazivFormatedOIB>
    <izvorni_sadrzaj>
      <item>FINA Regionalni centar Zagreb, OIB 85821130368</item>
      <item>Ministarstvo financija Porezna uprava, OIB 18683136487</item>
    </izvorni_sadrzaj>
    <derivirana_varijabla naziv="DomainObject.Predmet.StrankaListNazivFormatedOIB_1">
      <item>FINA Regionalni centar Zagreb, OIB 85821130368</item>
      <item>Ministarstvo financija Porezna uprava, OIB 18683136487</item>
    </derivirana_varijabla>
  </DomainObject.Predmet.StrankaListNazivFormatedOIB>
  <DomainObject.Predmet.ProtuStrankaListFormated>
    <izvorni_sadrzaj>
      <item>ARES IT SECURITY jednostavno društvo s ograničenom odgovornošću za informatiku i usluge</item>
    </izvorni_sadrzaj>
    <derivirana_varijabla naziv="DomainObject.Predmet.ProtuStrankaListFormated_1">
      <item>ARES IT SECURITY jednostavno društvo s ograničenom odgovornošću za informatiku i usluge</item>
    </derivirana_varijabla>
  </DomainObject.Predmet.ProtuStrankaListFormated>
  <DomainObject.Predmet.ProtuStrankaListFormatedOIB>
    <izvorni_sadrzaj>
      <item>ARES IT SECURITY jednostavno društvo s ograničenom odgovornošću za informatiku i usluge, OIB 20990896203</item>
    </izvorni_sadrzaj>
    <derivirana_varijabla naziv="DomainObject.Predmet.ProtuStrankaListFormatedOIB_1">
      <item>ARES IT SECURITY jednostavno društvo s ograničenom odgovornošću za informatiku i usluge, OIB 20990896203</item>
    </derivirana_varijabla>
  </DomainObject.Predmet.ProtuStrankaListFormatedOIB>
  <DomainObject.Predmet.ProtuStrankaListFormatedWithAdress>
    <izvorni_sadrzaj>
      <item>ARES IT SECURITY jednostavno društvo s ograničenom odgovornošću za informatiku i usluge, Trg Ante Starčevića 7, 10000 Zagreb</item>
    </izvorni_sadrzaj>
    <derivirana_varijabla naziv="DomainObject.Predmet.ProtuStrankaListFormatedWithAdress_1">
      <item>ARES IT SECURITY jednostavno društvo s ograničenom odgovornošću za informatiku i usluge, Trg Ante Starčevića 7, 10000 Zagreb</item>
    </derivirana_varijabla>
  </DomainObject.Predmet.ProtuStrankaListFormatedWithAdress>
  <DomainObject.Predmet.ProtuStrankaListFormatedWithAdressOIB>
    <izvorni_sadrzaj>
      <item>ARES IT SECURITY jednostavno društvo s ograničenom odgovornošću za informatiku i usluge, OIB 20990896203, Trg Ante Starčevića 7, 10000 Zagreb</item>
    </izvorni_sadrzaj>
    <derivirana_varijabla naziv="DomainObject.Predmet.ProtuStrankaListFormatedWithAdressOIB_1">
      <item>ARES IT SECURITY jednostavno društvo s ograničenom odgovornošću za informatiku i usluge, OIB 20990896203, Trg Ante Starčevića 7, 10000 Zagreb</item>
    </derivirana_varijabla>
  </DomainObject.Predmet.ProtuStrankaListFormatedWithAdressOIB>
  <DomainObject.Predmet.ProtuStrankaListNazivFormated>
    <izvorni_sadrzaj>
      <item>ARES IT SECURITY jednostavno društvo s ograničenom odgovornošću za informatiku i usluge</item>
    </izvorni_sadrzaj>
    <derivirana_varijabla naziv="DomainObject.Predmet.ProtuStrankaListNazivFormated_1">
      <item>ARES IT SECURITY jednostavno društvo s ograničenom odgovornošću za informatiku i usluge</item>
    </derivirana_varijabla>
  </DomainObject.Predmet.ProtuStrankaListNazivFormated>
  <DomainObject.Predmet.ProtuStrankaListNazivFormatedOIB>
    <izvorni_sadrzaj>
      <item>ARES IT SECURITY jednostavno društvo s ograničenom odgovornošću za informatiku i usluge, OIB 20990896203</item>
    </izvorni_sadrzaj>
    <derivirana_varijabla naziv="DomainObject.Predmet.ProtuStrankaListNazivFormatedOIB_1">
      <item>ARES IT SECURITY jednostavno društvo s ograničenom odgovornošću za informatiku i usluge, OIB 20990896203</item>
    </derivirana_varijabla>
  </DomainObject.Predmet.ProtuStrankaListNazivFormatedOIB>
  <DomainObject.Predmet.OstaliListFormated>
    <izvorni_sadrzaj>
      <item>ŽELJKA BRADAČ</item>
      <item>ŽUPANIJSKO DRŽAVNO ODVJETNIŠTVO ZAGREB</item>
    </izvorni_sadrzaj>
    <derivirana_varijabla naziv="DomainObject.Predmet.OstaliListFormated_1">
      <item>ŽELJKA BRADAČ</item>
      <item>ŽUPANIJSKO DRŽAVNO ODVJETNIŠTVO ZAGREB</item>
    </derivirana_varijabla>
  </DomainObject.Predmet.OstaliListFormated>
  <DomainObject.Predmet.OstaliListFormatedOIB>
    <izvorni_sadrzaj>
      <item>ŽELJKA BRADAČ, OIB 59865752915</item>
      <item>ŽUPANIJSKO DRŽAVNO ODVJETNIŠTVO ZAGREB, OIB 16488001145</item>
    </izvorni_sadrzaj>
    <derivirana_varijabla naziv="DomainObject.Predmet.OstaliListFormatedOIB_1">
      <item>ŽELJKA BRADAČ, OIB 59865752915</item>
      <item>ŽUPANIJSKO DRŽAVNO ODVJETNIŠTVO ZAGREB, OIB 16488001145</item>
    </derivirana_varijabla>
  </DomainObject.Predmet.OstaliListFormatedOIB>
  <DomainObject.Predmet.OstaliListFormatedWithAdress>
    <izvorni_sadrzaj>
      <item>ŽELJKA BRADAČ, Josipa Juraja Strossmayera 26, 49210 Zabok</item>
      <item>ŽUPANIJSKO DRŽAVNO ODVJETNIŠTVO ZAGREB, Savska c.41, 10000 Zagreb</item>
    </izvorni_sadrzaj>
    <derivirana_varijabla naziv="DomainObject.Predmet.OstaliListFormatedWithAdress_1">
      <item>ŽELJKA BRADAČ, Josipa Juraja Strossmayera 26, 49210 Zabok</item>
      <item>ŽUPANIJSKO DRŽAVNO ODVJETNIŠTVO ZAGREB, Savska c.41, 10000 Zagreb</item>
    </derivirana_varijabla>
  </DomainObject.Predmet.OstaliListFormatedWithAdress>
  <DomainObject.Predmet.OstaliListFormatedWithAdressOIB>
    <izvorni_sadrzaj>
      <item>ŽELJKA BRADAČ, OIB 59865752915, Josipa Juraja Strossmayera 26, 49210 Zabok</item>
      <item>ŽUPANIJSKO DRŽAVNO ODVJETNIŠTVO ZAGREB, OIB 16488001145, Savska c.41, 10000 Zagreb</item>
    </izvorni_sadrzaj>
    <derivirana_varijabla naziv="DomainObject.Predmet.OstaliListFormatedWithAdressOIB_1">
      <item>ŽELJKA BRADAČ, OIB 59865752915, Josipa Juraja Strossmayera 26, 49210 Zabok</item>
      <item>ŽUPANIJSKO DRŽAVNO ODVJETNIŠTVO ZAGREB, OIB 16488001145, Savska c.41, 10000 Zagreb</item>
    </derivirana_varijabla>
  </DomainObject.Predmet.OstaliListFormatedWithAdressOIB>
  <DomainObject.Predmet.OstaliListNazivFormated>
    <izvorni_sadrzaj>
      <item>ŽELJKA BRADAČ</item>
      <item>ŽUPANIJSKO DRŽAVNO ODVJETNIŠTVO ZAGREB</item>
    </izvorni_sadrzaj>
    <derivirana_varijabla naziv="DomainObject.Predmet.OstaliListNazivFormated_1">
      <item>ŽELJKA BRADAČ</item>
      <item>ŽUPANIJSKO DRŽAVNO ODVJETNIŠTVO ZAGREB</item>
    </derivirana_varijabla>
  </DomainObject.Predmet.OstaliListNazivFormated>
  <DomainObject.Predmet.OstaliListNazivFormatedOIB>
    <izvorni_sadrzaj>
      <item>ŽELJKA BRADAČ, OIB 59865752915</item>
      <item>ŽUPANIJSKO DRŽAVNO ODVJETNIŠTVO ZAGREB, OIB 16488001145</item>
    </izvorni_sadrzaj>
    <derivirana_varijabla naziv="DomainObject.Predmet.OstaliListNazivFormatedOIB_1">
      <item>ŽELJKA BRADAČ, OIB 59865752915</item>
      <item>ŽUPANIJSKO DRŽAVNO ODVJETNIŠTVO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ARES IT SECURITY jednostavno društvo s ograničenom odgovornošću za informatiku i usluge</izvorni_sadrzaj>
    <derivirana_varijabla naziv="DomainObject.Predmet.ProtustrankaIDrugi_1">ARES IT SECURITY jednostavno društvo s ograničenom odgovornošću za informatiku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ARES IT SECURITY jednostavno društvo s ograničenom odgovornošću za informatiku i usluge, OIB 20990896203, Trg Ante Starčevića 7, 10000 Zagreb</izvorni_sadrzaj>
    <derivirana_varijabla naziv="DomainObject.Predmet.ProtustrankaIDrugiAdressOIB_1">ARES IT SECURITY jednostavno društvo s ograničenom odgovornošću za informatiku i usluge, OIB 20990896203,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ARES IT SECURITY jednostavno društvo s ograničenom odgovornošću za informatiku i usluge</item>
      <item>ŽELJKA BRADAČ</item>
      <item>FINA Regionalni centar Zagreb</item>
      <item>Ministarstvo financija Porezna uprava</item>
      <item>ŽUPANIJSKO DRŽAVNO ODVJETNIŠTVO ZAGREB</item>
    </izvorni_sadrzaj>
    <derivirana_varijabla naziv="DomainObject.Predmet.SudioniciListNaziv_1">
      <item>ARES IT SECURITY jednostavno društvo s ograničenom odgovornošću za informatiku i usluge</item>
      <item>ŽELJKA BRADAČ</item>
      <item>FINA Regionalni centar Zagreb</item>
      <item>Ministarstvo financija Porezna uprava</item>
      <item>ŽUPANIJSKO DRŽAVNO ODVJETNIŠTVO ZAGREB</item>
    </derivirana_varijabla>
  </DomainObject.Predmet.SudioniciListNaziv>
  <DomainObject.Predmet.SudioniciListAdressOIB>
    <izvorni_sadrzaj>
      <item>ARES IT SECURITY jednostavno društvo s ograničenom odgovornošću za informatiku i usluge, OIB 20990896203, Trg Ante Starčevića 7,10000 Zagreb</item>
      <item>ŽELJKA BRADAČ, OIB 59865752915, Josipa Juraja Strossmayera 26,49210 Zabok</item>
      <item>FINA Regionalni centar Zagreb, OIB 85821130368, Trg svibanjskih žrtava 1995. br. 1,10000 Zagreb</item>
      <item>Ministarstvo financija Porezna uprava, OIB 18683136487, Katančićeva 5,10000 Zagreb</item>
      <item>ŽUPANIJSKO DRŽAVNO ODVJETNIŠTVO ZAGREB, OIB 16488001145, Savska c.41,10000 Zagreb</item>
    </izvorni_sadrzaj>
    <derivirana_varijabla naziv="DomainObject.Predmet.SudioniciListAdressOIB_1">
      <item>ARES IT SECURITY jednostavno društvo s ograničenom odgovornošću za informatiku i usluge, OIB 20990896203, Trg Ante Starčevića 7,10000 Zagreb</item>
      <item>ŽELJKA BRADAČ, OIB 59865752915, Josipa Juraja Strossmayera 26,49210 Zabok</item>
      <item>FINA Regionalni centar Zagreb, OIB 85821130368, Trg svibanjskih žrtava 1995. br. 1,10000 Zagreb</item>
      <item>Ministarstvo financija Porezna uprava, OIB 18683136487, Katančićeva 5,10000 Zagreb</item>
      <item>ŽUPANIJSKO DRŽAVNO ODVJETNIŠTVO ZAGREB, OIB 16488001145, Savska c.41,10000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20990896203</item>
      <item>, OIB 59865752915</item>
      <item>, OIB 85821130368</item>
      <item>, OIB 18683136487</item>
      <item>, OIB 16488001145</item>
    </izvorni_sadrzaj>
    <derivirana_varijabla naziv="DomainObject.Predmet.SudioniciListNazivOIB_1">
      <item>, OIB 20990896203</item>
      <item>, OIB 59865752915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St-2816/2018-16</izvorni_sadrzaj>
    <derivirana_varijabla naziv="DomainObject.PredzadnjaOdlukaIzPredmeta.Oznaka_1">St-2816/2018-16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B57FB-6C9D-4EA4-BDCA-47560400B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1036</properties:Characters>
  <properties:Lines>42</properties:Lines>
  <properties:Paragraphs>22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2019-04-15T12:57:00Z</cp:lastPrinted>
  <dcterms:modified xmlns:xsi="http://www.w3.org/2001/XMLSchema-instance" xsi:type="dcterms:W3CDTF">2019-04-15T12:57:00Z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