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7717" w14:paraId="517771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D41E31">
        <w:rPr>
          <w:lang w:val="hr-HR"/>
        </w:rPr>
        <w:t>DALMATINSKA INDUSTRIJA MESA, d.o.o., Split, Pujanke 55, OIB: 96258894031</w:t>
      </w:r>
      <w:r w:rsidR="00A96388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F619FA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D41E31">
        <w:rPr>
          <w:lang w:val="hr-HR"/>
        </w:rPr>
        <w:t>DALMATINSKA INDUSTRIJA MESA, d.o.o., Split, Pujanke 55, OIB: 96258894031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619FA">
        <w:rPr>
          <w:color w:themeColor="text1" w:val="000000"/>
          <w:lang w:val="hr-HR"/>
        </w:rPr>
        <w:t>23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41E31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41E31">
        <w:rPr>
          <w:color w:themeColor="text1" w:val="000000"/>
          <w:lang w:val="hr-HR"/>
        </w:rPr>
        <w:t>30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A18A2">
        <w:t>Jelenko Lehki, Zagreb, Pavla Hatza 10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="00D41E31">
        <w:rPr>
          <w:lang w:val="hr-HR"/>
        </w:rPr>
        <w:t>DALMATINSKA INDUSTRIJA MESA, d.o.o., Split, Pujanke 55, OIB: 96258894031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</w:t>
      </w:r>
      <w:r w:rsidR="00A96388">
        <w:rPr>
          <w:lang w:val="hr-HR"/>
        </w:rPr>
        <w:t>3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41E31">
        <w:rPr>
          <w:lang w:val="hr-HR"/>
        </w:rPr>
        <w:t>DALMATINSKA INDUSTRIJA MESA, d.o.o., Split, Pujanke 55, OIB: 96258894031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41E31">
        <w:rPr>
          <w:lang w:val="hr-HR"/>
        </w:rPr>
        <w:t>1623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41E31">
        <w:rPr>
          <w:lang w:val="hr-HR"/>
        </w:rPr>
        <w:t>369.860,56</w:t>
      </w:r>
      <w:r w:rsidR="00DA16CF">
        <w:rPr>
          <w:lang w:val="hr-HR"/>
        </w:rPr>
        <w:t xml:space="preserve"> 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D41E31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D41E31">
        <w:rPr>
          <w:lang w:val="hr-HR"/>
        </w:rPr>
        <w:t>02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D41E31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619FA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96388">
      <w:rPr>
        <w:lang w:val="hr-HR"/>
      </w:rPr>
      <w:t>1</w:t>
    </w:r>
    <w:r w:rsidR="00D41E31">
      <w:rPr>
        <w:lang w:val="hr-HR"/>
      </w:rPr>
      <w:t>697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41E31">
      <w:rPr>
        <w:lang w:val="hr-HR"/>
      </w:rPr>
      <w:t>1697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A2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37109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F645E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6388"/>
    <w:rsid w:val="00A97762"/>
    <w:rsid w:val="00AA13B5"/>
    <w:rsid w:val="00AA1815"/>
    <w:rsid w:val="00AA5065"/>
    <w:rsid w:val="00AB2F4E"/>
    <w:rsid w:val="00AB6524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1E31"/>
    <w:rsid w:val="00D4418F"/>
    <w:rsid w:val="00D449E0"/>
    <w:rsid w:val="00D47B51"/>
    <w:rsid w:val="00D6076B"/>
    <w:rsid w:val="00D637C8"/>
    <w:rsid w:val="00D66F07"/>
    <w:rsid w:val="00D74C99"/>
    <w:rsid w:val="00D7712C"/>
    <w:rsid w:val="00DA16CF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19FA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St-1697/2015</izvorni_sadrzaj>
    <derivirana_varijabla naziv="DomainObject.Predmet.OznakaBroj_1">St-1697/2015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INDUSTRIJA MESA, društvo s ograničenom odgovornošću za proizvodnju i preradu mesa</izvorni_sadrzaj>
    <derivirana_varijabla naziv="DomainObject.Predmet.ProtustrankaFormated_1">  DALMATINSKA INDUSTRIJA MESA, društvo s ograničenom odgovornošću za proizvodnju i preradu mesa</derivirana_varijabla>
  </DomainObject.Predmet.ProtustrankaFormated>
  <DomainObject.Predmet.ProtustrankaFormatedOIB>
    <izvorni_sadrzaj>  DALMATINSKA INDUSTRIJA MESA, društvo s ograničenom odgovornošću za proizvodnju i preradu mesa, OIB 96258894031</izvorni_sadrzaj>
    <derivirana_varijabla naziv="DomainObject.Predmet.ProtustrankaFormatedOIB_1">  DALMATINSKA INDUSTRIJA MESA, društvo s ograničenom odgovornošću za proizvodnju i preradu mesa, OIB 96258894031</derivirana_varijabla>
  </DomainObject.Predmet.ProtustrankaFormatedOIB>
  <DomainObject.Predmet.ProtustrankaFormatedWithAdress>
    <izvorni_sadrzaj> DALMATINSKA INDUSTRIJA MESA, društvo s ograničenom odgovornošću za proizvodnju i preradu mesa, Pujanke  55, 21000 Split</izvorni_sadrzaj>
    <derivirana_varijabla naziv="DomainObject.Predmet.ProtustrankaFormatedWithAdress_1"> DALMATINSKA INDUSTRIJA MESA, društvo s ograničenom odgovornošću za proizvodnju i preradu mesa, Pujanke  55, 21000 Split</derivirana_varijabla>
  </DomainObject.Predmet.ProtustrankaFormatedWithAdress>
  <DomainObject.Predmet.ProtustrankaFormatedWithAdressOIB>
    <izvorni_sadrzaj> DALMATINSKA INDUSTRIJA MESA, društvo s ograničenom odgovornošću za proizvodnju i preradu mesa, OIB 96258894031, Pujanke  55, 21000 Split</izvorni_sadrzaj>
    <derivirana_varijabla naziv="DomainObject.Predmet.ProtustrankaFormatedWithAdressOIB_1"> DALMATINSKA INDUSTRIJA MESA, društvo s ograničenom odgovornošću za proizvodnju i preradu mesa, OIB 96258894031, Pujanke  55, 21000 Split</derivirana_varijabla>
  </DomainObject.Predmet.ProtustrankaFormatedWithAdressOIB>
  <DomainObject.Predmet.ProtustrankaWithAdress>
    <izvorni_sadrzaj>DALMATINSKA INDUSTRIJA MESA, društvo s ograničenom odgovornošću za proizvodnju i preradu mesa Pujanke  55, 21000 Split</izvorni_sadrzaj>
    <derivirana_varijabla naziv="DomainObject.Predmet.ProtustrankaWithAdress_1">DALMATINSKA INDUSTRIJA MESA, društvo s ograničenom odgovornošću za proizvodnju i preradu mesa Pujanke  55, 21000 Split</derivirana_varijabla>
  </DomainObject.Predmet.ProtustrankaWithAdress>
  <DomainObject.Predmet.ProtustrankaWithAdressOIB>
    <izvorni_sadrzaj>DALMATINSKA INDUSTRIJA MESA, društvo s ograničenom odgovornošću za proizvodnju i preradu mesa, OIB 96258894031, Pujanke  55, 21000 Split</izvorni_sadrzaj>
    <derivirana_varijabla naziv="DomainObject.Predmet.ProtustrankaWithAdressOIB_1">DALMATINSKA INDUSTRIJA MESA, društvo s ograničenom odgovornošću za proizvodnju i preradu mesa, OIB 96258894031, Pujanke  55, 21000 Split</derivirana_varijabla>
  </DomainObject.Predmet.ProtustrankaWithAdressOIB>
  <DomainObject.Predmet.ProtustrankaNazivFormated>
    <izvorni_sadrzaj>DALMATINSKA INDUSTRIJA MESA, društvo s ograničenom odgovornošću za proizvodnju i preradu mesa</izvorni_sadrzaj>
    <derivirana_varijabla naziv="DomainObject.Predmet.ProtustrankaNazivFormated_1">DALMATINSKA INDUSTRIJA MESA, društvo s ograničenom odgovornošću za proizvodnju i preradu mesa</derivirana_varijabla>
  </DomainObject.Predmet.ProtustrankaNazivFormated>
  <DomainObject.Predmet.ProtustrankaNazivFormatedOIB>
    <izvorni_sadrzaj>DALMATINSKA INDUSTRIJA MESA, društvo s ograničenom odgovornošću za proizvodnju i preradu mesa, OIB 96258894031</izvorni_sadrzaj>
    <derivirana_varijabla naziv="DomainObject.Predmet.ProtustrankaNazivFormatedOIB_1">DALMATINSKA INDUSTRIJA MESA, društvo s ograničenom odgovornošću za proizvodnju i preradu mesa, OIB 96258894031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369860.56</izvorni_sadrzaj>
    <derivirana_varijabla naziv="DomainObject.Predmet.TrenutnaVrijednost_1">369860.56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DALMATINSKA INDUSTRIJA MESA, društvo s ograničenom odgovornošću za proizvodnju i preradu mesa</item>
    </izvorni_sadrzaj>
    <derivirana_varijabla naziv="DomainObject.Predmet.ProtuStrankaListFormated_1">
      <item>DALMATINSKA INDUSTRIJA MESA, društvo s ograničenom odgovornošću za proizvodnju i preradu mesa</item>
    </derivirana_varijabla>
  </DomainObject.Predmet.ProtuStrankaListFormated>
  <DomainObject.Predmet.ProtuStrankaListFormatedOIB>
    <izvorni_sadrzaj>
      <item>DALMATINSKA INDUSTRIJA MESA, društvo s ograničenom odgovornošću za proizvodnju i preradu mesa, OIB 96258894031</item>
    </izvorni_sadrzaj>
    <derivirana_varijabla naziv="DomainObject.Predmet.ProtuStrankaListFormatedOIB_1">
      <item>DALMATINSKA INDUSTRIJA MESA, društvo s ograničenom odgovornošću za proizvodnju i preradu mesa, OIB 96258894031</item>
    </derivirana_varijabla>
  </DomainObject.Predmet.ProtuStrankaListFormatedOIB>
  <DomainObject.Predmet.ProtuStrankaListFormatedWithAdress>
    <izvorni_sadrzaj>
      <item>DALMATINSKA INDUSTRIJA MESA, društvo s ograničenom odgovornošću za proizvodnju i preradu mesa, Pujanke  55, 21000 Split</item>
    </izvorni_sadrzaj>
    <derivirana_varijabla naziv="DomainObject.Predmet.ProtuStrankaListFormatedWithAdress_1">
      <item>DALMATINSKA INDUSTRIJA MESA, društvo s ograničenom odgovornošću za proizvodnju i preradu mesa, Pujanke  55, 21000 Split</item>
    </derivirana_varijabla>
  </DomainObject.Predmet.ProtuStrankaListFormatedWithAdress>
  <DomainObject.Predmet.ProtuStrankaListFormatedWithAdressOIB>
    <izvorni_sadrzaj>
      <item>DALMATINSKA INDUSTRIJA MESA, društvo s ograničenom odgovornošću za proizvodnju i preradu mesa, OIB 96258894031, Pujanke  55, 21000 Split</item>
    </izvorni_sadrzaj>
    <derivirana_varijabla naziv="DomainObject.Predmet.ProtuStrankaListFormatedWithAdressOIB_1">
      <item>DALMATINSKA INDUSTRIJA MESA, društvo s ograničenom odgovornošću za proizvodnju i preradu mesa, OIB 96258894031, Pujanke  55, 21000 Split</item>
    </derivirana_varijabla>
  </DomainObject.Predmet.ProtuStrankaListFormatedWithAdressOIB>
  <DomainObject.Predmet.ProtuStrankaListNazivFormated>
    <izvorni_sadrzaj>
      <item>DALMATINSKA INDUSTRIJA MESA, društvo s ograničenom odgovornošću za proizvodnju i preradu mesa</item>
    </izvorni_sadrzaj>
    <derivirana_varijabla naziv="DomainObject.Predmet.ProtuStrankaListNazivFormated_1">
      <item>DALMATINSKA INDUSTRIJA MESA, društvo s ograničenom odgovornošću za proizvodnju i preradu mesa</item>
    </derivirana_varijabla>
  </DomainObject.Predmet.ProtuStrankaListNazivFormated>
  <DomainObject.Predmet.ProtuStrankaListNazivFormatedOIB>
    <izvorni_sadrzaj>
      <item>DALMATINSKA INDUSTRIJA MESA, društvo s ograničenom odgovornošću za proizvodnju i preradu mesa, OIB 96258894031</item>
    </izvorni_sadrzaj>
    <derivirana_varijabla naziv="DomainObject.Predmet.ProtuStrankaListNazivFormatedOIB_1">
      <item>DALMATINSKA INDUSTRIJA MESA, društvo s ograničenom odgovornošću za proizvodnju i preradu mesa, OIB 96258894031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DALMATINSKA INDUSTRIJA MESA, društvo s ograničenom odgovornošću za proizvodnju i preradu mesa</izvorni_sadrzaj>
    <derivirana_varijabla naziv="DomainObject.Predmet.ProtustrankaIDrugi_1">DALMATINSKA INDUSTRIJA MESA, društvo s ograničenom odgovornošću za proizvodnju i preradu mesa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DALMATINSKA INDUSTRIJA MESA, društvo s ograničenom odgovornošću za proizvodnju i preradu mesa, OIB 96258894031, Pujanke  55, 21000 Split</izvorni_sadrzaj>
    <derivirana_varijabla naziv="DomainObject.Predmet.ProtustrankaIDrugiAdressOIB_1">DALMATINSKA INDUSTRIJA MESA, društvo s ograničenom odgovornošću za proizvodnju i preradu mesa, OIB 96258894031, Pujanke 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DALMATINSKA INDUSTRIJA MESA, društvo s ograničenom odgovornošću za proizvodnju i preradu mesa</item>
      <item>FINANCIJSKA AGENCIJA, RC SPLIT</item>
    </izvorni_sadrzaj>
    <derivirana_varijabla naziv="DomainObject.Predmet.SudioniciListNaziv_1">
      <item>DALMATINSKA INDUSTRIJA MESA, društvo s ograničenom odgovornošću za proizvodnju i preradu mesa</item>
      <item>FINANCIJSKA AGENCIJA, RC SPLIT</item>
    </derivirana_varijabla>
  </DomainObject.Predmet.SudioniciListNaziv>
  <DomainObject.Predmet.SudioniciListAdressOIB>
    <izvorni_sadrzaj>
      <item>DALMATINSKA INDUSTRIJA MESA, društvo s ograničenom odgovornošću za proizvodnju i preradu mesa, OIB 96258894031, Pujanke  55,21000 Split</item>
      <item>FINANCIJSKA AGENCIJA, RC SPLIT, OIB 85821130368, Mažuranićevo šetalište 24b,21000 Split</item>
    </izvorni_sadrzaj>
    <derivirana_varijabla naziv="DomainObject.Predmet.SudioniciListAdressOIB_1">
      <item>DALMATINSKA INDUSTRIJA MESA, društvo s ograničenom odgovornošću za proizvodnju i preradu mesa, OIB 96258894031, Pujanke  55,21000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96258894031</item>
      <item>, OIB 85821130368</item>
    </izvorni_sadrzaj>
    <derivirana_varijabla naziv="DomainObject.Predmet.SudioniciListNazivOIB_1">
      <item>, OIB 96258894031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6441A-9C87-4FBA-9B6D-61DC4EA6E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4181</properties:Characters>
  <properties:Lines>84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2016-05-23T07:13:00Z</cp:lastPrinted>
  <dcterms:modified xmlns:xsi="http://www.w3.org/2001/XMLSchema-instance" xsi:type="dcterms:W3CDTF">2016-05-23T07:24:00Z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