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7c00" w14:paraId="f8c7c0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01176">
        <w:t>434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201176">
        <w:t>MAYO j.d.o.o., Sisak, Ulica Vladimira Vidrića 29, OIB: 45697240831</w:t>
      </w:r>
      <w:r w:rsidR="009C1482">
        <w:t>,</w:t>
      </w:r>
      <w:r w:rsidR="003E16C8">
        <w:t xml:space="preserve"> </w:t>
      </w:r>
      <w:r w:rsidR="00201176">
        <w:t>27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01176">
        <w:t>MAYO j.d.o.o., Sisak, Ulica Vladimira Vidrića 29, OIB: 45697240831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201176">
        <w:t>7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80356">
        <w:t>13,10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01176">
        <w:t>Darko Šket, Križevci, M. Kiepacha 51, OIB:  06128975111</w:t>
      </w:r>
      <w:r w:rsidR="003146E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201176">
        <w:t xml:space="preserve">MAYO j.d.o.o., Sisak, Ulica Vladimira Vidrića 29, OIB: 45697240831, </w:t>
      </w:r>
      <w:r w:rsidR="00C241E6">
        <w:rPr>
          <w:rFonts w:eastAsia="Calibri"/>
          <w:lang w:eastAsia="en-US"/>
        </w:rPr>
        <w:t xml:space="preserve">sa danom </w:t>
      </w:r>
      <w:r w:rsidR="009C1482">
        <w:rPr>
          <w:rFonts w:eastAsia="Calibri"/>
          <w:lang w:eastAsia="en-US"/>
        </w:rPr>
        <w:t>2</w:t>
      </w:r>
      <w:r w:rsidR="00201176">
        <w:rPr>
          <w:rFonts w:eastAsia="Calibri"/>
          <w:lang w:eastAsia="en-US"/>
        </w:rPr>
        <w:t>7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01176">
        <w:t xml:space="preserve">MAYO j.d.o.o., Sisak, Ulica Vladimira Vidrića 29, OIB: 45697240831,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01176">
        <w:t>MAYO j.d.o.o., Sisak, Ulica Vladimira Vidrića 29, OIB: 45697240831,</w:t>
      </w:r>
      <w:r w:rsidR="00631A90">
        <w:t xml:space="preserve"> dana </w:t>
      </w:r>
      <w:r w:rsidR="00201176">
        <w:t>12.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201176">
        <w:t>434</w:t>
      </w:r>
      <w:r w:rsidR="009C1482">
        <w:t>/18</w:t>
      </w:r>
      <w:r>
        <w:t xml:space="preserve"> od </w:t>
      </w:r>
      <w:r w:rsidR="00201176">
        <w:t>23. veljače</w:t>
      </w:r>
      <w:r w:rsidR="009C1482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040BD4" w:rsidR="00201176">
      <w:pPr>
        <w:ind w:firstLine="708"/>
        <w:jc w:val="both"/>
      </w:pPr>
      <w:r>
        <w:lastRenderedPageBreak/>
        <w:t xml:space="preserve">Iz </w:t>
      </w:r>
      <w:r w:rsidR="00201176">
        <w:t>podneska FINA-e od 2. ožujka 2018.</w:t>
      </w:r>
      <w:r>
        <w:t xml:space="preserve"> proizlazi da dužnik na dan </w:t>
      </w:r>
      <w:r w:rsidR="00201176">
        <w:t xml:space="preserve">7. veljače 2018. </w:t>
      </w:r>
      <w:r w:rsidR="00AA588F">
        <w:t xml:space="preserve"> ima </w:t>
      </w:r>
      <w:r w:rsidR="00201176">
        <w:t xml:space="preserve">neizvršene osnove za plaćanje u neprekinutom razdoblju od 120 dana u ukupnom iznosu od 23.190,44 kn (list 9 spisa). </w:t>
      </w:r>
      <w:r w:rsidR="00AA588F">
        <w:t xml:space="preserve"> </w:t>
      </w:r>
    </w:p>
    <w:p w:rsidRDefault="00201176" w:rsidP="00040BD4" w:rsidR="00201176">
      <w:pPr>
        <w:ind w:firstLine="708"/>
        <w:jc w:val="both"/>
      </w:pPr>
    </w:p>
    <w:p w:rsidRDefault="00201176" w:rsidP="00201176" w:rsidR="00201176">
      <w:pPr>
        <w:ind w:firstLine="708"/>
        <w:jc w:val="both"/>
      </w:pPr>
      <w:r>
        <w:t>Iz sustava e-Blokade proizlazi da je ukupan ne</w:t>
      </w:r>
      <w:r w:rsidR="00C80356">
        <w:t>naplaćeni iznos obveza na dan 27</w:t>
      </w:r>
      <w:r>
        <w:t>. kolovoza 2018. po svim neizvršenim osnovama za plaćanje na računu dužnika 23.847,91 kn, a početak blokade računa traje od 11. listopada 2017.</w:t>
      </w:r>
    </w:p>
    <w:p w:rsidRDefault="00201176" w:rsidP="00040BD4" w:rsidR="00201176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146EB">
        <w:t>1</w:t>
      </w:r>
      <w:r w:rsidR="00C80356">
        <w:t>4</w:t>
      </w:r>
      <w:r>
        <w:t xml:space="preserve"> spisa).</w:t>
      </w:r>
    </w:p>
    <w:p w:rsidRDefault="00C80356" w:rsidP="00040BD4" w:rsidR="00C80356">
      <w:pPr>
        <w:ind w:firstLine="708"/>
        <w:jc w:val="both"/>
      </w:pPr>
    </w:p>
    <w:p w:rsidRDefault="00C80356" w:rsidP="00040BD4" w:rsidR="00C80356">
      <w:pPr>
        <w:ind w:firstLine="708"/>
        <w:jc w:val="both"/>
      </w:pPr>
      <w:r>
        <w:t>Iz podneska Porezne uprave, Područni ured Sisak od 16. travnja 2018. utvrđeno je da dužnik nema imovine (list 15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C80356">
        <w:t xml:space="preserve">Policijske uprave sisačko-moslavačke od 18. </w:t>
      </w:r>
      <w:r w:rsidR="003146EB">
        <w:t>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C80356">
        <w:t>17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201176">
        <w:t>MAYO j.d.o.o., Sisak, Ulica Vladimira Vidrića 29, OIB: 45697240831,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80356">
        <w:t>434</w:t>
      </w:r>
      <w:r w:rsidR="00B1036B">
        <w:t>/18</w:t>
      </w:r>
      <w:r>
        <w:t xml:space="preserve"> od </w:t>
      </w:r>
      <w:r w:rsidR="00C80356">
        <w:t>29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80356">
        <w:t>29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AA588F" w:rsidP="00D21534" w:rsidR="00AA588F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F0AC9">
        <w:t>2</w:t>
      </w:r>
      <w:r w:rsidR="00201176">
        <w:t>7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AA588F" w:rsidP="00E216A3" w:rsidR="00AA588F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520" w:rsidR="00750520">
      <w:r>
        <w:separator/>
      </w:r>
    </w:p>
  </w:endnote>
  <w:endnote w:id="0" w:type="continuationSeparator">
    <w:p w:rsidRDefault="00750520" w:rsidR="0075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520" w:rsidR="00750520">
      <w:r>
        <w:separator/>
      </w:r>
    </w:p>
  </w:footnote>
  <w:footnote w:id="0" w:type="continuationSeparator">
    <w:p w:rsidRDefault="00750520" w:rsidR="0075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B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01176">
      <w:t>434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01176"/>
    <w:rsid w:val="00233CF9"/>
    <w:rsid w:val="00237BCC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MAYO j.d.o.o. zastupanog po punomoćniku Marko Novak</izvorni_sadrzaj>
    <derivirana_varijabla naziv="DomainObject.Predmet.ProtustrankaFormated_1">  MAYO j.d.o.o. zastupanog po punomoćniku Marko Novak</derivirana_varijabla>
  </DomainObject.Predmet.ProtustrankaFormated>
  <DomainObject.Predmet.ProtustrankaFormatedOIB>
    <izvorni_sadrzaj>  MAYO j.d.o.o., OIB 45697240831 zastupanog po punomoćniku Marko Novak</izvorni_sadrzaj>
    <derivirana_varijabla naziv="DomainObject.Predmet.ProtustrankaFormatedOIB_1">  MAYO j.d.o.o., OIB 45697240831 zastupanog po punomoćniku Marko Novak</derivirana_varijabla>
  </DomainObject.Predmet.ProtustrankaFormatedOIB>
  <DomainObject.Predmet.ProtustrankaFormatedWithAdress>
    <izvorni_sadrzaj> MAYO j.d.o.o., Ulica Vladimira Vidrića 29, 44000 Sisak zastupanog po punomoćniku Marko Novak</izvorni_sadrzaj>
    <derivirana_varijabla naziv="DomainObject.Predmet.ProtustrankaFormatedWithAdress_1"> MAYO j.d.o.o., Ulica Vladimira Vidrića 29, 44000 Sisak zastupanog po punomoćniku Marko Novak</derivirana_varijabla>
  </DomainObject.Predmet.ProtustrankaFormatedWithAdress>
  <DomainObject.Predmet.ProtustrankaFormatedWithAdressOIB>
    <izvorni_sadrzaj> MAYO j.d.o.o., OIB 45697240831, Ulica Vladimira Vidrića 29, 44000 Sisak zastupanog po punomoćniku Marko Novak</izvorni_sadrzaj>
    <derivirana_varijabla naziv="DomainObject.Predmet.ProtustrankaFormatedWithAdressOIB_1"> MAYO j.d.o.o., OIB 45697240831, Ulica Vladimira Vidrića 29, 44000 Sisak zastupanog po punomoćniku Marko Novak</derivirana_varijabla>
  </DomainObject.Predmet.ProtustrankaFormatedWithAdressOIB>
  <DomainObject.Predmet.ProtustrankaWithAdress>
    <izvorni_sadrzaj>MAYO j.d.o.o. Ulica Vladimira Vidrića 29, 44000 Sisak</izvorni_sadrzaj>
    <derivirana_varijabla naziv="DomainObject.Predmet.ProtustrankaWithAdress_1">MAYO j.d.o.o. Ulica Vladimira Vidrića 29, 44000 Sisak</derivirana_varijabla>
  </DomainObject.Predmet.ProtustrankaWithAdress>
  <DomainObject.Predmet.ProtustrankaWithAdressOIB>
    <izvorni_sadrzaj>MAYO j.d.o.o., OIB 45697240831, Ulica Vladimira Vidrića 29, 44000 Sisak</izvorni_sadrzaj>
    <derivirana_varijabla naziv="DomainObject.Predmet.ProtustrankaWithAdressOIB_1">MAYO j.d.o.o., OIB 45697240831, Ulica Vladimira Vidrića 29, 44000 Sisak</derivirana_varijabla>
  </DomainObject.Predmet.ProtustrankaWithAdressOIB>
  <DomainObject.Predmet.ProtustrankaNazivFormated>
    <izvorni_sadrzaj>MAYO j.d.o.o.</izvorni_sadrzaj>
    <derivirana_varijabla naziv="DomainObject.Predmet.ProtustrankaNazivFormated_1">MAYO j.d.o.o.</derivirana_varijabla>
  </DomainObject.Predmet.ProtustrankaNazivFormated>
  <DomainObject.Predmet.ProtustrankaNazivFormatedOIB>
    <izvorni_sadrzaj>MAYO j.d.o.o., OIB 45697240831</izvorni_sadrzaj>
    <derivirana_varijabla naziv="DomainObject.Predmet.ProtustrankaNazivFormatedOIB_1">MAYO j.d.o.o., OIB 45697240831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MAYO j.d.o.o. zastupanog po punomoćniku Marko Novak</item>
    </izvorni_sadrzaj>
    <derivirana_varijabla naziv="DomainObject.Predmet.ProtuStrankaListFormated_1">
      <item>MAYO j.d.o.o. zastupanog po punomoćniku Marko Novak</item>
    </derivirana_varijabla>
  </DomainObject.Predmet.ProtuStrankaListFormated>
  <DomainObject.Predmet.ProtuStrankaListFormatedOIB>
    <izvorni_sadrzaj>
      <item>MAYO j.d.o.o., OIB 45697240831 zastupanog po punomoćniku Marko Novak</item>
    </izvorni_sadrzaj>
    <derivirana_varijabla naziv="DomainObject.Predmet.ProtuStrankaListFormatedOIB_1">
      <item>MAYO j.d.o.o., OIB 45697240831 zastupanog po punomoćniku Marko Novak</item>
    </derivirana_varijabla>
  </DomainObject.Predmet.ProtuStrankaListFormatedOIB>
  <DomainObject.Predmet.ProtuStrankaListFormatedWithAdress>
    <izvorni_sadrzaj>
      <item>MAYO j.d.o.o., Ulica Vladimira Vidrića 29, 44000 Sisak zastupanog po punomoćniku Marko Novak</item>
    </izvorni_sadrzaj>
    <derivirana_varijabla naziv="DomainObject.Predmet.ProtuStrankaListFormatedWithAdress_1">
      <item>MAYO j.d.o.o., Ulica Vladimira Vidrića 29, 44000 Sisak zastupanog po punomoćniku Marko Novak</item>
    </derivirana_varijabla>
  </DomainObject.Predmet.ProtuStrankaListFormatedWithAdress>
  <DomainObject.Predmet.ProtuStrankaListFormatedWithAdressOIB>
    <izvorni_sadrzaj>
      <item>MAYO j.d.o.o., OIB 45697240831, Ulica Vladimira Vidrića 29, 44000 Sisak zastupanog po punomoćniku Marko Novak</item>
    </izvorni_sadrzaj>
    <derivirana_varijabla naziv="DomainObject.Predmet.ProtuStrankaListFormatedWithAdressOIB_1">
      <item>MAYO j.d.o.o., OIB 45697240831, Ulica Vladimira Vidrića 29, 44000 Sisak zastupanog po punomoćniku Marko Novak</item>
    </derivirana_varijabla>
  </DomainObject.Predmet.ProtuStrankaListFormatedWithAdressOIB>
  <DomainObject.Predmet.ProtuStrankaListNazivFormated>
    <izvorni_sadrzaj>
      <item>MAYO j.d.o.o.</item>
    </izvorni_sadrzaj>
    <derivirana_varijabla naziv="DomainObject.Predmet.ProtuStrankaListNazivFormated_1">
      <item>MAYO j.d.o.o.</item>
    </derivirana_varijabla>
  </DomainObject.Predmet.ProtuStrankaListNazivFormated>
  <DomainObject.Predmet.ProtuStrankaListNazivFormatedOIB>
    <izvorni_sadrzaj>
      <item>MAYO j.d.o.o., OIB 45697240831</item>
    </izvorni_sadrzaj>
    <derivirana_varijabla naziv="DomainObject.Predmet.ProtuStrankaListNazivFormatedOIB_1">
      <item>MAYO j.d.o.o., OIB 45697240831</item>
    </derivirana_varijabla>
  </DomainObject.Predmet.ProtuStrankaListNazivFormatedOIB>
  <DomainObject.Predmet.OstaliListFormated>
    <izvorni_sadrzaj>
      <item>Marko Novak punomoćnik sudionika u postupku MAYO j.d.o.o.</item>
    </izvorni_sadrzaj>
    <derivirana_varijabla naziv="DomainObject.Predmet.OstaliListFormated_1">
      <item>Marko Novak punomoćnik sudionika u postupku MAYO j.d.o.o.</item>
    </derivirana_varijabla>
  </DomainObject.Predmet.OstaliListFormated>
  <DomainObject.Predmet.OstaliListFormatedOIB>
    <izvorni_sadrzaj>
      <item>Marko Novak, OIB 28295521937 punomoćnik sudionika u postupku MAYO j.d.o.o.</item>
    </izvorni_sadrzaj>
    <derivirana_varijabla naziv="DomainObject.Predmet.OstaliListFormatedOIB_1">
      <item>Marko Novak, OIB 28295521937 punomoćnik sudionika u postupku MAYO j.d.o.o.</item>
    </derivirana_varijabla>
  </DomainObject.Predmet.OstaliListFormatedOIB>
  <DomainObject.Predmet.OstaliListFormatedWithAdress>
    <izvorni_sadrzaj>
      <item>Marko Novak, Vladimira Vidrića 29, 44000 Sisak punomoćnik sudionika u postupku MAYO j.d.o.o.</item>
    </izvorni_sadrzaj>
    <derivirana_varijabla naziv="DomainObject.Predmet.OstaliListFormatedWithAdress_1">
      <item>Marko Novak, Vladimira Vidrića 29, 44000 Sisak punomoćnik sudionika u postupku MAYO j.d.o.o.</item>
    </derivirana_varijabla>
  </DomainObject.Predmet.OstaliListFormatedWithAdress>
  <DomainObject.Predmet.OstaliListFormatedWithAdressOIB>
    <izvorni_sadrzaj>
      <item>Marko Novak, OIB 28295521937, Vladimira Vidrića 29, 44000 Sisak punomoćnik sudionika u postupku MAYO j.d.o.o.</item>
    </izvorni_sadrzaj>
    <derivirana_varijabla naziv="DomainObject.Predmet.OstaliListFormatedWithAdressOIB_1">
      <item>Marko Novak, OIB 28295521937, Vladimira Vidrića 29, 44000 Sisak punomoćnik sudionika u postupku MAYO j.d.o.o.</item>
    </derivirana_varijabla>
  </DomainObject.Predmet.OstaliListFormatedWithAdressOIB>
  <DomainObject.Predmet.OstaliListNazivFormated>
    <izvorni_sadrzaj>
      <item>Marko Novak</item>
    </izvorni_sadrzaj>
    <derivirana_varijabla naziv="DomainObject.Predmet.OstaliListNazivFormated_1">
      <item>Marko Novak</item>
    </derivirana_varijabla>
  </DomainObject.Predmet.OstaliListNazivFormated>
  <DomainObject.Predmet.OstaliListNazivFormatedOIB>
    <izvorni_sadrzaj>
      <item>Marko Novak, OIB 28295521937</item>
    </izvorni_sadrzaj>
    <derivirana_varijabla naziv="DomainObject.Predmet.OstaliListNazivFormatedOIB_1">
      <item>Marko Novak, OIB 28295521937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MAYO j.d.o.o.</izvorni_sadrzaj>
    <derivirana_varijabla naziv="DomainObject.Predmet.ProtustrankaIDrugi_1">MAYO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MAYO j.d.o.o., OIB 45697240831, Ulica Vladimira Vidrića 29, 44000 Sisak</izvorni_sadrzaj>
    <derivirana_varijabla naziv="DomainObject.Predmet.ProtustrankaIDrugiAdressOIB_1">MAYO j.d.o.o., OIB 45697240831, Ulica Vladimira Vidrića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MAYO j.d.o.o.</item>
      <item>FINA Regionalni centar Zagreb</item>
      <item>Marko Novak</item>
    </izvorni_sadrzaj>
    <derivirana_varijabla naziv="DomainObject.Predmet.SudioniciListNaziv_1">
      <item>MAYO j.d.o.o.</item>
      <item>FINA Regionalni centar Zagreb</item>
      <item>Marko Novak</item>
    </derivirana_varijabla>
  </DomainObject.Predmet.SudioniciListNaziv>
  <DomainObject.Predmet.SudioniciListAdressOIB>
    <izvorni_sadrzaj>
      <item>MAYO j.d.o.o., OIB 45697240831, Ulica Vladimira Vidrića 29,44000 Sisak</item>
      <item>FINA Regionalni centar Zagreb, OIB 85821130368, Trg svibanjskih žrtava 1995. 1,10000 Zagreb</item>
      <item>Marko Novak, OIB 28295521937, Vladimira Vidrića 29,44000 Sisak</item>
    </izvorni_sadrzaj>
    <derivirana_varijabla naziv="DomainObject.Predmet.SudioniciListAdressOIB_1">
      <item>MAYO j.d.o.o., OIB 45697240831, Ulica Vladimira Vidrića 29,44000 Sisak</item>
      <item>FINA Regionalni centar Zagreb, OIB 85821130368, Trg svibanjskih žrtava 1995. 1,10000 Zagreb</item>
      <item>Marko Novak, OIB 28295521937, Vladimira Vidrića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45697240831</item>
      <item>, OIB 85821130368</item>
      <item>, OIB 28295521937</item>
    </izvorni_sadrzaj>
    <derivirana_varijabla naziv="DomainObject.Predmet.SudioniciListNazivOIB_1">
      <item>, OIB 45697240831</item>
      <item>, OIB 85821130368</item>
      <item>, OIB 28295521937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636</properties:Words>
  <properties:Characters>3333</properties:Characters>
  <properties:Lines>103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2018-08-27T09:00:00Z</dcterms:created>
  <dc:creator>Korisnik</dc:creator>
  <cp:lastModifiedBy>Draženka Prpić</cp:lastModifiedBy>
  <cp:lastPrinted>2018-08-27T11:05:00Z</cp:lastPrinted>
  <dcterms:modified xmlns:xsi="http://www.w3.org/2001/XMLSchema-instance" xsi:type="dcterms:W3CDTF">2018-08-27T11:05:00Z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-MAYO-St-434-18.docx)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