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7aaaf" w14:paraId="3f7aaaf" w:rsidRDefault="00310577" w:rsidP="0031057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1477964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10577" w:rsidR="00AE649C" w:rsidRPr="00B76F3C">
      <w:pPr>
        <w:pStyle w:val="NormaleSPIS"/>
        <w:spacing w:after="0"/>
      </w:pPr>
    </w:p>
    <w:p w:rsidRDefault="00310577" w:rsidP="00310577" w:rsidR="00310577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310577" w:rsidP="00310577" w:rsidR="00310577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310577" w:rsidP="00310577" w:rsidR="00310577" w:rsidRPr="00310577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310577" w:rsidP="00310577" w:rsidR="00310577">
      <w:pPr>
        <w:spacing w:after="0"/>
        <w:jc w:val="right"/>
      </w:pPr>
      <w:r>
        <w:t>Poslovni broj: 2 St-585/2018-3</w:t>
      </w:r>
    </w:p>
    <w:p w:rsidRDefault="00310577" w:rsidP="00310577" w:rsidR="00310577">
      <w:pPr>
        <w:spacing w:after="0"/>
        <w:jc w:val="both"/>
      </w:pPr>
    </w:p>
    <w:p w:rsidRDefault="00310577" w:rsidP="00310577" w:rsidR="00310577">
      <w:pPr>
        <w:spacing w:after="0"/>
        <w:jc w:val="both"/>
      </w:pPr>
    </w:p>
    <w:p w:rsidRDefault="00310577" w:rsidP="00310577" w:rsidR="00310577">
      <w:pPr>
        <w:spacing w:after="0"/>
        <w:jc w:val="center"/>
      </w:pPr>
      <w:r>
        <w:t>U  I M E   R E P U B L I K E   H R V A T S K E</w:t>
      </w:r>
    </w:p>
    <w:p w:rsidRDefault="00310577" w:rsidP="00310577" w:rsidR="00310577">
      <w:pPr>
        <w:spacing w:after="0"/>
        <w:jc w:val="center"/>
      </w:pPr>
    </w:p>
    <w:p w:rsidRDefault="00310577" w:rsidP="00310577" w:rsidR="00310577">
      <w:pPr>
        <w:spacing w:after="0"/>
        <w:jc w:val="center"/>
      </w:pPr>
      <w:r>
        <w:t xml:space="preserve"> R J E Š E N J E</w:t>
      </w:r>
    </w:p>
    <w:p w:rsidRDefault="00310577" w:rsidP="00310577" w:rsidR="00310577">
      <w:pPr>
        <w:spacing w:after="0"/>
        <w:jc w:val="both"/>
      </w:pPr>
    </w:p>
    <w:p w:rsidRDefault="00310577" w:rsidP="00310577" w:rsidR="00310577">
      <w:pPr>
        <w:spacing w:after="0"/>
        <w:jc w:val="both"/>
      </w:pPr>
    </w:p>
    <w:p w:rsidRDefault="00310577" w:rsidP="00310577" w:rsidR="00310577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TAMAS STOLARIJA d.o.o. za trgovinu, Zagreb, Štefanovečka 10, MBS: 060298170, OIB: 75540614846, 20. srpnja 2018.</w:t>
      </w:r>
    </w:p>
    <w:p w:rsidRDefault="00310577" w:rsidP="00310577" w:rsidR="00310577">
      <w:pPr>
        <w:spacing w:after="0"/>
        <w:jc w:val="both"/>
      </w:pPr>
    </w:p>
    <w:p w:rsidRDefault="00310577" w:rsidP="00310577" w:rsidR="00310577">
      <w:pPr>
        <w:spacing w:after="0"/>
        <w:jc w:val="both"/>
      </w:pPr>
    </w:p>
    <w:p w:rsidRDefault="00310577" w:rsidP="00310577" w:rsidR="00310577">
      <w:pPr>
        <w:spacing w:after="0"/>
        <w:jc w:val="center"/>
      </w:pPr>
      <w:r>
        <w:t>r i j e š i o   j e</w:t>
      </w:r>
    </w:p>
    <w:p w:rsidRDefault="00310577" w:rsidP="00310577" w:rsidR="00310577">
      <w:pPr>
        <w:spacing w:after="0"/>
        <w:jc w:val="both"/>
      </w:pPr>
    </w:p>
    <w:p w:rsidRDefault="00310577" w:rsidP="00310577" w:rsidR="00310577">
      <w:pPr>
        <w:spacing w:after="0"/>
        <w:jc w:val="both"/>
        <w:rPr>
          <w:szCs w:val="20"/>
        </w:rPr>
      </w:pPr>
      <w:r>
        <w:tab/>
        <w:t>1. Otvara se stečajni postupak nad dužnikom TAMAS STOLARIJA d.o.o. za trgovinu, Zagreb, Štefanovečka 10, MBS: 060298170, OIB: 75540614846.</w:t>
      </w:r>
    </w:p>
    <w:p w:rsidRDefault="00310577" w:rsidP="00310577" w:rsidR="00310577">
      <w:pPr>
        <w:spacing w:after="0"/>
        <w:jc w:val="both"/>
      </w:pPr>
    </w:p>
    <w:p w:rsidRDefault="00310577" w:rsidP="00310577" w:rsidR="00310577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310577" w:rsidP="00310577" w:rsidR="00310577">
      <w:pPr>
        <w:spacing w:after="0"/>
        <w:jc w:val="both"/>
      </w:pPr>
    </w:p>
    <w:p w:rsidRDefault="00310577" w:rsidP="00310577" w:rsidR="00310577">
      <w:pPr>
        <w:spacing w:after="0"/>
        <w:jc w:val="both"/>
        <w:rPr>
          <w:szCs w:val="20"/>
        </w:rPr>
      </w:pPr>
      <w:r>
        <w:tab/>
        <w:t>3. Zaključuje se stečajni postupak nad dužnikom TAMAS STOLARIJA d.o.o. za trgovinu, Zagreb, Štefanovečka 10, MBS: 060298170, OIB: 75540614846.</w:t>
      </w:r>
    </w:p>
    <w:p w:rsidRDefault="00310577" w:rsidP="00310577" w:rsidR="00310577">
      <w:pPr>
        <w:spacing w:after="0"/>
        <w:jc w:val="both"/>
      </w:pPr>
    </w:p>
    <w:p w:rsidRDefault="00310577" w:rsidP="00310577" w:rsidR="00310577">
      <w:pPr>
        <w:spacing w:after="0"/>
        <w:jc w:val="both"/>
      </w:pPr>
      <w:r>
        <w:tab/>
        <w:t>4. Stečajni postupak je otvoren i zaključen s danom 20. srpnja 2018. godine u 11,30 sati, kada je ovo rješenje objavljeno na e-oglasnoj ploči ovoga suda.</w:t>
      </w:r>
    </w:p>
    <w:p w:rsidRDefault="00310577" w:rsidP="00310577" w:rsidR="00310577">
      <w:pPr>
        <w:pStyle w:val="Bezproreda"/>
        <w:spacing w:after="0"/>
        <w:jc w:val="both"/>
      </w:pPr>
    </w:p>
    <w:p w:rsidRDefault="00310577" w:rsidP="00310577" w:rsidR="00310577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10577" w:rsidP="00310577" w:rsidR="00310577">
      <w:pPr>
        <w:spacing w:after="0"/>
        <w:jc w:val="both"/>
        <w:rPr>
          <w:rFonts w:cs="Times New Roman"/>
        </w:rPr>
      </w:pPr>
    </w:p>
    <w:p w:rsidRDefault="00310577" w:rsidP="00310577" w:rsidR="00310577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310577" w:rsidP="00310577" w:rsidR="00310577">
      <w:pPr>
        <w:spacing w:after="0"/>
        <w:jc w:val="both"/>
      </w:pPr>
    </w:p>
    <w:p w:rsidRDefault="00310577" w:rsidP="00310577" w:rsidR="00310577">
      <w:pPr>
        <w:spacing w:after="0"/>
        <w:jc w:val="both"/>
      </w:pPr>
    </w:p>
    <w:p w:rsidRDefault="00310577" w:rsidP="00310577" w:rsidR="00310577">
      <w:pPr>
        <w:spacing w:after="0"/>
        <w:jc w:val="center"/>
      </w:pPr>
      <w:r>
        <w:t>Obrazloženje</w:t>
      </w:r>
    </w:p>
    <w:p w:rsidRDefault="00310577" w:rsidP="00310577" w:rsidR="00310577">
      <w:pPr>
        <w:spacing w:after="0"/>
        <w:jc w:val="center"/>
      </w:pPr>
    </w:p>
    <w:p w:rsidRDefault="00310577" w:rsidP="00310577" w:rsidR="00310577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St-585/2018-2, koji je objavljen na mrežnoj stranici e-oglasna ploča Trgovačkog suda u Bjelovaru 1. lipnja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310577" w:rsidP="00310577" w:rsidR="00310577">
      <w:pPr>
        <w:spacing w:after="0"/>
        <w:jc w:val="both"/>
      </w:pPr>
    </w:p>
    <w:p w:rsidRDefault="00310577" w:rsidP="00310577" w:rsidR="00310577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10577" w:rsidP="00310577" w:rsidR="00310577">
      <w:pPr>
        <w:spacing w:after="0"/>
        <w:jc w:val="both"/>
      </w:pPr>
    </w:p>
    <w:p w:rsidRDefault="00310577" w:rsidP="00310577" w:rsidR="00310577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310577" w:rsidP="00310577" w:rsidR="00310577">
      <w:pPr>
        <w:spacing w:after="0"/>
        <w:jc w:val="both"/>
      </w:pPr>
    </w:p>
    <w:p w:rsidRDefault="00310577" w:rsidP="00310577" w:rsidR="00310577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310577" w:rsidP="00310577" w:rsidR="00310577">
      <w:pPr>
        <w:spacing w:after="0"/>
        <w:jc w:val="both"/>
      </w:pPr>
    </w:p>
    <w:p w:rsidRDefault="00310577" w:rsidP="00310577" w:rsidR="00310577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10577" w:rsidP="00310577" w:rsidR="00310577">
      <w:pPr>
        <w:pStyle w:val="Bezproreda"/>
        <w:spacing w:after="0"/>
        <w:jc w:val="both"/>
      </w:pPr>
    </w:p>
    <w:p w:rsidRDefault="00310577" w:rsidP="00310577" w:rsidR="00310577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310577" w:rsidP="00310577" w:rsidR="00310577">
      <w:pPr>
        <w:spacing w:after="0"/>
        <w:ind w:firstLine="851"/>
        <w:jc w:val="both"/>
      </w:pPr>
    </w:p>
    <w:p w:rsidRDefault="00310577" w:rsidP="00310577" w:rsidR="00310577">
      <w:pPr>
        <w:spacing w:after="0"/>
        <w:jc w:val="center"/>
      </w:pPr>
      <w:r>
        <w:t>U Bjelovaru 20. srpnja 2018.</w:t>
      </w:r>
    </w:p>
    <w:p w:rsidRDefault="00310577" w:rsidP="00310577" w:rsidR="00310577">
      <w:pPr>
        <w:spacing w:after="0"/>
        <w:jc w:val="both"/>
      </w:pPr>
    </w:p>
    <w:p w:rsidRDefault="00310577" w:rsidP="00310577" w:rsidR="00310577">
      <w:pPr>
        <w:spacing w:after="0"/>
        <w:jc w:val="both"/>
      </w:pPr>
    </w:p>
    <w:p w:rsidRDefault="00310577" w:rsidP="00310577" w:rsidR="00310577">
      <w:pPr>
        <w:spacing w:after="0"/>
        <w:ind w:firstLine="720" w:left="4320"/>
      </w:pPr>
      <w:r>
        <w:t>SUDSKI SAVJETNIK</w:t>
      </w:r>
    </w:p>
    <w:p w:rsidRDefault="00310577" w:rsidP="00310577" w:rsidR="00310577">
      <w:pPr>
        <w:spacing w:after="0"/>
        <w:ind w:firstLine="4111"/>
      </w:pPr>
      <w:r>
        <w:tab/>
        <w:t xml:space="preserve">     MIROSLAV LOVREKOVIĆ, v.r.</w:t>
      </w:r>
    </w:p>
    <w:p w:rsidRDefault="00310577" w:rsidP="00310577" w:rsidR="0031057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310577" w:rsidP="00310577" w:rsidR="0031057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310577" w:rsidP="00310577" w:rsidR="00310577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310577" w:rsidP="00310577" w:rsidR="00310577">
      <w:pPr>
        <w:spacing w:after="0"/>
        <w:jc w:val="both"/>
      </w:pPr>
    </w:p>
    <w:p w:rsidRDefault="00310577" w:rsidP="00310577" w:rsidR="00310577">
      <w:pPr>
        <w:spacing w:after="0"/>
        <w:jc w:val="both"/>
      </w:pPr>
    </w:p>
    <w:p w:rsidRDefault="00310577" w:rsidP="00310577" w:rsidR="00310577">
      <w:pPr>
        <w:spacing w:after="0"/>
        <w:jc w:val="both"/>
      </w:pPr>
    </w:p>
    <w:p w:rsidRDefault="00310577" w:rsidP="00310577" w:rsidR="00AE649C" w:rsidRPr="00310577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310577" w:rsidR="00AE649C" w:rsidRPr="00310577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8493646"/>
      <w:docPartObj>
        <w:docPartGallery w:val="Page Numbers (Top of Page)"/>
        <w:docPartUnique/>
      </w:docPartObj>
    </w:sdtPr>
    <w:sdtContent>
      <w:p w:rsidRDefault="00310577" w:rsidP="00310577" w:rsidR="0031057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B2A">
          <w:t>2</w:t>
        </w:r>
        <w:r>
          <w:fldChar w:fldCharType="end"/>
        </w:r>
      </w:p>
    </w:sdtContent>
  </w:sdt>
  <w:p w:rsidRDefault="00310577" w:rsidP="00310577" w:rsidR="008333A9">
    <w:pPr>
      <w:spacing w:after="0"/>
      <w:jc w:val="right"/>
    </w:pPr>
    <w:r>
      <w:t>Poslovni broj: 2 St-585/2018-3</w:t>
    </w:r>
  </w:p>
  <w:p w:rsidRDefault="00310577" w:rsidP="00310577" w:rsidR="00310577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577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1B2A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967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716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St-585/2018-3</izvorni_sadrzaj>
    <derivirana_varijabla naziv="DomainObject.Oznaka_1">St-585/2018-3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St-585/2018</izvorni_sadrzaj>
    <derivirana_varijabla naziv="DomainObject.Predmet.OznakaBroj_1">St-585/2018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TAMAS STOLARIJA d.o.o. za trgovinu zastupanog po punomoćniku Zoltan Tamas</izvorni_sadrzaj>
    <derivirana_varijabla naziv="DomainObject.Predmet.ProtustrankaFormated_1">  TAMAS STOLARIJA d.o.o. za trgovinu zastupanog po punomoćniku Zoltan Tamas</derivirana_varijabla>
  </DomainObject.Predmet.ProtustrankaFormated>
  <DomainObject.Predmet.ProtustrankaFormatedOIB>
    <izvorni_sadrzaj>  TAMAS STOLARIJA d.o.o. za trgovinu, OIB 75540614846 zastupanog po punomoćniku Zoltan Tamas</izvorni_sadrzaj>
    <derivirana_varijabla naziv="DomainObject.Predmet.ProtustrankaFormatedOIB_1">  TAMAS STOLARIJA d.o.o. za trgovinu, OIB 75540614846 zastupanog po punomoćniku Zoltan Tamas</derivirana_varijabla>
  </DomainObject.Predmet.ProtustrankaFormatedOIB>
  <DomainObject.Predmet.ProtustrankaFormatedWithAdress>
    <izvorni_sadrzaj> TAMAS STOLARIJA d.o.o. za trgovinu, Štefanovečka 10, 10000 Zagreb zastupanog po punomoćniku Zoltan Tamas</izvorni_sadrzaj>
    <derivirana_varijabla naziv="DomainObject.Predmet.ProtustrankaFormatedWithAdress_1"> TAMAS STOLARIJA d.o.o. za trgovinu, Štefanovečka 10, 10000 Zagreb zastupanog po punomoćniku Zoltan Tamas</derivirana_varijabla>
  </DomainObject.Predmet.ProtustrankaFormatedWithAdress>
  <DomainObject.Predmet.ProtustrankaFormatedWithAdressOIB>
    <izvorni_sadrzaj> TAMAS STOLARIJA d.o.o. za trgovinu, OIB 75540614846, Štefanovečka 10, 10000 Zagreb zastupanog po punomoćniku Zoltan Tamas</izvorni_sadrzaj>
    <derivirana_varijabla naziv="DomainObject.Predmet.ProtustrankaFormatedWithAdressOIB_1"> TAMAS STOLARIJA d.o.o. za trgovinu, OIB 75540614846, Štefanovečka 10, 10000 Zagreb zastupanog po punomoćniku Zoltan Tamas</derivirana_varijabla>
  </DomainObject.Predmet.ProtustrankaFormatedWithAdressOIB>
  <DomainObject.Predmet.ProtustrankaWithAdress>
    <izvorni_sadrzaj>TAMAS STOLARIJA d.o.o. za trgovinu Štefanovečka 10, 10000 Zagreb</izvorni_sadrzaj>
    <derivirana_varijabla naziv="DomainObject.Predmet.ProtustrankaWithAdress_1">TAMAS STOLARIJA d.o.o. za trgovinu Štefanovečka 10, 10000 Zagreb</derivirana_varijabla>
  </DomainObject.Predmet.ProtustrankaWithAdress>
  <DomainObject.Predmet.ProtustrankaWithAdressOIB>
    <izvorni_sadrzaj>TAMAS STOLARIJA d.o.o. za trgovinu, OIB 75540614846, Štefanovečka 10, 10000 Zagreb</izvorni_sadrzaj>
    <derivirana_varijabla naziv="DomainObject.Predmet.ProtustrankaWithAdressOIB_1">TAMAS STOLARIJA d.o.o. za trgovinu, OIB 75540614846, Štefanovečka 10, 10000 Zagreb</derivirana_varijabla>
  </DomainObject.Predmet.ProtustrankaWithAdressOIB>
  <DomainObject.Predmet.ProtustrankaNazivFormated>
    <izvorni_sadrzaj>TAMAS STOLARIJA d.o.o. za trgovinu</izvorni_sadrzaj>
    <derivirana_varijabla naziv="DomainObject.Predmet.ProtustrankaNazivFormated_1">TAMAS STOLARIJA d.o.o. za trgovinu</derivirana_varijabla>
  </DomainObject.Predmet.ProtustrankaNazivFormated>
  <DomainObject.Predmet.ProtustrankaNazivFormatedOIB>
    <izvorni_sadrzaj>TAMAS STOLARIJA d.o.o. za trgovinu, OIB 75540614846</izvorni_sadrzaj>
    <derivirana_varijabla naziv="DomainObject.Predmet.ProtustrankaNazivFormatedOIB_1">TAMAS STOLARIJA d.o.o. za trgovinu, OIB 75540614846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TAMAS STOLARIJA d.o.o. za trgovinu zastupanog po punomoćniku Zoltan Tamas</item>
    </izvorni_sadrzaj>
    <derivirana_varijabla naziv="DomainObject.Predmet.ProtuStrankaListFormated_1">
      <item>TAMAS STOLARIJA d.o.o. za trgovinu zastupanog po punomoćniku Zoltan Tamas</item>
    </derivirana_varijabla>
  </DomainObject.Predmet.ProtuStrankaListFormated>
  <DomainObject.Predmet.ProtuStrankaListFormatedOIB>
    <izvorni_sadrzaj>
      <item>TAMAS STOLARIJA d.o.o. za trgovinu, OIB 75540614846 zastupanog po punomoćniku Zoltan Tamas</item>
    </izvorni_sadrzaj>
    <derivirana_varijabla naziv="DomainObject.Predmet.ProtuStrankaListFormatedOIB_1">
      <item>TAMAS STOLARIJA d.o.o. za trgovinu, OIB 75540614846 zastupanog po punomoćniku Zoltan Tamas</item>
    </derivirana_varijabla>
  </DomainObject.Predmet.ProtuStrankaListFormatedOIB>
  <DomainObject.Predmet.ProtuStrankaListFormatedWithAdress>
    <izvorni_sadrzaj>
      <item>TAMAS STOLARIJA d.o.o. za trgovinu, Štefanovečka 10, 10000 Zagreb zastupanog po punomoćniku Zoltan Tamas</item>
    </izvorni_sadrzaj>
    <derivirana_varijabla naziv="DomainObject.Predmet.ProtuStrankaListFormatedWithAdress_1">
      <item>TAMAS STOLARIJA d.o.o. za trgovinu, Štefanovečka 10, 10000 Zagreb zastupanog po punomoćniku Zoltan Tamas</item>
    </derivirana_varijabla>
  </DomainObject.Predmet.ProtuStrankaListFormatedWithAdress>
  <DomainObject.Predmet.ProtuStrankaListFormatedWithAdressOIB>
    <izvorni_sadrzaj>
      <item>TAMAS STOLARIJA d.o.o. za trgovinu, OIB 75540614846, Štefanovečka 10, 10000 Zagreb zastupanog po punomoćniku Zoltan Tamas</item>
    </izvorni_sadrzaj>
    <derivirana_varijabla naziv="DomainObject.Predmet.ProtuStrankaListFormatedWithAdressOIB_1">
      <item>TAMAS STOLARIJA d.o.o. za trgovinu, OIB 75540614846, Štefanovečka 10, 10000 Zagreb zastupanog po punomoćniku Zoltan Tamas</item>
    </derivirana_varijabla>
  </DomainObject.Predmet.ProtuStrankaListFormatedWithAdressOIB>
  <DomainObject.Predmet.ProtuStrankaListNazivFormated>
    <izvorni_sadrzaj>
      <item>TAMAS STOLARIJA d.o.o. za trgovinu</item>
    </izvorni_sadrzaj>
    <derivirana_varijabla naziv="DomainObject.Predmet.ProtuStrankaListNazivFormated_1">
      <item>TAMAS STOLARIJA d.o.o. za trgovinu</item>
    </derivirana_varijabla>
  </DomainObject.Predmet.ProtuStrankaListNazivFormated>
  <DomainObject.Predmet.ProtuStrankaListNazivFormatedOIB>
    <izvorni_sadrzaj>
      <item>TAMAS STOLARIJA d.o.o. za trgovinu, OIB 75540614846</item>
    </izvorni_sadrzaj>
    <derivirana_varijabla naziv="DomainObject.Predmet.ProtuStrankaListNazivFormatedOIB_1">
      <item>TAMAS STOLARIJA d.o.o. za trgovinu, OIB 75540614846</item>
    </derivirana_varijabla>
  </DomainObject.Predmet.ProtuStrankaListNazivFormatedOIB>
  <DomainObject.Predmet.OstaliListFormated>
    <izvorni_sadrzaj>
      <item>Zoltan Tamas punomoćnik sudionika u postupku TAMAS STOLARIJA d.o.o. za trgovinu</item>
    </izvorni_sadrzaj>
    <derivirana_varijabla naziv="DomainObject.Predmet.OstaliListFormated_1">
      <item>Zoltan Tamas punomoćnik sudionika u postupku TAMAS STOLARIJA d.o.o. za trgovinu</item>
    </derivirana_varijabla>
  </DomainObject.Predmet.OstaliListFormated>
  <DomainObject.Predmet.OstaliListFormatedOIB>
    <izvorni_sadrzaj>
      <item>Zoltan Tamas, OIB 97147502320 punomoćnik sudionika u postupku TAMAS STOLARIJA d.o.o. za trgovinu</item>
    </izvorni_sadrzaj>
    <derivirana_varijabla naziv="DomainObject.Predmet.OstaliListFormatedOIB_1">
      <item>Zoltan Tamas, OIB 97147502320 punomoćnik sudionika u postupku TAMAS STOLARIJA d.o.o. za trgovinu</item>
    </derivirana_varijabla>
  </DomainObject.Predmet.OstaliListFormatedOIB>
  <DomainObject.Predmet.OstaliListFormatedWithAdress>
    <izvorni_sadrzaj>
      <item>Zoltan Tamas, Arpad ut 114, 2600 Vac punomoćnik sudionika u postupku TAMAS STOLARIJA d.o.o. za trgovinu</item>
    </izvorni_sadrzaj>
    <derivirana_varijabla naziv="DomainObject.Predmet.OstaliListFormatedWithAdress_1">
      <item>Zoltan Tamas, Arpad ut 114, 2600 Vac punomoćnik sudionika u postupku TAMAS STOLARIJA d.o.o. za trgovinu</item>
    </derivirana_varijabla>
  </DomainObject.Predmet.OstaliListFormatedWithAdress>
  <DomainObject.Predmet.OstaliListFormatedWithAdressOIB>
    <izvorni_sadrzaj>
      <item>Zoltan Tamas, OIB 97147502320, Arpad ut 114, 2600 Vac punomoćnik sudionika u postupku TAMAS STOLARIJA d.o.o. za trgovinu</item>
    </izvorni_sadrzaj>
    <derivirana_varijabla naziv="DomainObject.Predmet.OstaliListFormatedWithAdressOIB_1">
      <item>Zoltan Tamas, OIB 97147502320, Arpad ut 114, 2600 Vac punomoćnik sudionika u postupku TAMAS STOLARIJA d.o.o. za trgovinu</item>
    </derivirana_varijabla>
  </DomainObject.Predmet.OstaliListFormatedWithAdressOIB>
  <DomainObject.Predmet.OstaliListNazivFormated>
    <izvorni_sadrzaj>
      <item>Zoltan Tamas</item>
    </izvorni_sadrzaj>
    <derivirana_varijabla naziv="DomainObject.Predmet.OstaliListNazivFormated_1">
      <item>Zoltan Tamas</item>
    </derivirana_varijabla>
  </DomainObject.Predmet.OstaliListNazivFormated>
  <DomainObject.Predmet.OstaliListNazivFormatedOIB>
    <izvorni_sadrzaj>
      <item>Zoltan Tamas, OIB 97147502320</item>
    </izvorni_sadrzaj>
    <derivirana_varijabla naziv="DomainObject.Predmet.OstaliListNazivFormatedOIB_1">
      <item>Zoltan Tamas, OIB 97147502320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>St-585/2018-3</izvorni_sadrzaj>
    <derivirana_varijabla naziv="DomainObject.PoslovniBrojDokumenta_1">St-585/2018-3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TAMAS STOLARIJA d.o.o. za trgovinu</izvorni_sadrzaj>
    <derivirana_varijabla naziv="DomainObject.Predmet.ProtustrankaIDrugi_1">TAMAS STOLARIJA d.o.o.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TAMAS STOLARIJA d.o.o. za trgovinu, OIB 75540614846, Štefanovečka 10, 10000 Zagreb</izvorni_sadrzaj>
    <derivirana_varijabla naziv="DomainObject.Predmet.ProtustrankaIDrugiAdressOIB_1">TAMAS STOLARIJA d.o.o. za trgovinu, OIB 75540614846, Štefanovečka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TAMAS STOLARIJA d.o.o. za trgovinu</item>
      <item>FINA Regionalni centar Zagreb</item>
      <item>Zoltan Tamas</item>
    </izvorni_sadrzaj>
    <derivirana_varijabla naziv="DomainObject.Predmet.SudioniciListNaziv_1">
      <item>TAMAS STOLARIJA d.o.o. za trgovinu</item>
      <item>FINA Regionalni centar Zagreb</item>
      <item>Zoltan Tamas</item>
    </derivirana_varijabla>
  </DomainObject.Predmet.SudioniciListNaziv>
  <DomainObject.Predmet.SudioniciListAdressOIB>
    <izvorni_sadrzaj>
      <item>TAMAS STOLARIJA d.o.o. za trgovinu, OIB 75540614846, Štefanovečka 10,10000 Zagreb</item>
      <item>FINA Regionalni centar Zagreb, OIB 85821130368, Trg svibanjskih žrtava 1995. 1,10000 Zagreb</item>
      <item>Zoltan Tamas, OIB 97147502320, Arpad ut 114,2600 Vac</item>
    </izvorni_sadrzaj>
    <derivirana_varijabla naziv="DomainObject.Predmet.SudioniciListAdressOIB_1">
      <item>TAMAS STOLARIJA d.o.o. za trgovinu, OIB 75540614846, Štefanovečka 10,10000 Zagreb</item>
      <item>FINA Regionalni centar Zagreb, OIB 85821130368, Trg svibanjskih žrtava 1995. 1,10000 Zagreb</item>
      <item>Zoltan Tamas, OIB 97147502320, Arpad ut 114,2600 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01D052-6530-4178-AD7B-04AF3FBAE9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655</properties:Words>
  <properties:Characters>3470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2018-07-20T09:23:00Z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St-585/2018-3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