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3103" w14:paraId="4853103" w:rsidRDefault="00011F2C" w:rsidP="008615FD" w:rsidR="00011F2C" w:rsidRPr="009456D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456D9">
      <w:r w:rsidRPr="009456D9">
        <w:rPr>
          <w:rStyle w:val="Naglaeno"/>
          <w:b w:val="false"/>
        </w:rPr>
        <w:t xml:space="preserve">             </w:t>
      </w:r>
      <w:r w:rsidR="00574060" w:rsidRPr="009456D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456D9"/>
    <w:p w:rsidRDefault="008615FD" w:rsidP="008615FD" w:rsidR="008615FD" w:rsidRPr="009456D9">
      <w:pPr>
        <w:ind w:hanging="720" w:left="360"/>
      </w:pPr>
      <w:r w:rsidRPr="009456D9">
        <w:t xml:space="preserve">     </w:t>
      </w:r>
      <w:r w:rsidR="00A8162D" w:rsidRPr="009456D9">
        <w:t xml:space="preserve">   </w:t>
      </w:r>
      <w:r w:rsidRPr="009456D9">
        <w:t>REPUBLIKA HRVATSKA</w:t>
      </w:r>
    </w:p>
    <w:p w:rsidRDefault="008615FD" w:rsidP="00737216" w:rsidR="009A7277" w:rsidRPr="009456D9">
      <w:pPr>
        <w:ind w:hanging="720" w:left="360"/>
      </w:pPr>
      <w:r w:rsidRPr="009456D9">
        <w:t xml:space="preserve">     TRGOVAČKI SUD U OSIJEKU</w:t>
      </w:r>
    </w:p>
    <w:p w:rsidRDefault="00737216" w:rsidP="00A8600C" w:rsidR="00737216" w:rsidRPr="009456D9"/>
    <w:p w:rsidRDefault="00BB0522" w:rsidP="00BB0522" w:rsidR="00BB0522" w:rsidRPr="009456D9">
      <w:pPr>
        <w:jc w:val="center"/>
      </w:pPr>
      <w:r w:rsidRPr="009456D9">
        <w:t>Z A K L J U Č A K</w:t>
      </w:r>
    </w:p>
    <w:p w:rsidRDefault="003D6AB3" w:rsidP="003D6AB3" w:rsidR="003D6AB3">
      <w:pPr>
        <w:jc w:val="both"/>
      </w:pPr>
    </w:p>
    <w:p w:rsidRDefault="00BD7A01" w:rsidP="003D6AB3" w:rsidR="00BD7A01" w:rsidRPr="009456D9">
      <w:pPr>
        <w:jc w:val="both"/>
      </w:pPr>
    </w:p>
    <w:p w:rsidRDefault="00057C12" w:rsidP="00057C12" w:rsidR="00BB0522" w:rsidRPr="009456D9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Republika Hrvatska, Ministarstvo financija, Porezna uprava Područni ured Slavonija i Baranja, Vukovar, OIB 18683136487, zastupana po Županijskom državnom odvjetništvu u Vukovaru za otvaranje stečajnog postupka nad dužnikom  AGRO CIBALAE d.o.o., Vinkovci, Duga 110, MBS: 030120260, OIB: 64450822431, dana 23. veljače 2017. godine</w:t>
      </w:r>
      <w:r w:rsidR="00B0792E" w:rsidRPr="009456D9">
        <w:t>,</w:t>
      </w:r>
      <w:r w:rsidR="008029EB" w:rsidRPr="009456D9">
        <w:t xml:space="preserve"> </w:t>
      </w:r>
    </w:p>
    <w:p w:rsidRDefault="00FB76BC" w:rsidP="00BB0522" w:rsidR="00FB76BC" w:rsidRPr="009456D9">
      <w:pPr>
        <w:jc w:val="both"/>
      </w:pPr>
    </w:p>
    <w:p w:rsidRDefault="00BB0522" w:rsidP="00BB0522" w:rsidR="00BB0522" w:rsidRPr="009456D9">
      <w:pPr>
        <w:jc w:val="center"/>
      </w:pPr>
      <w:r w:rsidRPr="009456D9">
        <w:t>z a k l j u č i o  j e</w:t>
      </w:r>
    </w:p>
    <w:p w:rsidRDefault="00FB76BC" w:rsidP="00BB0522" w:rsidR="00FB76BC" w:rsidRPr="009456D9">
      <w:pPr>
        <w:jc w:val="both"/>
      </w:pPr>
    </w:p>
    <w:p w:rsidRDefault="00BB0522" w:rsidP="00420285" w:rsidR="00BB0522" w:rsidRPr="009456D9">
      <w:pPr>
        <w:jc w:val="both"/>
      </w:pPr>
      <w:r w:rsidRPr="009456D9">
        <w:t xml:space="preserve">1. Poziva se osoba ovlaštena za zastupanje dužnika </w:t>
      </w:r>
      <w:r w:rsidR="00057C12" w:rsidRPr="00057C12">
        <w:t xml:space="preserve">Ivan </w:t>
      </w:r>
      <w:proofErr w:type="spellStart"/>
      <w:r w:rsidR="00057C12" w:rsidRPr="00057C12">
        <w:t>Kopilović</w:t>
      </w:r>
      <w:proofErr w:type="spellEnd"/>
      <w:r w:rsidR="00057C12" w:rsidRPr="00057C12">
        <w:t>, OIB: 25736080334</w:t>
      </w:r>
      <w:r w:rsidR="00420285" w:rsidRPr="009456D9">
        <w:t>,</w:t>
      </w:r>
      <w:r w:rsidRPr="009456D9">
        <w:t xml:space="preserve"> </w:t>
      </w:r>
      <w:r w:rsidR="00057C12" w:rsidRPr="00057C12">
        <w:t>Vinkovci, Duga ulica 110</w:t>
      </w:r>
      <w:r w:rsidR="00420285" w:rsidRPr="009456D9">
        <w:t xml:space="preserve">, </w:t>
      </w:r>
      <w:r w:rsidRPr="009456D9">
        <w:t>da u roku 8 (osam) dana uplati: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ind w:hanging="426" w:left="284"/>
        <w:jc w:val="both"/>
      </w:pPr>
      <w:r w:rsidRPr="009456D9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9456D9">
      <w:pPr>
        <w:ind w:hanging="426" w:left="284"/>
        <w:jc w:val="both"/>
      </w:pPr>
      <w:r w:rsidRPr="009456D9">
        <w:tab/>
        <w:t>-dodatni iznos predujma u iznosu od 3.500,00 kn na žiro-račun Trgovačkog suda u Osijeku broj HR312390 0011300000200 s pozivom na broj HR05 272-</w:t>
      </w:r>
      <w:r w:rsidR="00BD0014">
        <w:t>2698</w:t>
      </w:r>
      <w:r w:rsidR="00420285" w:rsidRPr="009456D9">
        <w:t>-16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ind w:left="284"/>
        <w:jc w:val="both"/>
      </w:pPr>
      <w:r w:rsidRPr="00A15737">
        <w:t>te po izvršenim uplatama dostaviti dokaze u spis.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AB1917" w:rsidR="00BB0522" w:rsidRPr="009456D9">
      <w:pPr>
        <w:jc w:val="both"/>
      </w:pPr>
      <w:r w:rsidRPr="009456D9">
        <w:t>2.</w:t>
      </w:r>
      <w:r w:rsidR="00AB1917" w:rsidRPr="009456D9">
        <w:t xml:space="preserve"> </w:t>
      </w:r>
      <w:r w:rsidRPr="009456D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E357B8" w:rsidR="00BB0522" w:rsidRPr="009456D9">
      <w:pPr>
        <w:jc w:val="both"/>
      </w:pPr>
      <w:r w:rsidRPr="009456D9">
        <w:t xml:space="preserve">3. Naređuje se zakonskom zastupniku dužnika </w:t>
      </w:r>
      <w:r w:rsidR="00A15737">
        <w:t xml:space="preserve">Ivanu </w:t>
      </w:r>
      <w:proofErr w:type="spellStart"/>
      <w:r w:rsidR="00A15737">
        <w:t>Kopilović</w:t>
      </w:r>
      <w:proofErr w:type="spellEnd"/>
      <w:r w:rsidR="00A15737">
        <w:t>, OIB: 25736080334, Vinkovci, Duga ulica 110</w:t>
      </w:r>
      <w:r w:rsidR="00D51CBE">
        <w:t xml:space="preserve">, </w:t>
      </w:r>
      <w:r w:rsidRPr="009456D9">
        <w:t>da u roku 8 (osam) dana preda sudu pisano izvješće o financijsko-gospodarskom stanju dužnika, te popis imovine i obveza, temeljem čl. 117., čl. 16. i čl. 17. Stečajnog zakona (NN</w:t>
      </w:r>
      <w:r w:rsidR="005F4774" w:rsidRPr="009456D9">
        <w:t xml:space="preserve"> </w:t>
      </w:r>
      <w:r w:rsidRPr="009456D9">
        <w:t>71/15), uz odgovarajuću primjenu odredbi članka 177., 178. i 180. navedenog Zakona.</w:t>
      </w:r>
    </w:p>
    <w:p w:rsidRDefault="00BB0522" w:rsidP="00BB0522" w:rsidR="00BB0522" w:rsidRPr="009456D9">
      <w:pPr>
        <w:ind w:hanging="284" w:left="284"/>
        <w:jc w:val="both"/>
      </w:pPr>
    </w:p>
    <w:p w:rsidRDefault="00BB0522" w:rsidP="00BB0522" w:rsidR="00BB0522" w:rsidRPr="009456D9">
      <w:pPr>
        <w:jc w:val="both"/>
        <w:rPr>
          <w:rFonts w:eastAsia="Calibri"/>
        </w:rPr>
      </w:pPr>
      <w:r w:rsidRPr="00237972">
        <w:t>4. U  p</w:t>
      </w:r>
      <w:r w:rsidRPr="00237972">
        <w:rPr>
          <w:rFonts w:eastAsia="Calibri"/>
        </w:rPr>
        <w:t>isano</w:t>
      </w:r>
      <w:r w:rsidRPr="00237972">
        <w:t>m izvješću</w:t>
      </w:r>
      <w:r w:rsidRPr="00237972">
        <w:rPr>
          <w:rFonts w:eastAsia="Calibri"/>
        </w:rPr>
        <w:t xml:space="preserve"> o financijsko-gospodar</w:t>
      </w:r>
      <w:r w:rsidRPr="00237972">
        <w:t>skom stanju dužnika, među ostalim, trebaju</w:t>
      </w:r>
      <w:r w:rsidRPr="00237972">
        <w:rPr>
          <w:rFonts w:eastAsia="Calibri"/>
        </w:rPr>
        <w:t xml:space="preserve"> biti</w:t>
      </w:r>
      <w:r w:rsidRPr="009456D9">
        <w:rPr>
          <w:rFonts w:eastAsia="Calibri"/>
        </w:rPr>
        <w:t xml:space="preserve"> naznačeni</w:t>
      </w:r>
      <w:r w:rsidRPr="009456D9">
        <w:t xml:space="preserve"> i</w:t>
      </w:r>
      <w:r w:rsidRPr="009456D9">
        <w:rPr>
          <w:rFonts w:eastAsia="Calibri"/>
        </w:rPr>
        <w:t xml:space="preserve"> podaci</w:t>
      </w:r>
      <w:r w:rsidRPr="009456D9">
        <w:t xml:space="preserve"> o imovini dužnika,</w:t>
      </w:r>
      <w:r w:rsidRPr="009456D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9456D9">
        <w:rPr>
          <w:rFonts w:eastAsia="Calibri"/>
        </w:rPr>
        <w:t>vinska prava, prema kome dužnik</w:t>
      </w:r>
      <w:r w:rsidRPr="009456D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9456D9">
        <w:rPr>
          <w:rFonts w:eastAsia="Calibri"/>
        </w:rPr>
        <w:t xml:space="preserve"> </w:t>
      </w:r>
      <w:r w:rsidRPr="009456D9">
        <w:rPr>
          <w:rFonts w:eastAsia="Calibri"/>
        </w:rPr>
        <w:t>ima li dužnik kakvu drugu imovinu.</w:t>
      </w:r>
    </w:p>
    <w:p w:rsidRDefault="00FB76BC" w:rsidP="00BB0522" w:rsidR="00FB76BC" w:rsidRPr="009456D9">
      <w:pPr>
        <w:jc w:val="both"/>
      </w:pPr>
    </w:p>
    <w:p w:rsidRDefault="00737216" w:rsidP="00BB0522" w:rsidR="00BB0522" w:rsidRPr="009456D9">
      <w:pPr>
        <w:ind w:right="-2"/>
        <w:jc w:val="both"/>
      </w:pPr>
      <w:r w:rsidRPr="009456D9">
        <w:lastRenderedPageBreak/>
        <w:t xml:space="preserve">Popis imovine i obveze dužnika </w:t>
      </w:r>
      <w:r w:rsidR="00237972">
        <w:t>AGRO CIBALAE d.o.o., Vinkovci, Duga 110, MBS: 030120260, OIB: 64450822431</w:t>
      </w:r>
      <w:r w:rsidR="00BB0522" w:rsidRPr="009456D9">
        <w:t>, u skladu s odredbom čl. 17</w:t>
      </w:r>
      <w:r w:rsidR="00CA51E5" w:rsidRPr="009456D9">
        <w:t>.</w:t>
      </w:r>
      <w:r w:rsidR="00BB0522" w:rsidRPr="009456D9">
        <w:t xml:space="preserve"> Stečajnog zakona mora sadržavati sve elemente popisa iz st. 1</w:t>
      </w:r>
      <w:r w:rsidR="00E357B8" w:rsidRPr="009456D9">
        <w:t>.</w:t>
      </w:r>
      <w:r w:rsidR="00BB0522" w:rsidRPr="009456D9">
        <w:t xml:space="preserve"> čl. 17</w:t>
      </w:r>
      <w:r w:rsidR="00E357B8" w:rsidRPr="009456D9">
        <w:t>.</w:t>
      </w:r>
      <w:r w:rsidR="00BB0522" w:rsidRPr="009456D9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t>5.</w:t>
      </w:r>
      <w:r w:rsidRPr="009456D9">
        <w:rPr>
          <w:rFonts w:eastAsia="Calibri"/>
        </w:rPr>
        <w:t xml:space="preserve"> Ak</w:t>
      </w:r>
      <w:r w:rsidR="005657EB" w:rsidRPr="009456D9">
        <w:rPr>
          <w:rFonts w:eastAsia="Calibri"/>
        </w:rPr>
        <w:t>o osoba ovlaštena za zastupanje</w:t>
      </w:r>
      <w:r w:rsidRPr="009456D9">
        <w:rPr>
          <w:rFonts w:eastAsia="Calibri"/>
        </w:rPr>
        <w:t xml:space="preserve"> dužnika u roku iz točke </w:t>
      </w:r>
      <w:r w:rsidR="005657EB" w:rsidRPr="009456D9">
        <w:rPr>
          <w:rFonts w:eastAsia="Calibri"/>
        </w:rPr>
        <w:t>1</w:t>
      </w:r>
      <w:r w:rsidRPr="009456D9">
        <w:rPr>
          <w:rFonts w:eastAsia="Calibri"/>
        </w:rPr>
        <w:t>. ovog zaključka ne dostavi pisano izvješće o financijsko-gospodarskom stanju dužnika,</w:t>
      </w:r>
      <w:r w:rsidRPr="009456D9">
        <w:t xml:space="preserve"> sud može</w:t>
      </w:r>
      <w:r w:rsidRPr="009456D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9456D9">
      <w:pPr>
        <w:jc w:val="both"/>
        <w:rPr>
          <w:rFonts w:eastAsia="Calibri"/>
        </w:rPr>
      </w:pPr>
    </w:p>
    <w:p w:rsidRDefault="00BB0522" w:rsidP="005657EB" w:rsidR="00BB0522" w:rsidRPr="009456D9">
      <w:pPr>
        <w:jc w:val="both"/>
        <w:rPr>
          <w:rFonts w:eastAsia="Calibri"/>
        </w:rPr>
      </w:pPr>
      <w:r w:rsidRPr="009456D9">
        <w:t>6.</w:t>
      </w:r>
      <w:r w:rsidRPr="009456D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9456D9">
      <w:pPr>
        <w:jc w:val="both"/>
        <w:rPr>
          <w:rFonts w:eastAsia="Calibri"/>
        </w:rPr>
      </w:pPr>
    </w:p>
    <w:p w:rsidRDefault="00BB0522" w:rsidP="00BB0522" w:rsidR="000F1A1C" w:rsidRPr="009456D9">
      <w:pPr>
        <w:jc w:val="both"/>
        <w:rPr>
          <w:rFonts w:eastAsia="Calibri"/>
        </w:rPr>
      </w:pPr>
      <w:r w:rsidRPr="009456D9">
        <w:t xml:space="preserve">7. </w:t>
      </w:r>
      <w:r w:rsidRPr="009456D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9456D9">
      <w:pPr>
        <w:jc w:val="both"/>
        <w:rPr>
          <w:rFonts w:eastAsia="Calibri"/>
        </w:rPr>
      </w:pPr>
    </w:p>
    <w:p w:rsidRDefault="00BB0522" w:rsidP="00BB0522" w:rsidR="00BB0522" w:rsidRPr="009456D9">
      <w:pPr>
        <w:jc w:val="center"/>
      </w:pPr>
      <w:r w:rsidRPr="009456D9">
        <w:t>Obrazloženje</w:t>
      </w:r>
    </w:p>
    <w:p w:rsidRDefault="000F1A1C" w:rsidP="00BB0522" w:rsidR="000F1A1C" w:rsidRPr="009456D9">
      <w:pPr>
        <w:jc w:val="both"/>
      </w:pPr>
    </w:p>
    <w:p w:rsidRDefault="00FB76BC" w:rsidP="00BB0522" w:rsidR="00FB76BC" w:rsidRPr="009456D9">
      <w:pPr>
        <w:jc w:val="both"/>
      </w:pPr>
    </w:p>
    <w:p w:rsidRDefault="00A8600C" w:rsidP="00A8600C" w:rsidR="00A8600C" w:rsidRPr="009456D9">
      <w:pPr>
        <w:ind w:firstLine="708"/>
        <w:jc w:val="both"/>
      </w:pPr>
      <w:r w:rsidRPr="009456D9">
        <w:t xml:space="preserve">Podneskom zaprimljenim, kod ovog suda dana </w:t>
      </w:r>
      <w:r w:rsidR="00237972">
        <w:t>29.09.2016</w:t>
      </w:r>
      <w:r w:rsidRPr="009456D9">
        <w:t xml:space="preserve">. godine, vjerovnik </w:t>
      </w:r>
      <w:r w:rsidR="007F14D0" w:rsidRPr="009456D9">
        <w:t>Republika Hrvatska, Ministarstvo financija, Porezna uprava Područni ured Slavonija i Baranja, Vukovar, OIB 18683136487, zastupana po Županijskom državnom odvjetništvu u Vukovaru</w:t>
      </w:r>
      <w:r w:rsidRPr="009456D9">
        <w:t xml:space="preserve">, podnijela je prijedlog za otvaranjem stečajnog postupka nad dužnikom </w:t>
      </w:r>
      <w:r w:rsidR="00237972">
        <w:t>AGRO CIBALAE d.o.o., Vinkovci, Duga 110, MBS: 030120260, OIB: 64450822431</w:t>
      </w:r>
      <w:r w:rsidRPr="009456D9">
        <w:t xml:space="preserve">, uz koji prijedlog je dostavila dokaz o postojanju svoje tražbine i postojanju stečajnog razloga iz članka 6. stav 2. Stečajnog zakona: nesposobnosti za plaćanje. </w:t>
      </w:r>
      <w:r w:rsidR="00237972">
        <w:t xml:space="preserve"> </w:t>
      </w:r>
    </w:p>
    <w:p w:rsidRDefault="006A2C01" w:rsidP="00D131E5" w:rsidR="006A2C01" w:rsidRPr="009456D9">
      <w:pPr>
        <w:ind w:firstLine="708"/>
        <w:jc w:val="both"/>
      </w:pPr>
    </w:p>
    <w:p w:rsidRDefault="00BB0522" w:rsidP="00A8600C" w:rsidR="00FB76BC" w:rsidRPr="009456D9">
      <w:pPr>
        <w:ind w:firstLine="708"/>
        <w:jc w:val="both"/>
      </w:pPr>
      <w:r w:rsidRPr="009456D9">
        <w:t xml:space="preserve">Sud je utvrdio da je predlagatelj ovlašten za podnošenje predmetnoga prijedloga temeljem odredbe čl. </w:t>
      </w:r>
      <w:r w:rsidR="00D51CBE">
        <w:t>109. st. 1.</w:t>
      </w:r>
      <w:r w:rsidRPr="009456D9">
        <w:t xml:space="preserve"> </w:t>
      </w:r>
      <w:r w:rsidR="00095D0F" w:rsidRPr="009456D9">
        <w:rPr>
          <w:color w:val="000000"/>
        </w:rPr>
        <w:t>Stečajnog zakona (NN 71/15: dalje: SZ-a)</w:t>
      </w:r>
      <w:r w:rsidRPr="009456D9">
        <w:t>, a kako osoba iz čl. 110. st. 2. SZ-a nije podnijela prijedlog za otvaranje stečajnog postupka u propisanom roku, sud joj je po službenoj dužnosti naložio plaćanje predujma za namire</w:t>
      </w:r>
      <w:r w:rsidR="00A8600C" w:rsidRPr="009456D9">
        <w:t xml:space="preserve">nje troškova stečajnog postupka, dostavu popisa imovine i obveza dužnika kao i pisanog izvješća o financijsko-gospodarskom stanju dužnika </w:t>
      </w:r>
      <w:r w:rsidRPr="009456D9">
        <w:t>sukladno odredbi čl. 113., čl. 114. SZ-a, te odlučio kao u izreci temeljem odredbi čl. 16., čl.</w:t>
      </w:r>
      <w:r w:rsidR="0014722A" w:rsidRPr="009456D9">
        <w:t xml:space="preserve"> 17., čl. </w:t>
      </w:r>
      <w:r w:rsidR="00734E0A" w:rsidRPr="009456D9">
        <w:t xml:space="preserve">117, čl. </w:t>
      </w:r>
      <w:r w:rsidR="0014722A" w:rsidRPr="009456D9">
        <w:t xml:space="preserve">177., čl. 178. i čl. </w:t>
      </w:r>
      <w:r w:rsidR="006503A9" w:rsidRPr="009456D9">
        <w:t>180. SZ-a</w:t>
      </w:r>
      <w:r w:rsidRPr="009456D9">
        <w:t>.</w:t>
      </w:r>
    </w:p>
    <w:p w:rsidRDefault="006503A9" w:rsidP="00A8600C" w:rsidR="006503A9" w:rsidRPr="009456D9">
      <w:pPr>
        <w:ind w:firstLine="708"/>
        <w:jc w:val="both"/>
      </w:pPr>
    </w:p>
    <w:p w:rsidRDefault="00BB0522" w:rsidP="00095D0F" w:rsidR="005E26ED" w:rsidRPr="009456D9">
      <w:pPr>
        <w:jc w:val="center"/>
      </w:pPr>
      <w:r w:rsidRPr="009456D9">
        <w:t xml:space="preserve">U Osijeku </w:t>
      </w:r>
      <w:r w:rsidR="00D51CBE">
        <w:t>23</w:t>
      </w:r>
      <w:r w:rsidR="00B0792E" w:rsidRPr="009456D9">
        <w:t>. veljače 2017.</w:t>
      </w:r>
    </w:p>
    <w:p w:rsidRDefault="005E26ED" w:rsidP="005E26ED" w:rsidR="005E26ED" w:rsidRPr="009456D9">
      <w:pPr>
        <w:jc w:val="both"/>
      </w:pP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</w:r>
      <w:r w:rsidRPr="009456D9">
        <w:tab/>
        <w:t xml:space="preserve">         STEČAJNI SUDAC</w:t>
      </w:r>
    </w:p>
    <w:p w:rsidRDefault="005E26ED" w:rsidP="00737216" w:rsidR="005E26ED" w:rsidRPr="009456D9">
      <w:pPr>
        <w:ind w:left="4956"/>
        <w:jc w:val="center"/>
      </w:pPr>
      <w:r w:rsidRPr="009456D9">
        <w:t xml:space="preserve">       mr. sc. Boris Vuković</w:t>
      </w:r>
    </w:p>
    <w:p w:rsidRDefault="00FB76BC" w:rsidP="00737216" w:rsidR="00FB76BC" w:rsidRPr="009456D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3A4F15" w:rsidP="00737216" w:rsidR="003A4F15" w:rsidRPr="009456D9">
      <w:pPr>
        <w:ind w:left="4956"/>
        <w:jc w:val="center"/>
      </w:pPr>
    </w:p>
    <w:p w:rsidRDefault="005E26ED" w:rsidP="005E26ED" w:rsidR="005E26ED" w:rsidRPr="009456D9">
      <w:pPr>
        <w:jc w:val="both"/>
      </w:pPr>
      <w:r w:rsidRPr="009456D9">
        <w:t xml:space="preserve">Zapisničar: Danijela </w:t>
      </w:r>
      <w:proofErr w:type="spellStart"/>
      <w:r w:rsidRPr="009456D9">
        <w:t>Špeletić</w:t>
      </w:r>
      <w:proofErr w:type="spellEnd"/>
      <w:r w:rsidRPr="009456D9">
        <w:t xml:space="preserve">                                                                        </w:t>
      </w:r>
    </w:p>
    <w:p w:rsidRDefault="003A4F15" w:rsidP="00BB0522" w:rsidR="003A4F15" w:rsidRPr="009456D9">
      <w:pPr>
        <w:jc w:val="both"/>
      </w:pPr>
    </w:p>
    <w:p w:rsidRDefault="00A976DC" w:rsidP="00A976DC" w:rsidR="00A976DC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>POUKA O PRAVNOM LIJEKU:</w:t>
      </w:r>
    </w:p>
    <w:p w:rsidRDefault="00A976DC" w:rsidP="00A976DC" w:rsidR="00A976DC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9456D9">
      <w:pPr>
        <w:jc w:val="both"/>
      </w:pPr>
    </w:p>
    <w:p w:rsidRDefault="00A976DC" w:rsidP="00BB0522" w:rsidR="00A976DC" w:rsidRPr="009456D9">
      <w:pPr>
        <w:jc w:val="both"/>
      </w:pPr>
    </w:p>
    <w:p w:rsidRDefault="00BB0522" w:rsidP="00BB0522" w:rsidR="00BB0522" w:rsidRPr="009456D9">
      <w:pPr>
        <w:jc w:val="both"/>
      </w:pPr>
      <w:r w:rsidRPr="009456D9">
        <w:t>D N A:</w:t>
      </w:r>
    </w:p>
    <w:p w:rsidRDefault="00BB0522" w:rsidP="00BB0522" w:rsidR="00B11CC6" w:rsidRPr="009456D9">
      <w:pPr>
        <w:jc w:val="both"/>
      </w:pPr>
      <w:r w:rsidRPr="009456D9">
        <w:t>1.</w:t>
      </w:r>
      <w:r w:rsidR="00640529" w:rsidRPr="009456D9">
        <w:t xml:space="preserve"> </w:t>
      </w:r>
      <w:r w:rsidRPr="009456D9">
        <w:t xml:space="preserve">Zakonski zastupnik dužnika </w:t>
      </w:r>
      <w:r w:rsidR="003A4F15">
        <w:t xml:space="preserve">Ivan </w:t>
      </w:r>
      <w:proofErr w:type="spellStart"/>
      <w:r w:rsidR="003A4F15">
        <w:t>Kopilović</w:t>
      </w:r>
      <w:proofErr w:type="spellEnd"/>
      <w:r w:rsidR="003A4F15">
        <w:t>, Vinkovci, Duga ulica 110</w:t>
      </w:r>
    </w:p>
    <w:p w:rsidRDefault="00BB0522" w:rsidP="00BB0522" w:rsidR="003A4F15">
      <w:pPr>
        <w:jc w:val="both"/>
      </w:pPr>
      <w:r w:rsidRPr="009456D9">
        <w:t>2.</w:t>
      </w:r>
      <w:r w:rsidR="00640529" w:rsidRPr="009456D9">
        <w:t xml:space="preserve"> </w:t>
      </w:r>
      <w:r w:rsidRPr="009456D9">
        <w:t>Dužnik</w:t>
      </w:r>
      <w:r w:rsidR="00640529" w:rsidRPr="009456D9">
        <w:t xml:space="preserve"> </w:t>
      </w:r>
      <w:r w:rsidR="003A4F15">
        <w:t>AGRO CIBALAE d.o.o., Vinkovci, Duga 110</w:t>
      </w:r>
    </w:p>
    <w:p w:rsidRDefault="005E26ED" w:rsidP="00BB0522" w:rsidR="00BB0522" w:rsidRPr="009456D9">
      <w:pPr>
        <w:jc w:val="both"/>
      </w:pPr>
      <w:r w:rsidRPr="009456D9">
        <w:t>3. e-oglasna plo</w:t>
      </w:r>
      <w:r w:rsidR="00BB0522" w:rsidRPr="009456D9">
        <w:t>ča uz prijedlog</w:t>
      </w:r>
    </w:p>
    <w:p w:rsidRDefault="00BB0522" w:rsidP="00BB0522" w:rsidR="00BB0522" w:rsidRPr="009456D9">
      <w:pPr>
        <w:jc w:val="both"/>
      </w:pPr>
      <w:r w:rsidRPr="009456D9">
        <w:t>3.</w:t>
      </w:r>
      <w:r w:rsidR="00640529" w:rsidRPr="009456D9">
        <w:t xml:space="preserve"> </w:t>
      </w:r>
      <w:r w:rsidR="003F0A75" w:rsidRPr="009456D9">
        <w:t>k</w:t>
      </w:r>
      <w:r w:rsidRPr="009456D9">
        <w:t xml:space="preserve">al. </w:t>
      </w:r>
      <w:r w:rsidR="003A4F15">
        <w:t>21</w:t>
      </w:r>
      <w:r w:rsidR="005E26ED" w:rsidRPr="009456D9">
        <w:t>.03.2017.</w:t>
      </w: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456D9"/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  <w:t xml:space="preserve"> </w:t>
      </w:r>
      <w:r w:rsidRPr="009456D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 xml:space="preserve">                                                                                                                                </w:t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</w:r>
      <w:r w:rsidRPr="009456D9">
        <w:rPr>
          <w:sz w:val="24"/>
        </w:rPr>
        <w:tab/>
        <w:t xml:space="preserve">   </w:t>
      </w:r>
      <w:r w:rsidRPr="009456D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456D9">
      <w:pPr>
        <w:pStyle w:val="Tijeloteksta"/>
        <w:jc w:val="left"/>
        <w:rPr>
          <w:sz w:val="24"/>
        </w:rPr>
      </w:pPr>
    </w:p>
    <w:p w:rsidRDefault="006D3C3F" w:rsidP="008615FD" w:rsidR="006D3C3F" w:rsidRPr="009456D9"/>
    <w:sectPr w:rsidSect="00606835" w:rsidR="006D3C3F" w:rsidRPr="009456D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829" w:rsidR="00BE5829">
      <w:r>
        <w:separator/>
      </w:r>
    </w:p>
  </w:endnote>
  <w:endnote w:id="0" w:type="continuationSeparator">
    <w:p w:rsidRDefault="00BE5829" w:rsidR="00BE5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829" w:rsidR="00BE5829">
      <w:r>
        <w:separator/>
      </w:r>
    </w:p>
  </w:footnote>
  <w:footnote w:id="0" w:type="continuationSeparator">
    <w:p w:rsidRDefault="00BE5829" w:rsidR="00BE5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F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1C90" w:rsidP="00DC1C90" w:rsidR="00DC1C90">
    <w:pPr>
      <w:jc w:val="right"/>
    </w:pPr>
    <w:r>
      <w:t>7 St-2698/16-11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90" w:rsidP="00DC1C90" w:rsidR="00DC1C90">
    <w:pPr>
      <w:jc w:val="right"/>
    </w:pPr>
    <w:r>
      <w:t>7 St-2698/16-11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57C12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5FD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97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4F15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0B8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4774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62C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4D0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7F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56D9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737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1DC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6C6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014"/>
    <w:rsid w:val="00BD0A07"/>
    <w:rsid w:val="00BD1A0A"/>
    <w:rsid w:val="00BD1AA6"/>
    <w:rsid w:val="00BD5693"/>
    <w:rsid w:val="00BD6E08"/>
    <w:rsid w:val="00BD7A01"/>
    <w:rsid w:val="00BE018E"/>
    <w:rsid w:val="00BE0835"/>
    <w:rsid w:val="00BE267B"/>
    <w:rsid w:val="00BE550E"/>
    <w:rsid w:val="00BE559E"/>
    <w:rsid w:val="00BE5829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1D3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1CBE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1C90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842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6022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1C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5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5F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5F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F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F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1C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5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5F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5F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F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F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38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8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31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CIBALAE d.o.o. za poljoprivredu</izvorni_sadrzaj>
    <derivirana_varijabla naziv="DomainObject.Predmet.ProtustrankaFormated_1">  AGRO CIBALAE d.o.o. za poljoprivredu</derivirana_varijabla>
  </DomainObject.Predmet.ProtustrankaFormated>
  <DomainObject.Predmet.ProtustrankaFormatedOIB>
    <izvorni_sadrzaj>  AGRO CIBALAE d.o.o. za poljoprivredu, OIB 64450822431</izvorni_sadrzaj>
    <derivirana_varijabla naziv="DomainObject.Predmet.ProtustrankaFormatedOIB_1">  AGRO CIBALAE d.o.o. za poljoprivredu, OIB 64450822431</derivirana_varijabla>
  </DomainObject.Predmet.ProtustrankaFormatedOIB>
  <DomainObject.Predmet.ProtustrankaFormatedWithAdress>
    <izvorni_sadrzaj> AGRO CIBALAE d.o.o. za poljoprivredu, Duga 110, 32100 Vinkovci</izvorni_sadrzaj>
    <derivirana_varijabla naziv="DomainObject.Predmet.ProtustrankaFormatedWithAdress_1"> AGRO CIBALAE d.o.o. za poljoprivredu, Duga 110, 32100 Vinkovci</derivirana_varijabla>
  </DomainObject.Predmet.ProtustrankaFormatedWithAdress>
  <DomainObject.Predmet.ProtustrankaFormatedWithAdressOIB>
    <izvorni_sadrzaj> AGRO CIBALAE d.o.o. za poljoprivredu, OIB 64450822431, Duga 110, 32100 Vinkovci</izvorni_sadrzaj>
    <derivirana_varijabla naziv="DomainObject.Predmet.ProtustrankaFormatedWithAdressOIB_1"> AGRO CIBALAE d.o.o. za poljoprivredu, OIB 64450822431, Duga 110, 32100 Vinkovci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AGRO CIBALAE d.o.o. za poljoprivredu</item>
    </izvorni_sadrzaj>
    <derivirana_varijabla naziv="DomainObject.Predmet.ProtuStrankaListFormated_1">
      <item>AGRO CIBALAE d.o.o. za poljoprivredu</item>
    </derivirana_varijabla>
  </DomainObject.Predmet.ProtuStrankaListFormated>
  <DomainObject.Predmet.ProtuStrankaListFormatedOIB>
    <izvorni_sadrzaj>
      <item>AGRO CIBALAE d.o.o. za poljoprivredu, OIB 64450822431</item>
    </izvorni_sadrzaj>
    <derivirana_varijabla naziv="DomainObject.Predmet.ProtuStrankaListFormatedOIB_1">
      <item>AGRO CIBALAE d.o.o. za poljoprivredu, OIB 64450822431</item>
    </derivirana_varijabla>
  </DomainObject.Predmet.ProtuStrankaListFormatedOIB>
  <DomainObject.Predmet.ProtuStrankaListFormatedWithAdress>
    <izvorni_sadrzaj>
      <item>AGRO CIBALAE d.o.o. za poljoprivredu, Duga 110, 32100 Vinkovci</item>
    </izvorni_sadrzaj>
    <derivirana_varijabla naziv="DomainObject.Predmet.ProtuStrankaListFormatedWithAdress_1">
      <item>AGRO CIBALAE d.o.o. za poljoprivredu, Duga 110, 32100 Vinkovci</item>
    </derivirana_varijabla>
  </DomainObject.Predmet.ProtuStrankaListFormatedWithAdress>
  <DomainObject.Predmet.ProtuStrankaListFormatedWithAdressOIB>
    <izvorni_sadrzaj>
      <item>AGRO CIBALAE d.o.o. za poljoprivredu, OIB 64450822431, Duga 110, 32100 Vinkovci</item>
    </izvorni_sadrzaj>
    <derivirana_varijabla naziv="DomainObject.Predmet.ProtuStrankaListFormatedWithAdressOIB_1">
      <item>AGRO CIBALAE d.o.o. za poljoprivredu, OIB 64450822431, Duga 110, 32100 Vinkovci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CIBALAE d.o.o. za poljoprivredu</item>
      <item>RH MINISTARSTVO FINANCIJA POREZNA UPRAVA</item>
    </izvorni_sadrzaj>
    <derivirana_varijabla naziv="DomainObject.Predmet.SudioniciListNaziv_1">
      <item>AGRO CIBALAE d.o.o. za poljoprivredu</item>
      <item>RH MINISTARSTVO FINANCIJA POREZNA UPRAVA</item>
    </derivirana_varijabla>
  </DomainObject.Predmet.SudioniciListNaziv>
  <DomainObject.Predmet.SudioniciListAdressOIB>
    <izvorni_sadrzaj>
      <item>AGRO CIBALAE d.o.o. za poljoprivredu, OIB 64450822431, Duga 110,32100 Vinkovci</item>
      <item>RH MINISTARSTVO FINANCIJA POREZNA UPRAVA, OIB 18683136487</item>
    </izvorni_sadrzaj>
    <derivirana_varijabla naziv="DomainObject.Predmet.SudioniciListAdressOIB_1">
      <item>AGRO CIBALAE d.o.o. za poljoprivredu, OIB 64450822431, Duga 110,32100 Vinkovci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64450822431</item>
      <item>, OIB 18683136487</item>
    </izvorni_sadrzaj>
    <derivirana_varijabla naziv="DomainObject.Predmet.SudioniciListNazivOIB_1">
      <item>, OIB 64450822431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E7F11-4AB3-4A18-9248-0DE541378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742</properties:Words>
  <properties:Characters>4114</properties:Characters>
  <properties:Lines>165</properties:Lines>
  <properties:Paragraphs>31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2017-02-23T10:02:00Z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