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3d07" w14:paraId="8353d07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D7B9B">
        <w:t>4233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4D7B9B">
        <w:t xml:space="preserve"> SAVA-ZAGREB, d.o.o., Zagreb, Zagrebačka avenija 7, OIB </w:t>
      </w:r>
      <w:r w:rsidR="004D7B9B" w:rsidRPr="00EE5654">
        <w:t>17751872917</w:t>
      </w:r>
      <w:r w:rsidR="004D7B9B">
        <w:t xml:space="preserve">, </w:t>
      </w:r>
      <w:r w:rsidR="002A6941">
        <w:rPr>
          <w:lang w:val="hr-HR"/>
        </w:rPr>
        <w:t>10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4D7B9B">
        <w:rPr>
          <w:szCs w:val="24"/>
          <w:lang w:val="hr-HR"/>
        </w:rPr>
        <w:t xml:space="preserve">Biserka Prišlin, Zaprešić, Ferde livadića 6, OIB </w:t>
      </w:r>
      <w:r w:rsidR="004D7B9B" w:rsidRPr="004D7B9B">
        <w:rPr>
          <w:szCs w:val="24"/>
          <w:lang w:val="hr-HR"/>
        </w:rPr>
        <w:t>63041825563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D7B9B">
        <w:rPr>
          <w:szCs w:val="24"/>
          <w:lang w:val="hr-HR"/>
        </w:rPr>
        <w:t xml:space="preserve"> </w:t>
      </w:r>
      <w:r w:rsidR="004D7B9B">
        <w:t xml:space="preserve">SAVA-ZAGREB, d.o.o., Zagreb, Zagrebačka avenija 7, OIB </w:t>
      </w:r>
      <w:r w:rsidR="004D7B9B" w:rsidRPr="00EE5654">
        <w:t>17751872917</w:t>
      </w:r>
      <w:r w:rsidR="004D7B9B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4D7B9B">
        <w:rPr>
          <w:szCs w:val="24"/>
          <w:lang w:val="hr-HR"/>
        </w:rPr>
        <w:t xml:space="preserve"> Biserka Prišlin, Zaprešić, Ferde livadića 6, OIB </w:t>
      </w:r>
      <w:r w:rsidR="004D7B9B" w:rsidRPr="004D7B9B">
        <w:rPr>
          <w:szCs w:val="24"/>
          <w:lang w:val="hr-HR"/>
        </w:rPr>
        <w:t>63041825563</w:t>
      </w:r>
      <w:r w:rsidR="004D7B9B">
        <w:rPr>
          <w:szCs w:val="24"/>
          <w:lang w:val="hr-HR"/>
        </w:rPr>
        <w:t>,</w:t>
      </w:r>
      <w:r w:rsidR="002A6941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2A6941">
        <w:rPr>
          <w:szCs w:val="24"/>
          <w:lang w:val="hr-HR"/>
        </w:rPr>
        <w:t>10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F727E2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F727E2">
        <w:rPr>
          <w:szCs w:val="24"/>
          <w:lang w:val="hr-HR"/>
        </w:rPr>
        <w:t>,</w:t>
      </w:r>
      <w:r w:rsidR="00F727E2">
        <w:t>v.r.</w:t>
      </w:r>
    </w:p>
    <w:p w:rsidRDefault="00F727E2" w:rsidP="00492E13" w:rsidR="00F727E2">
      <w:pPr>
        <w:jc w:val="center"/>
      </w:pPr>
    </w:p>
    <w:p w:rsidRDefault="00F727E2" w:rsidP="002152A3" w:rsidR="00F727E2">
      <w:pPr>
        <w:jc w:val="right"/>
      </w:pPr>
      <w:r>
        <w:t>za točnost otpravka</w:t>
      </w:r>
    </w:p>
    <w:p w:rsidRDefault="00F727E2" w:rsidP="002152A3" w:rsidR="00F727E2">
      <w:pPr>
        <w:jc w:val="right"/>
      </w:pPr>
      <w:r>
        <w:t>ovlašteni službenik</w:t>
      </w:r>
    </w:p>
    <w:p w:rsidRDefault="00F727E2" w:rsidP="002152A3" w:rsidR="00F727E2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D7B9B">
          <w:t>4233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4339E0"/>
    <w:rsid w:val="0044587B"/>
    <w:rsid w:val="004C5A0A"/>
    <w:rsid w:val="004D7B9B"/>
    <w:rsid w:val="004F752E"/>
    <w:rsid w:val="00553316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8B3909"/>
    <w:rsid w:val="0090009A"/>
    <w:rsid w:val="00916516"/>
    <w:rsid w:val="00924303"/>
    <w:rsid w:val="00955EA5"/>
    <w:rsid w:val="00972E53"/>
    <w:rsid w:val="009B1D4B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727E2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72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7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72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7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zastupanog po punomoćniku Biserka Prišlin</izvorni_sadrzaj>
    <derivirana_varijabla naziv="DomainObject.Predmet.ProtustrankaFormated_1">  SAVA-ZAGREB, d.o.o. zastupanog po punomoćniku Biserka Prišlin</derivirana_varijabla>
  </DomainObject.Predmet.ProtustrankaFormated>
  <DomainObject.Predmet.ProtustrankaFormatedOIB>
    <izvorni_sadrzaj>  SAVA-ZAGREB, d.o.o., OIB 17751872917 zastupanog po punomoćniku Biserka Prišlin</izvorni_sadrzaj>
    <derivirana_varijabla naziv="DomainObject.Predmet.ProtustrankaFormatedOIB_1">  SAVA-ZAGREB, d.o.o., OIB 17751872917 zastupanog po punomoćniku Biserka Prišlin</derivirana_varijabla>
  </DomainObject.Predmet.ProtustrankaFormatedOIB>
  <DomainObject.Predmet.ProtustrankaFormatedWithAdress>
    <izvorni_sadrzaj> SAVA-ZAGREB, d.o.o., Zagrebačka avenija 7, 10000 Zagreb zastupanog po punomoćniku Biserka Prišlin</izvorni_sadrzaj>
    <derivirana_varijabla naziv="DomainObject.Predmet.ProtustrankaFormatedWithAdress_1"> SAVA-ZAGREB, d.o.o., Zagrebačka avenija 7, 10000 Zagreb zastupanog po punomoćniku Biserka Prišlin</derivirana_varijabla>
  </DomainObject.Predmet.ProtustrankaFormatedWithAdress>
  <DomainObject.Predmet.ProtustrankaFormatedWithAdressOIB>
    <izvorni_sadrzaj> SAVA-ZAGREB, d.o.o., OIB 17751872917, Zagrebačka avenija 7, 10000 Zagreb zastupanog po punomoćniku Biserka Prišlin</izvorni_sadrzaj>
    <derivirana_varijabla naziv="DomainObject.Predmet.ProtustrankaFormatedWithAdressOIB_1"> SAVA-ZAGREB, d.o.o., OIB 17751872917, Zagrebačka avenija 7, 10000 Zagreb zastupanog po punomoćniku Biserka Prišlin</derivirana_varijabla>
  </DomainObject.Predmet.ProtustrankaFormatedWithAdressOIB>
  <DomainObject.Predmet.ProtustrankaWithAdress>
    <izvorni_sadrzaj>SAVA-ZAGREB, d.o.o. Zagrebačka avenija 7, 10000 Zagreb</izvorni_sadrzaj>
    <derivirana_varijabla naziv="DomainObject.Predmet.ProtustrankaWithAdress_1">SAVA-ZAGREB, d.o.o. Zagrebačka avenija 7, 10000 Zagreb</derivirana_varijabla>
  </DomainObject.Predmet.ProtustrankaWithAdress>
  <DomainObject.Predmet.ProtustrankaWithAdressOIB>
    <izvorni_sadrzaj>SAVA-ZAGREB, d.o.o., OIB 17751872917, Zagrebačka avenija 7, 10000 Zagreb</izvorni_sadrzaj>
    <derivirana_varijabla naziv="DomainObject.Predmet.ProtustrankaWithAdressOIB_1">SAVA-ZAGREB, d.o.o., OIB 17751872917, Zagrebačka avenija 7, 10000 Zagreb</derivirana_varijabla>
  </DomainObject.Predmet.ProtustrankaWithAdressOIB>
  <DomainObject.Predmet.ProtustrankaNazivFormated>
    <izvorni_sadrzaj>SAVA-ZAGREB, d.o.o.</izvorni_sadrzaj>
    <derivirana_varijabla naziv="DomainObject.Predmet.ProtustrankaNazivFormated_1">SAVA-ZAGREB, d.o.o.</derivirana_varijabla>
  </DomainObject.Predmet.ProtustrankaNazivFormated>
  <DomainObject.Predmet.ProtustrankaNazivFormatedOIB>
    <izvorni_sadrzaj>SAVA-ZAGREB, d.o.o., OIB 17751872917</izvorni_sadrzaj>
    <derivirana_varijabla naziv="DomainObject.Predmet.ProtustrankaNazivFormatedOIB_1">SAVA-ZAGREB, d.o.o.,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zastupanog po punomoćniku Biserka Prišlin</item>
    </izvorni_sadrzaj>
    <derivirana_varijabla naziv="DomainObject.Predmet.ProtuStrankaListFormated_1">
      <item>SAVA-ZAGREB, d.o.o. zastupanog po punomoćniku Biserka Prišlin</item>
    </derivirana_varijabla>
  </DomainObject.Predmet.ProtuStrankaListFormated>
  <DomainObject.Predmet.ProtuStrankaListFormatedOIB>
    <izvorni_sadrzaj>
      <item>SAVA-ZAGREB, d.o.o., OIB 17751872917 zastupanog po punomoćniku Biserka Prišlin</item>
    </izvorni_sadrzaj>
    <derivirana_varijabla naziv="DomainObject.Predmet.ProtuStrankaListFormatedOIB_1">
      <item>SAVA-ZAGREB, d.o.o., OIB 17751872917 zastupanog po punomoćniku Biserka Prišlin</item>
    </derivirana_varijabla>
  </DomainObject.Predmet.ProtuStrankaListFormatedOIB>
  <DomainObject.Predmet.ProtuStrankaListFormatedWithAdress>
    <izvorni_sadrzaj>
      <item>SAVA-ZAGREB, d.o.o., Zagrebačka avenija 7, 10000 Zagreb zastupanog po punomoćniku Biserka Prišlin</item>
    </izvorni_sadrzaj>
    <derivirana_varijabla naziv="DomainObject.Predmet.ProtuStrankaListFormatedWithAdress_1">
      <item>SAVA-ZAGREB, d.o.o.,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d.o.o., OIB 17751872917, Zagrebačka avenija 7, 10000 Zagreb zastupanog po punomoćniku Biserka Prišlin</item>
    </izvorni_sadrzaj>
    <derivirana_varijabla naziv="DomainObject.Predmet.ProtuStrankaListFormatedWithAdressOIB_1">
      <item>SAVA-ZAGREB, d.o.o.,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</item>
    </izvorni_sadrzaj>
    <derivirana_varijabla naziv="DomainObject.Predmet.ProtuStrankaListNazivFormated_1">
      <item>SAVA-ZAGREB, d.o.o.</item>
    </derivirana_varijabla>
  </DomainObject.Predmet.ProtuStrankaListNazivFormated>
  <DomainObject.Predmet.ProtuStrankaListNazivFormatedOIB>
    <izvorni_sadrzaj>
      <item>SAVA-ZAGREB, d.o.o., OIB 17751872917</item>
    </izvorni_sadrzaj>
    <derivirana_varijabla naziv="DomainObject.Predmet.ProtuStrankaListNazivFormatedOIB_1">
      <item>SAVA-ZAGREB, d.o.o., OIB 17751872917</item>
    </derivirana_varijabla>
  </DomainObject.Predmet.ProtuStrankaListNazivFormatedOIB>
  <DomainObject.Predmet.OstaliListFormated>
    <izvorni_sadrzaj>
      <item>Biserka Prišlin punomoćnik sudionika u postupku SAVA-ZAGREB, d.o.o.</item>
    </izvorni_sadrzaj>
    <derivirana_varijabla naziv="DomainObject.Predmet.OstaliListFormated_1">
      <item>Biserka Prišlin punomoćnik sudionika u postupku SAVA-ZAGREB, d.o.o.</item>
    </derivirana_varijabla>
  </DomainObject.Predmet.OstaliListFormated>
  <DomainObject.Predmet.OstaliListFormatedOIB>
    <izvorni_sadrzaj>
      <item>Biserka Prišlin, OIB 63041825563 punomoćnik sudionika u postupku SAVA-ZAGREB, d.o.o.</item>
    </izvorni_sadrzaj>
    <derivirana_varijabla naziv="DomainObject.Predmet.OstaliListFormatedOIB_1">
      <item>Biserka Prišlin, OIB 63041825563 punomoćnik sudionika u postupku SAVA-ZAGREB, d.o.o.</item>
    </derivirana_varijabla>
  </DomainObject.Predmet.OstaliListFormatedOIB>
  <DomainObject.Predmet.OstaliListFormatedWithAdress>
    <izvorni_sadrzaj>
      <item>Biserka Prišlin, FERDE LIVADIĆA 6, 10290 Zaprešić punomoćnik sudionika u postupku SAVA-ZAGREB, d.o.o.</item>
    </izvorni_sadrzaj>
    <derivirana_varijabla naziv="DomainObject.Predmet.OstaliListFormatedWithAdress_1">
      <item>Biserka Prišlin, FERDE LIVADIĆA 6, 10290 Zaprešić punomoćnik sudionika u postupku SAVA-ZAGREB, d.o.o.</item>
    </derivirana_varijabla>
  </DomainObject.Predmet.OstaliListFormatedWithAdress>
  <DomainObject.Predmet.OstaliListFormatedWithAdressOIB>
    <izvorni_sadrzaj>
      <item>Biserka Prišlin, OIB 63041825563, FERDE LIVADIĆA 6, 10290 Zaprešić punomoćnik sudionika u postupku SAVA-ZAGREB, d.o.o.</item>
    </izvorni_sadrzaj>
    <derivirana_varijabla naziv="DomainObject.Predmet.OstaliListFormatedWithAdressOIB_1">
      <item>Biserka Prišlin, OIB 63041825563, FERDE LIVADIĆA 6, 10290 Zaprešić punomoćnik sudionika u postupku SAVA-ZAGREB, d.o.o.</item>
    </derivirana_varijabla>
  </DomainObject.Predmet.OstaliListFormatedWithAdressOIB>
  <DomainObject.Predmet.OstaliListNazivFormated>
    <izvorni_sadrzaj>
      <item>Biserka Prišlin</item>
    </izvorni_sadrzaj>
    <derivirana_varijabla naziv="DomainObject.Predmet.OstaliListNazivFormated_1">
      <item>Biserka Prišlin</item>
    </derivirana_varijabla>
  </DomainObject.Predmet.OstaliListNazivFormated>
  <DomainObject.Predmet.OstaliListNazivFormatedOIB>
    <izvorni_sadrzaj>
      <item>Biserka Prišlin, OIB 63041825563</item>
    </izvorni_sadrzaj>
    <derivirana_varijabla naziv="DomainObject.Predmet.OstaliListNazivFormatedOIB_1">
      <item>Biserka Prišlin, OIB 63041825563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</izvorni_sadrzaj>
    <derivirana_varijabla naziv="DomainObject.Predmet.ProtustrankaIDrugi_1">SAVA-ZAGREB,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d.o.o., OIB 17751872917, Zagrebačka avenija 7, 10000 Zagreb</izvorni_sadrzaj>
    <derivirana_varijabla naziv="DomainObject.Predmet.ProtustrankaIDrugiAdressOIB_1">SAVA-ZAGREB, d.o.o.,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</item>
      <item>Biserka Prišlin</item>
      <item>Biserka Prišlin</item>
    </izvorni_sadrzaj>
    <derivirana_varijabla naziv="DomainObject.Predmet.SudioniciListNaziv_1">
      <item>FINA Regionalni centar Zagreb</item>
      <item>SAVA-ZAGREB, d.o.o.</item>
      <item>Biserka Prišlin</item>
      <item>Biserka Prišlin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</izvorni_sadrzaj>
    <derivirana_varijabla naziv="DomainObject.Predmet.SudioniciListAdressOIB_1"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</izvorni_sadrzaj>
    <derivirana_varijabla naziv="DomainObject.Predmet.SudioniciListNazivOIB_1">
      <item>, OIB 85821130368</item>
      <item>, OIB 17751872917</item>
      <item>, OIB 63041825563</item>
      <item>, OIB 63041825563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472</properties:Words>
  <properties:Characters>2337</properties:Characters>
  <properties:Lines>65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2017-02-10T09:29:00Z</dcterms:created>
  <dc:creator>MINISTARSTVO PRAVOSUĐA</dc:creator>
  <cp:lastModifiedBy>Višnja Svečak</cp:lastModifiedBy>
  <cp:lastPrinted>2017-02-10T09:38:00Z</cp:lastPrinted>
  <dcterms:modified xmlns:xsi="http://www.w3.org/2001/XMLSchema-instance" xsi:type="dcterms:W3CDTF">2017-02-10T09:38:00Z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