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f394" w14:paraId="dacf394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  <w:r w:rsidR="00E72C81" w:rsidRPr="00E46CF0">
        <w:t>Posl. br</w:t>
      </w:r>
      <w:r w:rsidR="00E72C81">
        <w:t>oj: 4</w:t>
      </w:r>
      <w:r w:rsidR="00E72C81" w:rsidRPr="00E46CF0">
        <w:t xml:space="preserve"> St-</w:t>
      </w:r>
      <w:r w:rsidR="00E72C81">
        <w:t>902/2016-26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F21B06">
        <w:t xml:space="preserve"> 12</w:t>
      </w:r>
      <w:r w:rsidR="00B9655B">
        <w:t xml:space="preserve">. </w:t>
      </w:r>
      <w:r w:rsidR="00F21B06">
        <w:t>siječnja</w:t>
      </w:r>
      <w:r w:rsidR="001409EC">
        <w:t xml:space="preserve"> 201</w:t>
      </w:r>
      <w:r w:rsidR="00F21B06">
        <w:t>7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BB6FE3">
        <w:t>10:00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BB6FE3" w:rsidP="00917194" w:rsidR="00BB6FE3">
      <w:pPr>
        <w:jc w:val="center"/>
        <w:rPr>
          <w:b/>
        </w:rPr>
      </w:pPr>
      <w:r w:rsidRPr="00BB6FE3">
        <w:rPr>
          <w:b/>
        </w:rPr>
        <w:t xml:space="preserve">STELLA DVADESET d.o.o. „u stečaju“, Umag, </w:t>
      </w:r>
    </w:p>
    <w:p w:rsidRDefault="00BB6FE3" w:rsidP="00917194" w:rsidR="00F21B06">
      <w:pPr>
        <w:jc w:val="center"/>
      </w:pPr>
      <w:r w:rsidRPr="00BB6FE3">
        <w:rPr>
          <w:b/>
        </w:rPr>
        <w:t>Monterol, Stella Maris 19, OIB: 09465165265</w:t>
      </w:r>
    </w:p>
    <w:p w:rsidRDefault="00F21B06" w:rsidP="00917194" w:rsidR="00F21B06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BB6FE3">
        <w:t>Sav</w:t>
      </w:r>
      <w:r w:rsidR="00C73833">
        <w:t>o</w:t>
      </w:r>
      <w:r w:rsidR="00BB6FE3">
        <w:t xml:space="preserve"> Filipović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B6FE3">
        <w:t>10:00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A16D8B" w:rsidR="009E6DE0">
      <w:pPr>
        <w:jc w:val="both"/>
      </w:pPr>
      <w:r>
        <w:tab/>
      </w:r>
      <w:r w:rsidR="00A16D8B">
        <w:t xml:space="preserve">1/ </w:t>
      </w:r>
      <w:r w:rsidR="00F44F12">
        <w:t xml:space="preserve">Za </w:t>
      </w:r>
      <w:r w:rsidR="00664562">
        <w:t>RH- Željko Perčinlić, zamjenik u ŽDO u Puli-Pola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7921E2">
        <w:t>23</w:t>
      </w:r>
      <w:r w:rsidR="00B9655B">
        <w:t xml:space="preserve">. </w:t>
      </w:r>
      <w:r w:rsidR="0018708B">
        <w:t>rujna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18708B">
        <w:t>i</w:t>
      </w:r>
      <w:r>
        <w:t xml:space="preserve"> upravitelj</w:t>
      </w:r>
      <w:r w:rsidR="0018708B">
        <w:t xml:space="preserve"> </w:t>
      </w:r>
      <w:r w:rsidR="00957255">
        <w:t>Sav</w:t>
      </w:r>
      <w:r w:rsidR="00BE033C">
        <w:t>o</w:t>
      </w:r>
      <w:r w:rsidR="00957255">
        <w:t xml:space="preserve"> Filipović</w:t>
      </w:r>
      <w:r w:rsidR="003E2333">
        <w:t xml:space="preserve"> </w:t>
      </w:r>
      <w:r w:rsidR="00957255">
        <w:t>21</w:t>
      </w:r>
      <w:r w:rsidR="00B9655B">
        <w:t xml:space="preserve">. </w:t>
      </w:r>
      <w:r w:rsidR="0018708B">
        <w:t>prosinca</w:t>
      </w:r>
      <w:r w:rsidR="00B9655B">
        <w:t xml:space="preserve"> 2016. </w:t>
      </w:r>
      <w:r>
        <w:t>godine dostavi</w:t>
      </w:r>
      <w:r w:rsidR="0018708B">
        <w:t>o</w:t>
      </w:r>
      <w:r>
        <w:t xml:space="preserve"> sudu izvješće za ispitno ročište koje je objavljeno na e-oglasnoj ploči suda </w:t>
      </w:r>
      <w:r w:rsidR="007921E2">
        <w:t>23</w:t>
      </w:r>
      <w:r w:rsidR="009E0BA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9655B">
        <w:t xml:space="preserve">. </w:t>
      </w:r>
      <w:r w:rsidR="00C86EFD">
        <w:t>prosinca</w:t>
      </w:r>
      <w:r w:rsidR="00B9655B">
        <w:t xml:space="preserve">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9E0BAA">
        <w:t>7</w:t>
      </w:r>
      <w:r w:rsidR="003D6958">
        <w:t xml:space="preserve"> tražbin</w:t>
      </w:r>
      <w:r w:rsidR="00541CF6">
        <w:t>a</w:t>
      </w:r>
      <w:r w:rsidR="003D6958">
        <w:t xml:space="preserve"> </w:t>
      </w:r>
      <w:r w:rsidR="00B9655B">
        <w:t>II. višeg isplatnog reda</w:t>
      </w:r>
      <w:r w:rsidR="005B6A6E">
        <w:t xml:space="preserve"> u ukupnom iznosu </w:t>
      </w:r>
      <w:r w:rsidR="00460A37">
        <w:t>701.720,92</w:t>
      </w:r>
      <w:r w:rsidR="00B9655B">
        <w:t xml:space="preserve"> kn.</w:t>
      </w:r>
    </w:p>
    <w:p w:rsidRDefault="00B17425" w:rsidP="00250C34" w:rsidR="00B17425">
      <w:pPr>
        <w:ind w:firstLine="720"/>
        <w:jc w:val="both"/>
      </w:pPr>
    </w:p>
    <w:p w:rsidRDefault="00B17425" w:rsidP="00250C34" w:rsidR="00B17425">
      <w:pPr>
        <w:ind w:firstLine="720"/>
        <w:jc w:val="both"/>
      </w:pPr>
      <w:r>
        <w:t xml:space="preserve">Utvrđuje se da su prijavljena dva razlučna prava (koja nisu predmet ispitivanja). 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592443" w:rsidP="00592443" w:rsidR="00B9655B">
      <w:pPr>
        <w:ind w:firstLine="708"/>
        <w:jc w:val="both"/>
      </w:pPr>
      <w:r w:rsidRPr="00CF43B1">
        <w:rPr>
          <w:b/>
        </w:rPr>
        <w:t xml:space="preserve">1. </w:t>
      </w:r>
      <w:r w:rsidR="000D4F30">
        <w:t xml:space="preserve">Vjerovnik </w:t>
      </w:r>
      <w:r w:rsidR="00F25E4B">
        <w:t>Suvlasnici stambene zgrade u Umagu</w:t>
      </w:r>
      <w:r w:rsidR="007706B5">
        <w:t>, Stella Maris 19,</w:t>
      </w:r>
      <w:r w:rsidR="00AD588E" w:rsidRPr="00AD588E">
        <w:t xml:space="preserve"> </w:t>
      </w:r>
      <w:r w:rsidR="00B9655B">
        <w:t>prijavi</w:t>
      </w:r>
      <w:r w:rsidR="000D4F30">
        <w:t>l</w:t>
      </w:r>
      <w:r w:rsidR="00F25E4B">
        <w:t>i</w:t>
      </w:r>
      <w:r w:rsidR="00B9655B">
        <w:t xml:space="preserve"> </w:t>
      </w:r>
      <w:r w:rsidR="00F25E4B">
        <w:t>su</w:t>
      </w:r>
      <w:r w:rsidR="00B9655B">
        <w:t xml:space="preserve"> tražbinu u iznosu od </w:t>
      </w:r>
      <w:r w:rsidR="00F25E4B">
        <w:t>12.803,65</w:t>
      </w:r>
      <w:r w:rsidR="00B9655B">
        <w:t xml:space="preserve"> kn </w:t>
      </w:r>
      <w:r w:rsidR="00717605">
        <w:t>temeljem vjerodostojn</w:t>
      </w:r>
      <w:r w:rsidR="00F25E4B">
        <w:t>e</w:t>
      </w:r>
      <w:r w:rsidR="00717605">
        <w:t xml:space="preserve"> isprav</w:t>
      </w:r>
      <w:r w:rsidR="00F25E4B">
        <w:t>e</w:t>
      </w:r>
      <w:r w:rsidR="00717605">
        <w:t>.</w:t>
      </w:r>
      <w:r w:rsidR="00B9655B">
        <w:t xml:space="preserve"> </w:t>
      </w:r>
    </w:p>
    <w:p w:rsidRDefault="00592443" w:rsidP="00592443" w:rsidR="0059244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 w:rsidR="00717605">
        <w:t>I</w:t>
      </w:r>
      <w:r w:rsidRPr="00CF43B1">
        <w:t>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>
      <w:pPr>
        <w:ind w:firstLine="708"/>
        <w:jc w:val="both"/>
      </w:pPr>
      <w:r w:rsidRPr="00CF43B1">
        <w:t xml:space="preserve">Stečajni sudac objavljuje da se tražbina stečajnog vjerovnika </w:t>
      </w:r>
      <w:r w:rsidR="00501F8B">
        <w:t>Suvlasnici stambene zgrade u Umagu</w:t>
      </w:r>
      <w:r w:rsidR="003E2333">
        <w:t xml:space="preserve"> </w:t>
      </w:r>
      <w:r w:rsidRPr="00CF43B1">
        <w:t xml:space="preserve">smatra utvrđenom u iznosu od </w:t>
      </w:r>
      <w:r w:rsidR="00501F8B">
        <w:t xml:space="preserve">12.803,65 </w:t>
      </w:r>
      <w:r w:rsidR="003E2333">
        <w:t xml:space="preserve">kn </w:t>
      </w:r>
      <w:r w:rsidR="00AD588E">
        <w:t xml:space="preserve">i razvrstava se u </w:t>
      </w:r>
      <w:r w:rsidR="00717605">
        <w:t>I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B9655B" w:rsidP="00592443" w:rsidR="00B9655B">
      <w:pPr>
        <w:ind w:firstLine="708"/>
        <w:jc w:val="both"/>
      </w:pPr>
    </w:p>
    <w:p w:rsidRDefault="00B9655B" w:rsidP="00592443" w:rsidR="00B9655B" w:rsidRPr="00CF43B1">
      <w:pPr>
        <w:ind w:firstLine="708"/>
        <w:jc w:val="both"/>
      </w:pPr>
      <w:r w:rsidRPr="00B9655B">
        <w:rPr>
          <w:b/>
        </w:rPr>
        <w:t>2.</w:t>
      </w:r>
      <w:r>
        <w:t xml:space="preserve"> Vjerovnik </w:t>
      </w:r>
      <w:r w:rsidR="00501F8B">
        <w:t>Grad Umag</w:t>
      </w:r>
      <w:r w:rsidR="001732D0">
        <w:t>,</w:t>
      </w:r>
      <w:r w:rsidR="007706B5">
        <w:t xml:space="preserve"> G. Garibaldi 6, OIB: 84097228497, </w:t>
      </w:r>
      <w:r>
        <w:t xml:space="preserve">prijavio je tražbinu u iznosu od </w:t>
      </w:r>
      <w:r w:rsidR="00501F8B">
        <w:t>15.047,72</w:t>
      </w:r>
      <w:r>
        <w:t xml:space="preserve"> kn </w:t>
      </w:r>
      <w:r w:rsidR="001732D0">
        <w:t xml:space="preserve">temeljem </w:t>
      </w:r>
      <w:r w:rsidR="00501F8B">
        <w:t xml:space="preserve">vjerodostojne isprave i ovršne </w:t>
      </w:r>
      <w:r w:rsidR="001732D0">
        <w:t>isprave.</w:t>
      </w:r>
      <w:r w:rsidR="003E2333">
        <w:t xml:space="preserve">  </w:t>
      </w:r>
      <w:r>
        <w:t xml:space="preserve">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="001732D0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 w:rsidR="00947B76">
        <w:t>Grad Umag</w:t>
      </w:r>
      <w:r w:rsidR="00377F20">
        <w:t xml:space="preserve"> </w:t>
      </w:r>
      <w:r>
        <w:t>smatra u</w:t>
      </w:r>
      <w:r w:rsidRPr="00CF43B1">
        <w:t xml:space="preserve">tvrđenom u iznosu od </w:t>
      </w:r>
      <w:r w:rsidR="00947B76">
        <w:t>15.047,72</w:t>
      </w:r>
      <w:r w:rsidR="00377F20">
        <w:t xml:space="preserve"> </w:t>
      </w:r>
      <w:r w:rsidR="003E2333">
        <w:t xml:space="preserve">kn </w:t>
      </w:r>
      <w:r>
        <w:t xml:space="preserve">i razvrstava se u </w:t>
      </w:r>
      <w:r w:rsidR="00377F20">
        <w:t>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287AC6" w:rsidP="00287AC6" w:rsidR="00287AC6">
      <w:pPr>
        <w:ind w:firstLine="708"/>
        <w:jc w:val="both"/>
      </w:pPr>
    </w:p>
    <w:p w:rsidRDefault="00B9655B" w:rsidP="00B9655B" w:rsidR="00B9655B">
      <w:pPr>
        <w:ind w:firstLine="708"/>
        <w:jc w:val="both"/>
      </w:pPr>
      <w:r w:rsidRPr="00B9655B">
        <w:rPr>
          <w:b/>
        </w:rPr>
        <w:t>3.</w:t>
      </w:r>
      <w:r>
        <w:t xml:space="preserve"> Vjerovnik </w:t>
      </w:r>
      <w:r w:rsidR="00947B76">
        <w:t>HRVATSKE VODE</w:t>
      </w:r>
      <w:r w:rsidR="007476FE">
        <w:t>, Ulica Grada Vukovara 220, OIB:28921383001,</w:t>
      </w:r>
      <w:r w:rsidR="00377F20">
        <w:t xml:space="preserve"> </w:t>
      </w:r>
      <w:r>
        <w:t xml:space="preserve"> prijavio je tražbinu u iznosu od </w:t>
      </w:r>
      <w:r w:rsidR="00947B76">
        <w:t>6.742,84</w:t>
      </w:r>
      <w:r>
        <w:t xml:space="preserve"> kn temeljem </w:t>
      </w:r>
      <w:r w:rsidR="00947B76">
        <w:t>vjerodostojne</w:t>
      </w:r>
      <w:r>
        <w:t xml:space="preserve"> isprave.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 w:rsidR="00947B76">
        <w:t xml:space="preserve">HRVATSKE VODE  </w:t>
      </w:r>
      <w:r>
        <w:t>smatra u</w:t>
      </w:r>
      <w:r w:rsidRPr="00CF43B1">
        <w:t xml:space="preserve">tvrđenom u iznosu od </w:t>
      </w:r>
      <w:r w:rsidR="00947B76">
        <w:t>6.742,84</w:t>
      </w:r>
      <w:r w:rsidR="00CD714F">
        <w:t xml:space="preserve"> </w:t>
      </w:r>
      <w:r w:rsidR="003E2333">
        <w:t xml:space="preserve">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B9655B" w:rsidP="00B9655B" w:rsidR="00B9655B">
      <w:pPr>
        <w:ind w:firstLine="708"/>
        <w:jc w:val="both"/>
      </w:pPr>
    </w:p>
    <w:p w:rsidRDefault="003E2333" w:rsidP="003E2333" w:rsidR="003E2333">
      <w:pPr>
        <w:ind w:firstLine="708"/>
        <w:jc w:val="both"/>
      </w:pPr>
      <w:r>
        <w:rPr>
          <w:b/>
        </w:rPr>
        <w:t>4</w:t>
      </w:r>
      <w:r w:rsidRPr="00B9655B">
        <w:rPr>
          <w:b/>
        </w:rPr>
        <w:t>.</w:t>
      </w:r>
      <w:r>
        <w:t xml:space="preserve"> Vjerovnik </w:t>
      </w:r>
      <w:r w:rsidR="002A0635">
        <w:t>HEP-Operator distribucijskog sustava d.o.o.</w:t>
      </w:r>
      <w:r w:rsidR="007476FE">
        <w:t xml:space="preserve"> Pula, Vergerijeva 6, OIB: 46830600751,</w:t>
      </w:r>
      <w:r>
        <w:t xml:space="preserve"> prijavio je tražbinu u iznosu od </w:t>
      </w:r>
      <w:r w:rsidR="002A0635">
        <w:t>2.485,70</w:t>
      </w:r>
      <w:r>
        <w:t xml:space="preserve"> kn temeljem </w:t>
      </w:r>
      <w:r w:rsidR="00B936DF">
        <w:t>ovršne</w:t>
      </w:r>
      <w:r>
        <w:t xml:space="preserve"> isprave</w:t>
      </w:r>
      <w:r w:rsidR="00CD714F">
        <w:t>.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2A0635">
        <w:t>HEP-Operator distribucijskog sustava d.o.o</w:t>
      </w:r>
      <w:r w:rsidR="00CD714F">
        <w:t xml:space="preserve">. </w:t>
      </w:r>
      <w:r>
        <w:t>smatra u</w:t>
      </w:r>
      <w:r w:rsidRPr="00CF43B1">
        <w:t xml:space="preserve">tvrđenom u iznosu od </w:t>
      </w:r>
      <w:r w:rsidR="00E26594">
        <w:t xml:space="preserve">2.485,70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R="003E2333"/>
    <w:p w:rsidRDefault="003E2333" w:rsidP="003E2333" w:rsidR="003E2333">
      <w:pPr>
        <w:ind w:firstLine="708"/>
        <w:jc w:val="both"/>
      </w:pPr>
      <w:r>
        <w:rPr>
          <w:b/>
        </w:rPr>
        <w:t>5</w:t>
      </w:r>
      <w:r w:rsidRPr="00B9655B">
        <w:rPr>
          <w:b/>
        </w:rPr>
        <w:t>.</w:t>
      </w:r>
      <w:r>
        <w:t xml:space="preserve"> Vjerovnik </w:t>
      </w:r>
      <w:r w:rsidR="00E26594">
        <w:t>ISTARSKI VODOVOD d.o.o.</w:t>
      </w:r>
      <w:r w:rsidR="004218DE">
        <w:t xml:space="preserve"> Buzet, Sv. Ivan 8, OIB: 13269963589,</w:t>
      </w:r>
      <w:r w:rsidR="00E26594">
        <w:t xml:space="preserve"> </w:t>
      </w:r>
      <w:r>
        <w:t xml:space="preserve">prijavio je tražbinu u iznosu od </w:t>
      </w:r>
      <w:r w:rsidR="00E26594">
        <w:t>728,61</w:t>
      </w:r>
      <w:r>
        <w:t xml:space="preserve"> kn t</w:t>
      </w:r>
      <w:r w:rsidR="00085EAF">
        <w:t xml:space="preserve">emeljem </w:t>
      </w:r>
      <w:r w:rsidR="00E26594">
        <w:t>ovršne isprave</w:t>
      </w:r>
      <w:r w:rsidR="002B1E9A">
        <w:t>.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3E2333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E26594">
        <w:t xml:space="preserve">ISTARSKI VODOVOD d.o.o. </w:t>
      </w:r>
      <w:r w:rsidR="00F91742">
        <w:t xml:space="preserve"> </w:t>
      </w:r>
      <w:r>
        <w:t>smatra u</w:t>
      </w:r>
      <w:r w:rsidRPr="00CF43B1">
        <w:t xml:space="preserve">tvrđenom u iznosu od </w:t>
      </w:r>
      <w:r w:rsidR="00E26594">
        <w:t>728,61</w:t>
      </w:r>
      <w:r w:rsidR="00F91742">
        <w:t xml:space="preserve">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3E2333" w:rsidR="003E2333"/>
    <w:p w:rsidRDefault="003E2333" w:rsidP="005E4E9C" w:rsidR="003E2333">
      <w:pPr>
        <w:jc w:val="both"/>
      </w:pPr>
      <w:r>
        <w:tab/>
      </w:r>
      <w:r w:rsidRPr="00A873B8">
        <w:rPr>
          <w:b/>
        </w:rPr>
        <w:t>6</w:t>
      </w:r>
      <w:r w:rsidRPr="00B9655B">
        <w:rPr>
          <w:b/>
        </w:rPr>
        <w:t>.</w:t>
      </w:r>
      <w:r>
        <w:t xml:space="preserve"> Vjerovnik </w:t>
      </w:r>
      <w:r w:rsidR="00E26594">
        <w:t xml:space="preserve">REPUBLIKA HRVATSKA, MINISTARSTVO FINANCIJA, POREZNA UPRAVA, </w:t>
      </w:r>
      <w:r w:rsidR="004218DE">
        <w:t xml:space="preserve">Katančićeva 5, Zagreb, OIB: 52634238587, </w:t>
      </w:r>
      <w:r>
        <w:t xml:space="preserve">prijavio je tražbinu u iznosu od </w:t>
      </w:r>
      <w:r w:rsidR="00E14538">
        <w:t>6.237,93</w:t>
      </w:r>
      <w:r>
        <w:t xml:space="preserve"> kn temeljem </w:t>
      </w:r>
      <w:r w:rsidR="00E14538">
        <w:t>vjerodostojne i ovršne</w:t>
      </w:r>
      <w:r w:rsidR="00F91742">
        <w:t xml:space="preserve"> isprav</w:t>
      </w:r>
      <w:r w:rsidR="00E14538">
        <w:t>e</w:t>
      </w:r>
      <w:r>
        <w:t xml:space="preserve">. </w:t>
      </w:r>
    </w:p>
    <w:p w:rsidRDefault="003E2333" w:rsidP="003E2333" w:rsidR="003E233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E2333" w:rsidP="003E2333" w:rsidR="003E233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3E2333" w:rsidP="00A873B8" w:rsidR="003E2333">
      <w:pPr>
        <w:ind w:firstLine="708"/>
        <w:jc w:val="both"/>
      </w:pPr>
      <w:r w:rsidRPr="00CF43B1">
        <w:t xml:space="preserve">Stečajni sudac objavljuje da se tražbina stečajnog vjerovnika </w:t>
      </w:r>
      <w:r w:rsidR="00E14538">
        <w:t xml:space="preserve">REPUBLIKA HRVATSKA, MINISTARSTVO FINANCIJA, POREZNA UPRAVA </w:t>
      </w:r>
      <w:r>
        <w:t>smatra u</w:t>
      </w:r>
      <w:r w:rsidRPr="00CF43B1">
        <w:t xml:space="preserve">tvrđenom u iznosu od </w:t>
      </w:r>
      <w:r w:rsidR="00E14538">
        <w:t xml:space="preserve">6.237,93 </w:t>
      </w:r>
      <w:r w:rsidR="005E4E9C">
        <w:t xml:space="preserve">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14538" w:rsidP="00A873B8" w:rsidR="00E14538">
      <w:pPr>
        <w:ind w:firstLine="708"/>
        <w:jc w:val="both"/>
      </w:pPr>
    </w:p>
    <w:p w:rsidRDefault="00E14538" w:rsidP="00E14538" w:rsidR="00E14538">
      <w:pPr>
        <w:jc w:val="both"/>
      </w:pPr>
      <w:r>
        <w:tab/>
      </w:r>
      <w:r>
        <w:rPr>
          <w:b/>
        </w:rPr>
        <w:t>7</w:t>
      </w:r>
      <w:r w:rsidRPr="00B9655B">
        <w:rPr>
          <w:b/>
        </w:rPr>
        <w:t>.</w:t>
      </w:r>
      <w:r>
        <w:t xml:space="preserve"> Vjerovnik </w:t>
      </w:r>
      <w:r w:rsidR="00523A80">
        <w:t>B2 KAPITAL d.o.o.</w:t>
      </w:r>
      <w:r>
        <w:t xml:space="preserve"> </w:t>
      </w:r>
      <w:r w:rsidR="0089052B">
        <w:t xml:space="preserve">Zagreb, OIB: 57509775367, </w:t>
      </w:r>
      <w:r>
        <w:t xml:space="preserve">prijavio je tražbinu u iznosu od </w:t>
      </w:r>
      <w:r w:rsidR="00523A80">
        <w:t>657.674,41</w:t>
      </w:r>
      <w:r>
        <w:t xml:space="preserve"> kn temeljem </w:t>
      </w:r>
      <w:r w:rsidR="00523A80">
        <w:t xml:space="preserve">vjerodostojne </w:t>
      </w:r>
      <w:r>
        <w:t xml:space="preserve">isprave. </w:t>
      </w:r>
    </w:p>
    <w:p w:rsidRDefault="00E14538" w:rsidP="00E14538" w:rsidR="00E1453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E14538" w:rsidP="00E14538" w:rsidR="00E1453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E14538" w:rsidP="00E14538" w:rsidR="00E14538">
      <w:pPr>
        <w:ind w:firstLine="708"/>
        <w:jc w:val="both"/>
      </w:pPr>
      <w:r w:rsidRPr="00CF43B1">
        <w:t xml:space="preserve">Stečajni sudac objavljuje da se tražbina stečajnog vjerovnika </w:t>
      </w:r>
      <w:r w:rsidR="00523A80">
        <w:t xml:space="preserve">B2 KAPITAL d.o.o. </w:t>
      </w:r>
      <w:r>
        <w:t xml:space="preserve"> smatra u</w:t>
      </w:r>
      <w:r w:rsidRPr="00CF43B1">
        <w:t xml:space="preserve">tvrđenom u iznosu od </w:t>
      </w:r>
      <w:r w:rsidR="00523A80">
        <w:t xml:space="preserve">657.674,41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E14538" w:rsidP="00A873B8" w:rsidR="00E14538">
      <w:pPr>
        <w:ind w:firstLine="708"/>
        <w:jc w:val="both"/>
      </w:pP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050013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A873B8" w:rsidP="00542C34" w:rsidR="00A873B8">
      <w:pPr>
        <w:jc w:val="center"/>
      </w:pPr>
    </w:p>
    <w:p w:rsidRDefault="00A873B8" w:rsidP="00542C34" w:rsidR="00A873B8">
      <w:pPr>
        <w:jc w:val="center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050013">
        <w:t>10:</w:t>
      </w:r>
      <w:r w:rsidR="00500A96">
        <w:t>10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DE3C3E" w:rsidP="00042ABA" w:rsidR="00DE3C3E">
      <w:pPr>
        <w:jc w:val="both"/>
      </w:pPr>
    </w:p>
    <w:p w:rsidRDefault="00DE3C3E" w:rsidP="00042ABA" w:rsidR="00DE3C3E">
      <w:pPr>
        <w:jc w:val="both"/>
      </w:pPr>
    </w:p>
    <w:p w:rsidRDefault="00F44F12" w:rsidP="00042ABA" w:rsidR="00F44F12">
      <w:pPr>
        <w:ind w:firstLine="708"/>
        <w:jc w:val="both"/>
      </w:pPr>
    </w:p>
    <w:sectPr w:rsidSect="006921B7" w:rsidR="00F44F1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6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72C81" w:rsidP="00E72C81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902/2016-26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013"/>
    <w:rsid w:val="00050F18"/>
    <w:rsid w:val="0006232D"/>
    <w:rsid w:val="0006475E"/>
    <w:rsid w:val="00073F56"/>
    <w:rsid w:val="00075565"/>
    <w:rsid w:val="00076109"/>
    <w:rsid w:val="00085EAF"/>
    <w:rsid w:val="000B6DEE"/>
    <w:rsid w:val="000C5AA0"/>
    <w:rsid w:val="000C6F8D"/>
    <w:rsid w:val="000D4F30"/>
    <w:rsid w:val="000F0B3B"/>
    <w:rsid w:val="00100134"/>
    <w:rsid w:val="00100323"/>
    <w:rsid w:val="00103E05"/>
    <w:rsid w:val="001046FE"/>
    <w:rsid w:val="00111697"/>
    <w:rsid w:val="001226A0"/>
    <w:rsid w:val="00122F4F"/>
    <w:rsid w:val="00131CEF"/>
    <w:rsid w:val="00133218"/>
    <w:rsid w:val="001409EC"/>
    <w:rsid w:val="00145541"/>
    <w:rsid w:val="00147D21"/>
    <w:rsid w:val="00161DA9"/>
    <w:rsid w:val="00163580"/>
    <w:rsid w:val="00165B56"/>
    <w:rsid w:val="001732D0"/>
    <w:rsid w:val="0018708B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A0635"/>
    <w:rsid w:val="002B1E9A"/>
    <w:rsid w:val="002B6CE2"/>
    <w:rsid w:val="002D5677"/>
    <w:rsid w:val="002E203B"/>
    <w:rsid w:val="002E5551"/>
    <w:rsid w:val="002F1306"/>
    <w:rsid w:val="0030562B"/>
    <w:rsid w:val="00322737"/>
    <w:rsid w:val="00357309"/>
    <w:rsid w:val="00372444"/>
    <w:rsid w:val="00377F2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18DE"/>
    <w:rsid w:val="004245D8"/>
    <w:rsid w:val="00437A6F"/>
    <w:rsid w:val="0045130B"/>
    <w:rsid w:val="00457276"/>
    <w:rsid w:val="00460A37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0A96"/>
    <w:rsid w:val="00501F8B"/>
    <w:rsid w:val="005075B2"/>
    <w:rsid w:val="005104A9"/>
    <w:rsid w:val="00523A80"/>
    <w:rsid w:val="00525388"/>
    <w:rsid w:val="00526075"/>
    <w:rsid w:val="005347B5"/>
    <w:rsid w:val="00535BEE"/>
    <w:rsid w:val="00541CF6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562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17605"/>
    <w:rsid w:val="0072222C"/>
    <w:rsid w:val="007246DF"/>
    <w:rsid w:val="00740820"/>
    <w:rsid w:val="007476FE"/>
    <w:rsid w:val="00752DC3"/>
    <w:rsid w:val="007546E3"/>
    <w:rsid w:val="00755252"/>
    <w:rsid w:val="007629C4"/>
    <w:rsid w:val="00763B7F"/>
    <w:rsid w:val="007706B5"/>
    <w:rsid w:val="007745F8"/>
    <w:rsid w:val="00785354"/>
    <w:rsid w:val="007921E2"/>
    <w:rsid w:val="007B573B"/>
    <w:rsid w:val="007B6FF3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9052B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069A"/>
    <w:rsid w:val="0092284B"/>
    <w:rsid w:val="00922D25"/>
    <w:rsid w:val="00923FEE"/>
    <w:rsid w:val="00940A81"/>
    <w:rsid w:val="00947B76"/>
    <w:rsid w:val="00955E91"/>
    <w:rsid w:val="00957255"/>
    <w:rsid w:val="00957D69"/>
    <w:rsid w:val="00971186"/>
    <w:rsid w:val="00972758"/>
    <w:rsid w:val="00993D51"/>
    <w:rsid w:val="00997BFD"/>
    <w:rsid w:val="009C654A"/>
    <w:rsid w:val="009D6210"/>
    <w:rsid w:val="009E0BAA"/>
    <w:rsid w:val="009E6DE0"/>
    <w:rsid w:val="009E77A3"/>
    <w:rsid w:val="00A01EB6"/>
    <w:rsid w:val="00A16D8B"/>
    <w:rsid w:val="00A21F06"/>
    <w:rsid w:val="00A23F7C"/>
    <w:rsid w:val="00A400F0"/>
    <w:rsid w:val="00A53F2D"/>
    <w:rsid w:val="00A6103C"/>
    <w:rsid w:val="00A63FE6"/>
    <w:rsid w:val="00A64547"/>
    <w:rsid w:val="00A764B9"/>
    <w:rsid w:val="00A800D1"/>
    <w:rsid w:val="00A8275D"/>
    <w:rsid w:val="00A873B8"/>
    <w:rsid w:val="00AA6085"/>
    <w:rsid w:val="00AB32DA"/>
    <w:rsid w:val="00AD588E"/>
    <w:rsid w:val="00AE690A"/>
    <w:rsid w:val="00AF2099"/>
    <w:rsid w:val="00B15DEF"/>
    <w:rsid w:val="00B17425"/>
    <w:rsid w:val="00B2290E"/>
    <w:rsid w:val="00B322BB"/>
    <w:rsid w:val="00B36176"/>
    <w:rsid w:val="00B37F0C"/>
    <w:rsid w:val="00B45200"/>
    <w:rsid w:val="00B45CD2"/>
    <w:rsid w:val="00B470DE"/>
    <w:rsid w:val="00B4774F"/>
    <w:rsid w:val="00B80BDB"/>
    <w:rsid w:val="00B81689"/>
    <w:rsid w:val="00B92234"/>
    <w:rsid w:val="00B936DF"/>
    <w:rsid w:val="00B9655B"/>
    <w:rsid w:val="00BB249E"/>
    <w:rsid w:val="00BB648E"/>
    <w:rsid w:val="00BB6FE3"/>
    <w:rsid w:val="00BE033C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3833"/>
    <w:rsid w:val="00C769F4"/>
    <w:rsid w:val="00C80B22"/>
    <w:rsid w:val="00C86EFD"/>
    <w:rsid w:val="00C86F47"/>
    <w:rsid w:val="00C960CB"/>
    <w:rsid w:val="00CB32CE"/>
    <w:rsid w:val="00CB5CFF"/>
    <w:rsid w:val="00CD0784"/>
    <w:rsid w:val="00CD714F"/>
    <w:rsid w:val="00CE3462"/>
    <w:rsid w:val="00CE6849"/>
    <w:rsid w:val="00CF43B1"/>
    <w:rsid w:val="00D070CC"/>
    <w:rsid w:val="00D11055"/>
    <w:rsid w:val="00D1765E"/>
    <w:rsid w:val="00D23AB7"/>
    <w:rsid w:val="00D26936"/>
    <w:rsid w:val="00D31811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E3C3E"/>
    <w:rsid w:val="00DF47C8"/>
    <w:rsid w:val="00E033F9"/>
    <w:rsid w:val="00E07480"/>
    <w:rsid w:val="00E14538"/>
    <w:rsid w:val="00E1569D"/>
    <w:rsid w:val="00E162E8"/>
    <w:rsid w:val="00E2223A"/>
    <w:rsid w:val="00E26594"/>
    <w:rsid w:val="00E30E7C"/>
    <w:rsid w:val="00E33DE4"/>
    <w:rsid w:val="00E423EC"/>
    <w:rsid w:val="00E46CF0"/>
    <w:rsid w:val="00E575C2"/>
    <w:rsid w:val="00E61F96"/>
    <w:rsid w:val="00E72C81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21B06"/>
    <w:rsid w:val="00F25E4B"/>
    <w:rsid w:val="00F307B7"/>
    <w:rsid w:val="00F33F43"/>
    <w:rsid w:val="00F3449C"/>
    <w:rsid w:val="00F44F12"/>
    <w:rsid w:val="00F5459C"/>
    <w:rsid w:val="00F72188"/>
    <w:rsid w:val="00F74E5B"/>
    <w:rsid w:val="00F850CA"/>
    <w:rsid w:val="00F91742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38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97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912</properties:Words>
  <properties:Characters>5247</properties:Characters>
  <properties:Lines>132</properties:Lines>
  <properties:Paragraphs>60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2017-01-11T11:05:00Z</dcterms:created>
  <dc:creator>drabar</dc:creator>
  <cp:lastModifiedBy>Sanja Prodan</cp:lastModifiedBy>
  <cp:lastPrinted>2016-09-05T08:49:00Z</cp:lastPrinted>
  <dcterms:modified xmlns:xsi="http://www.w3.org/2001/XMLSchema-instance" xsi:type="dcterms:W3CDTF">2017-01-12T09:55:00Z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