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4fb1" w14:paraId="9294fb1" w:rsidRDefault="006D3AFE" w:rsidP="006D3AFE" w:rsidR="006D3AF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165A2E">
        <w:rPr>
          <w:rFonts w:cs="Times New Roman" w:eastAsia="Times New Roman" w:hAnsi="Times New Roman" w:ascii="Times New Roman"/>
          <w:sz w:val="24"/>
          <w:szCs w:val="24"/>
          <w:lang w:val="en-GB"/>
        </w:rPr>
        <w:t>138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8</w:t>
      </w:r>
    </w:p>
    <w:p w:rsidRDefault="00B53CF8" w:rsidP="00935093" w:rsidR="009350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B53CF8" w:rsidP="00935093" w:rsidR="005D6A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734315" w:rsidP="00935093" w:rsidR="005D6A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F8" w:rsidP="00935093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C30B85" w:rsidP="00C30B85" w:rsidR="00B53CF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Dr. Franje Tuđmana 35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734315" w:rsidP="00B53CF8" w:rsidR="007343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734315" w:rsidP="00B53CF8" w:rsidR="007343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B53CF8" w:rsidP="00B53CF8" w:rsidR="00B53CF8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165A2E">
        <w:rPr>
          <w:rFonts w:cs="Times New Roman" w:eastAsia="Times New Roman" w:hAnsi="Times New Roman" w:ascii="Times New Roman"/>
          <w:sz w:val="24"/>
          <w:szCs w:val="24"/>
          <w:lang w:val="en-GB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2018. za provedbu skraćenoga stečajnog postupka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SMART ENERGY ŠIBENIK j.d.o.o.</w:t>
      </w:r>
      <w:r w:rsidR="00165A2E"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Šibenik</w:t>
      </w:r>
      <w:r w:rsidR="00165A2E"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Zagrađe 14</w:t>
      </w:r>
      <w:r w:rsidR="00165A2E" w:rsidRPr="00E00B1C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59462961274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165A2E">
        <w:rPr>
          <w:rFonts w:cs="Times New Roman" w:eastAsia="Times New Roman" w:hAnsi="Times New Roman" w:ascii="Times New Roman"/>
          <w:sz w:val="24"/>
          <w:szCs w:val="24"/>
          <w:lang w:val="en-GB"/>
        </w:rPr>
        <w:t>10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734315" w:rsidP="00B53CF8" w:rsidR="00734315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I. Otvara se skraćeni stečajni postupak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SMART ENERGY ŠIBENIK j.d.o.o.</w:t>
      </w:r>
      <w:r w:rsidR="00165A2E"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Šibenik</w:t>
      </w:r>
      <w:r w:rsidR="00165A2E"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Zagrađe 14</w:t>
      </w:r>
      <w:r w:rsidR="00165A2E" w:rsidRPr="00E00B1C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59462961274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10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 u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</w:t>
      </w:r>
      <w:r w:rsidR="0093509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1A3F5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00</w:t>
      </w:r>
      <w:r w:rsidR="006D3AF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ati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B53CF8" w:rsidP="00B53CF8" w:rsidR="00B53CF8" w:rsidRPr="00E877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165A2E" w:rsidR="00165A2E" w:rsidRPr="00165A2E">
      <w:pPr>
        <w:ind w:firstLine="720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165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165A2E" w:rsidRPr="00165A2E">
        <w:rPr>
          <w:rFonts w:cs="Times New Roman" w:hAnsi="Times New Roman" w:ascii="Times New Roman"/>
          <w:color w:themeColor="text1" w:val="000000"/>
          <w:sz w:val="24"/>
          <w:szCs w:val="24"/>
        </w:rPr>
        <w:t>Marica Nekić iz Zadra, Put Gazića 14A, OIB: 75245904208</w:t>
      </w:r>
      <w:r w:rsidR="00165A2E" w:rsidRPr="00165A2E">
        <w:rPr>
          <w:rFonts w:cs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B53CF8" w:rsidP="00165A2E" w:rsidR="00B53CF8" w:rsidRPr="00165A2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B54A57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Zaključuje se skraćeni stečajni postupak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SMART ENERGY ŠIBENIK j.d.o.o.</w:t>
      </w:r>
      <w:r w:rsidR="00165A2E"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Šibenik</w:t>
      </w:r>
      <w:r w:rsidR="00165A2E" w:rsidRPr="00E00B1C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Zagrađe 14</w:t>
      </w:r>
      <w:r w:rsidR="00165A2E" w:rsidRPr="00E00B1C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 w:rsidR="00165A2E">
        <w:rPr>
          <w:rFonts w:cs="Times New Roman" w:eastAsia="Times New Roman" w:hAnsi="Times New Roman" w:ascii="Times New Roman"/>
          <w:sz w:val="24"/>
          <w:szCs w:val="24"/>
        </w:rPr>
        <w:t>59462961274</w:t>
      </w:r>
      <w:r w:rsidRPr="00B54A57">
        <w:rPr>
          <w:rFonts w:cs="Times New Roman" w:hAnsi="Times New Roman" w:ascii="Times New Roman"/>
          <w:sz w:val="24"/>
          <w:szCs w:val="24"/>
        </w:rPr>
        <w:t>.</w:t>
      </w: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B53CF8" w:rsidP="00B53CF8" w:rsidR="00B53CF8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VI. Otvaranje skraćenoga stečajnog postupka nad dužnikom i imenovanje stečajnog upravitelja dužnika upisat će se u zemljišne knjige, upisnik brodova, upisnik brodova u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izgradnji, upisnik prava intelektualnog vlasništva i u druge javne knjige, registre, upisnike i očevidnike u kojima je dužnik upisan kao nositelj nekog prava.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165A2E">
        <w:rPr>
          <w:rFonts w:cs="Times New Roman" w:eastAsia="Times New Roman" w:hAnsi="Times New Roman" w:ascii="Times New Roman"/>
          <w:sz w:val="24"/>
          <w:szCs w:val="24"/>
          <w:lang w:val="en-GB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16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Očevidniku redoslijeda osnova za plaćanje ima evidentirane neizvršene osnove za plaćanje u neprekinutom razdoblju od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6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509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57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Sberbank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d.d., te da nema zaplijenjena novčana sredstava na ime predujma za namirenje troškova stečajnog postupka.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r w:rsidR="00DB586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objavio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proizlazi da je račun dužnika i dalje u blokadi zbog neizvršenih osnova za plaćanje u iznosu od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6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528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39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204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 xml:space="preserve">Izbor stečajnoga upravitelja dužnika obavljen je metodom slučajnog odabira za područje nadležnosti ovog suda, a sukladno odredbi čl. 432. SZ-a. 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165A2E">
        <w:rPr>
          <w:rFonts w:cs="Times New Roman" w:eastAsia="Times New Roman" w:hAnsi="Times New Roman" w:ascii="Times New Roman"/>
          <w:sz w:val="24"/>
          <w:szCs w:val="24"/>
          <w:lang w:val="en-GB"/>
        </w:rPr>
        <w:t>10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36254" w:rsidP="00B53CF8" w:rsidR="00165A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02931">
        <w:rPr>
          <w:rFonts w:cs="Times New Roman" w:hAnsi="Times New Roman" w:ascii="Times New Roman"/>
          <w:sz w:val="24"/>
          <w:szCs w:val="24"/>
        </w:rPr>
        <w:t xml:space="preserve">    </w:t>
      </w:r>
      <w:r w:rsidR="00B53CF8" w:rsidRPr="00BE39DF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E36254" w:rsidP="00B53CF8" w:rsidR="00B53CF8" w:rsidRPr="00BE39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935093">
        <w:rPr>
          <w:rFonts w:cs="Times New Roman" w:hAnsi="Times New Roman" w:ascii="Times New Roman"/>
          <w:sz w:val="24"/>
          <w:szCs w:val="24"/>
        </w:rPr>
        <w:t xml:space="preserve">       </w:t>
      </w:r>
      <w:r w:rsidR="00165A2E">
        <w:rPr>
          <w:rFonts w:cs="Times New Roman" w:hAnsi="Times New Roman" w:ascii="Times New Roman"/>
          <w:sz w:val="24"/>
          <w:szCs w:val="24"/>
        </w:rPr>
        <w:t xml:space="preserve">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B53CF8" w:rsidRPr="00BE39DF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22733E" w:rsidP="0022733E" w:rsidR="00C30B85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22733E" w:rsidP="00C30B85" w:rsidR="00165A2E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</w:t>
      </w:r>
    </w:p>
    <w:p w:rsidRDefault="0022733E" w:rsidP="00C30B85" w:rsidR="00935093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  <w:r w:rsidR="00C372D2">
        <w:rPr>
          <w:rFonts w:cs="Times New Roman" w:eastAsia="Times New Roman" w:hAnsi="Times New Roman" w:ascii="Times New Roman"/>
          <w:sz w:val="24"/>
          <w:szCs w:val="24"/>
          <w:lang w:val="en-GB"/>
        </w:rPr>
        <w:t>: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</w:t>
      </w:r>
      <w:r w:rsidR="00E877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izjavu i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potvrdu o imenovanju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53CF8" w:rsidP="00B53CF8" w:rsidR="00B53CF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3CF8" w:rsidP="00B53CF8" w:rsidR="00B53CF8"/>
    <w:p w:rsidRDefault="009A3301" w:rsidR="009A3301"/>
    <w:sectPr w:rsidSect="006D3AFE" w:rsidR="009A330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AFE" w:rsidR="00CC323C">
      <w:pPr>
        <w:spacing w:lineRule="auto" w:line="240" w:after="0"/>
      </w:pPr>
      <w:r>
        <w:separator/>
      </w:r>
    </w:p>
  </w:endnote>
  <w:endnote w:id="0" w:type="continuationSeparator">
    <w:p w:rsidRDefault="006D3AFE" w:rsidR="00CC32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AFE" w:rsidR="00CC323C">
      <w:pPr>
        <w:spacing w:lineRule="auto" w:line="240" w:after="0"/>
      </w:pPr>
      <w:r>
        <w:separator/>
      </w:r>
    </w:p>
  </w:footnote>
  <w:footnote w:id="0" w:type="continuationSeparator">
    <w:p w:rsidRDefault="006D3AFE" w:rsidR="00CC32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9180315"/>
      <w:docPartObj>
        <w:docPartGallery w:val="Page Numbers (Top of Page)"/>
        <w:docPartUnique/>
      </w:docPartObj>
    </w:sdtPr>
    <w:sdtEndPr/>
    <w:sdtContent>
      <w:p w:rsidRDefault="006D3AFE" w:rsidP="00E87730" w:rsidR="00E87730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7D2">
          <w:rPr>
            <w:noProof/>
          </w:rPr>
          <w:t>3</w:t>
        </w:r>
        <w:r>
          <w:fldChar w:fldCharType="end"/>
        </w:r>
        <w:r>
          <w:t xml:space="preserve">                               </w:t>
        </w:r>
        <w:r w:rsidRPr="006D3AFE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 xml:space="preserve"> 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Poslovni broj: 6 St-</w:t>
        </w:r>
        <w:r w:rsidR="00165A2E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138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/2018-</w:t>
        </w:r>
        <w:r w:rsidR="00B9413F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8</w:t>
        </w:r>
      </w:p>
      <w:p w:rsidRDefault="006D3AFE" w:rsidP="006D3AFE" w:rsidR="006D3AFE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</w:p>
      <w:p w:rsidRDefault="00AF07D2" w:rsidR="006D3AFE">
        <w:pPr>
          <w:pStyle w:val="Zaglavlje"/>
          <w:jc w:val="center"/>
        </w:pPr>
      </w:p>
    </w:sdtContent>
  </w:sdt>
  <w:p w:rsidRDefault="00AF07D2" w:rsidP="00BE39DF" w:rsidR="00BE39DF">
    <w:pPr>
      <w:pStyle w:val="Zaglavlje"/>
      <w:tabs>
        <w:tab w:pos="4208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CF8"/>
    <w:rsid w:val="00002931"/>
    <w:rsid w:val="00021E5D"/>
    <w:rsid w:val="00165A2E"/>
    <w:rsid w:val="001A3F54"/>
    <w:rsid w:val="0022733E"/>
    <w:rsid w:val="005D6ABD"/>
    <w:rsid w:val="005E1D2C"/>
    <w:rsid w:val="006D3AFE"/>
    <w:rsid w:val="00734315"/>
    <w:rsid w:val="008A7F88"/>
    <w:rsid w:val="00935093"/>
    <w:rsid w:val="009A3301"/>
    <w:rsid w:val="00A56DD8"/>
    <w:rsid w:val="00AF07D2"/>
    <w:rsid w:val="00B53CF8"/>
    <w:rsid w:val="00B616E1"/>
    <w:rsid w:val="00B9413F"/>
    <w:rsid w:val="00C30B85"/>
    <w:rsid w:val="00C372D2"/>
    <w:rsid w:val="00CC323C"/>
    <w:rsid w:val="00DB586C"/>
    <w:rsid w:val="00E36254"/>
    <w:rsid w:val="00E8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3C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0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7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7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7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7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3C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0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ENERGY ŠIBENIK j.d.o.o. za proizvodnju električne energije</izvorni_sadrzaj>
    <derivirana_varijabla naziv="DomainObject.Predmet.ProtustrankaFormated_1">  SMART ENERGY ŠIBENIK j.d.o.o. za proizvodnju električne energije</derivirana_varijabla>
  </DomainObject.Predmet.ProtustrankaFormated>
  <DomainObject.Predmet.ProtustrankaFormatedOIB>
    <izvorni_sadrzaj>  SMART ENERGY ŠIBENIK j.d.o.o. za proizvodnju električne energije, OIB 59462961274</izvorni_sadrzaj>
    <derivirana_varijabla naziv="DomainObject.Predmet.ProtustrankaFormatedOIB_1">  SMART ENERGY ŠIBENIK j.d.o.o. za proizvodnju električne energije, OIB 59462961274</derivirana_varijabla>
  </DomainObject.Predmet.ProtustrankaFormatedOIB>
  <DomainObject.Predmet.ProtustrankaFormatedWithAdress>
    <izvorni_sadrzaj> SMART ENERGY ŠIBENIK j.d.o.o. za proizvodnju električne energije, Zagrađe 14 , 22000 Šibenik</izvorni_sadrzaj>
    <derivirana_varijabla naziv="DomainObject.Predmet.ProtustrankaFormatedWithAdress_1"> SMART ENERGY ŠIBENIK j.d.o.o. za proizvodnju električne energije, Zagrađe 14 , 22000 Šibenik</derivirana_varijabla>
  </DomainObject.Predmet.ProtustrankaFormatedWithAdress>
  <DomainObject.Predmet.ProtustrankaFormatedWithAdressOIB>
    <izvorni_sadrzaj> SMART ENERGY ŠIBENIK j.d.o.o. za proizvodnju električne energije, OIB 59462961274, Zagrađe 14 , 22000 Šibenik</izvorni_sadrzaj>
    <derivirana_varijabla naziv="DomainObject.Predmet.ProtustrankaFormatedWithAdressOIB_1"> SMART ENERGY ŠIBENIK j.d.o.o. za proizvodnju električne energije, OIB 59462961274, Zagrađe 14 , 22000 Šibenik</derivirana_varijabla>
  </DomainObject.Predmet.ProtustrankaFormatedWithAdressOIB>
  <DomainObject.Predmet.ProtustrankaWithAdress>
    <izvorni_sadrzaj>SMART ENERGY ŠIBENIK j.d.o.o. za proizvodnju električne energije Zagrađe 14 , 22000 Šibenik</izvorni_sadrzaj>
    <derivirana_varijabla naziv="DomainObject.Predmet.ProtustrankaWithAdress_1">SMART ENERGY ŠIBENIK j.d.o.o. za proizvodnju električne energije Zagrađe 14 , 22000 Šibenik</derivirana_varijabla>
  </DomainObject.Predmet.ProtustrankaWithAdress>
  <DomainObject.Predmet.ProtustrankaWithAdressOIB>
    <izvorni_sadrzaj>SMART ENERGY ŠIBENIK j.d.o.o. za proizvodnju električne energije, OIB 59462961274, Zagrađe 14 , 22000 Šibenik</izvorni_sadrzaj>
    <derivirana_varijabla naziv="DomainObject.Predmet.ProtustrankaWithAdressOIB_1">SMART ENERGY ŠIBENIK j.d.o.o. za proizvodnju električne energije, OIB 59462961274, Zagrađe 14 , 22000 Šibenik</derivirana_varijabla>
  </DomainObject.Predmet.ProtustrankaWithAdressOIB>
  <DomainObject.Predmet.ProtustrankaNazivFormated>
    <izvorni_sadrzaj>SMART ENERGY ŠIBENIK j.d.o.o. za proizvodnju električne energije</izvorni_sadrzaj>
    <derivirana_varijabla naziv="DomainObject.Predmet.ProtustrankaNazivFormated_1">SMART ENERGY ŠIBENIK j.d.o.o. za proizvodnju električne energije</derivirana_varijabla>
  </DomainObject.Predmet.ProtustrankaNazivFormated>
  <DomainObject.Predmet.ProtustrankaNazivFormatedOIB>
    <izvorni_sadrzaj>SMART ENERGY ŠIBENIK j.d.o.o. za proizvodnju električne energije, OIB 59462961274</izvorni_sadrzaj>
    <derivirana_varijabla naziv="DomainObject.Predmet.ProtustrankaNazivFormatedOIB_1">SMART ENERGY ŠIBENIK j.d.o.o. za proizvodnju električne energije, OIB 59462961274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SMART ENERGY ŠIBENIK j.d.o.o. za proizvodnju električne energije</item>
    </izvorni_sadrzaj>
    <derivirana_varijabla naziv="DomainObject.Predmet.ProtuStrankaListFormated_1">
      <item>SMART ENERGY ŠIBENIK j.d.o.o. za proizvodnju električne energije</item>
    </derivirana_varijabla>
  </DomainObject.Predmet.ProtuStrankaListFormated>
  <DomainObject.Predmet.ProtuStrankaListFormatedOIB>
    <izvorni_sadrzaj>
      <item>SMART ENERGY ŠIBENIK j.d.o.o. za proizvodnju električne energije, OIB 59462961274</item>
    </izvorni_sadrzaj>
    <derivirana_varijabla naziv="DomainObject.Predmet.ProtuStrankaListFormatedOIB_1">
      <item>SMART ENERGY ŠIBENIK j.d.o.o. za proizvodnju električne energije, OIB 59462961274</item>
    </derivirana_varijabla>
  </DomainObject.Predmet.ProtuStrankaListFormatedOIB>
  <DomainObject.Predmet.ProtuStrankaListFormatedWithAdress>
    <izvorni_sadrzaj>
      <item>SMART ENERGY ŠIBENIK j.d.o.o. za proizvodnju električne energije, Zagrađe 14 , 22000 Šibenik</item>
    </izvorni_sadrzaj>
    <derivirana_varijabla naziv="DomainObject.Predmet.ProtuStrankaListFormatedWithAdress_1">
      <item>SMART ENERGY ŠIBENIK j.d.o.o. za proizvodnju električne energije, Zagrađe 14 , 22000 Šibenik</item>
    </derivirana_varijabla>
  </DomainObject.Predmet.ProtuStrankaListFormatedWithAdress>
  <DomainObject.Predmet.ProtuStrankaListFormatedWithAdressOIB>
    <izvorni_sadrzaj>
      <item>SMART ENERGY ŠIBENIK j.d.o.o. za proizvodnju električne energije, OIB 59462961274, Zagrađe 14 , 22000 Šibenik</item>
    </izvorni_sadrzaj>
    <derivirana_varijabla naziv="DomainObject.Predmet.ProtuStrankaListFormatedWithAdressOIB_1">
      <item>SMART ENERGY ŠIBENIK j.d.o.o. za proizvodnju električne energije, OIB 59462961274, Zagrađe 14 , 22000 Šibenik</item>
    </derivirana_varijabla>
  </DomainObject.Predmet.ProtuStrankaListFormatedWithAdressOIB>
  <DomainObject.Predmet.ProtuStrankaListNazivFormated>
    <izvorni_sadrzaj>
      <item>SMART ENERGY ŠIBENIK j.d.o.o. za proizvodnju električne energije</item>
    </izvorni_sadrzaj>
    <derivirana_varijabla naziv="DomainObject.Predmet.ProtuStrankaListNazivFormated_1">
      <item>SMART ENERGY ŠIBENIK j.d.o.o. za proizvodnju električne energije</item>
    </derivirana_varijabla>
  </DomainObject.Predmet.ProtuStrankaListNazivFormated>
  <DomainObject.Predmet.ProtuStrankaListNazivFormatedOIB>
    <izvorni_sadrzaj>
      <item>SMART ENERGY ŠIBENIK j.d.o.o. za proizvodnju električne energije, OIB 59462961274</item>
    </izvorni_sadrzaj>
    <derivirana_varijabla naziv="DomainObject.Predmet.ProtuStrankaListNazivFormatedOIB_1">
      <item>SMART ENERGY ŠIBENIK j.d.o.o. za proizvodnju električne energije, OIB 59462961274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SMART ENERGY ŠIBENIK j.d.o.o. za proizvodnju električne energije</izvorni_sadrzaj>
    <derivirana_varijabla naziv="DomainObject.Predmet.ProtustrankaIDrugi_1">SMART ENERGY ŠIBENIK j.d.o.o. za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SMART ENERGY ŠIBENIK j.d.o.o. za proizvodnju električne energije, OIB 59462961274, Zagrađe 14 , 22000 Šibenik</izvorni_sadrzaj>
    <derivirana_varijabla naziv="DomainObject.Predmet.ProtustrankaIDrugiAdressOIB_1">SMART ENERGY ŠIBENIK j.d.o.o. za proizvodnju električne energije, OIB 59462961274, Zagrađe 14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SMART ENERGY ŠIBENIK j.d.o.o. za proizvodnju električne energije</item>
    </izvorni_sadrzaj>
    <derivirana_varijabla naziv="DomainObject.Predmet.SudioniciListNaziv_1">
      <item>FINA - Podružnica Šibenik</item>
      <item>SMART ENERGY ŠIBENIK j.d.o.o. za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SMART ENERGY ŠIBENIK j.d.o.o. za proizvodnju električne energije, OIB 59462961274, Zagrađe 14 ,22000 Šibenik</item>
    </izvorni_sadrzaj>
    <derivirana_varijabla naziv="DomainObject.Predmet.SudioniciListAdressOIB_1">
      <item>FINA - Podružnica Šibenik, OIB 85821130368, Perivoj L. Marune 1,22000 Šibenik</item>
      <item>SMART ENERGY ŠIBENIK j.d.o.o. za proizvodnju električne energije, OIB 59462961274, Zagrađe 14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59462961274</item>
    </izvorni_sadrzaj>
    <derivirana_varijabla naziv="DomainObject.Predmet.SudioniciListNazivOIB_1">
      <item>, OIB 85821130368</item>
      <item>, OIB 59462961274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D31F5-C9EA-4ABA-9950-AFF9D8665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1033</properties:Words>
  <properties:Characters>5659</properties:Characters>
  <properties:Lines>126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2018-07-10T09:38:00Z</dcterms:created>
  <dc:creator>Anamarija Kovačić Milković</dc:creator>
  <cp:lastModifiedBy>Anamarija Kovačić Milković</cp:lastModifiedBy>
  <cp:lastPrinted>2018-07-10T09:43:00Z</cp:lastPrinted>
  <dcterms:modified xmlns:xsi="http://www.w3.org/2001/XMLSchema-instance" xsi:type="dcterms:W3CDTF">2018-07-10T10:59:00Z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St-138-18-otvaranje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