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75f1" w14:paraId="8cf75f1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CD1276">
        <w:rPr>
          <w:b/>
        </w:rPr>
        <w:t>627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8D1B0D">
        <w:t>Zagreb,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D1276">
        <w:t xml:space="preserve">Obrtnička zadruga </w:t>
      </w:r>
      <w:r w:rsidR="00CD1276" w:rsidRPr="00CD1276">
        <w:t>JASKANSKI OBRTNIK za građevinarstvo, proizvodnju, trgovinu i usluge, Jastrebarsko, Tadije Smičiklasa 3, OIB: 85995436784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D1276" w:rsidRPr="00CD1276">
        <w:t>Obrtnička zadruga JASKANSKI OBRTNIK za građevinarstvo, proizvodnju, trgovinu i usluge, Jastrebarsko, Tadije Smičiklasa 3, OIB: 85995436784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D1276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D1276" w:rsidRPr="00CD1276">
        <w:t>Zvonko Tomljanović iz Našica, J. Runjanina 7, OIB 01559486405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 xml:space="preserve">postupak nad stečajnim dužnikom </w:t>
      </w:r>
      <w:r w:rsidR="00CD1276" w:rsidRPr="00CD1276">
        <w:t>Obrtnička zadruga JASKANSKI OBRTNIK za građevinarstvo, proizvodnju, trgovinu i usluge, Jastrebarsko, Tadije Smičiklasa 3, OIB: 85995436784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864F1D">
        <w:rPr>
          <w:b/>
        </w:rPr>
        <w:t>627</w:t>
      </w:r>
      <w:r w:rsidRPr="0004284B">
        <w:rPr>
          <w:b/>
        </w:rPr>
        <w:t>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8D1B0D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D1276" w:rsidRPr="00CD1276">
        <w:t>Obrtnička zadruga JASKANSKI OBRTNIK za građevinarstvo, proizvodnju, trgovinu i usluge, Jastrebarsko, Tadije Smičiklasa 3, OIB: 85995436784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CD1276">
        <w:t>856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5FB" w:rsidR="003535FB">
      <w:r>
        <w:separator/>
      </w:r>
    </w:p>
  </w:endnote>
  <w:endnote w:id="0" w:type="continuationSeparator">
    <w:p w:rsidRDefault="003535FB" w:rsidR="00353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5FB" w:rsidR="003535FB">
      <w:r>
        <w:separator/>
      </w:r>
    </w:p>
  </w:footnote>
  <w:footnote w:id="0" w:type="continuationSeparator">
    <w:p w:rsidRDefault="003535FB" w:rsidR="00353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3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35FB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46A5"/>
    <w:rsid w:val="00536102"/>
    <w:rsid w:val="00543251"/>
    <w:rsid w:val="00545E87"/>
    <w:rsid w:val="00547F1F"/>
    <w:rsid w:val="005533C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6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6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6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6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6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6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6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6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St-1627/2016</izvorni_sadrzaj>
    <derivirana_varijabla naziv="DomainObject.Predmet.OznakaBroj_1">St-1627/2016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11. SZ</izvorni_sadrzaj>
    <derivirana_varijabla naziv="DomainObject.Predmet.PrimjedbaSuca_1">USTUP čl.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JASKANSKI OBRTNIK  za građevinarstvo, proizvodnju, trgovinu i usluge</izvorni_sadrzaj>
    <derivirana_varijabla naziv="DomainObject.Predmet.ProtustrankaFormated_1">  Obrtnička zadruga JASKANSKI OBRTNIK  za građevinarstvo, proizvodnju, trgovinu i usluge</derivirana_varijabla>
  </DomainObject.Predmet.ProtustrankaFormated>
  <DomainObject.Predmet.ProtustrankaFormatedOIB>
    <izvorni_sadrzaj>  Obrtnička zadruga JASKANSKI OBRTNIK  za građevinarstvo, proizvodnju, trgovinu i usluge, OIB 85995436784</izvorni_sadrzaj>
    <derivirana_varijabla naziv="DomainObject.Predmet.ProtustrankaFormatedOIB_1">  Obrtnička zadruga JASKANSKI OBRTNIK  za građevinarstvo, proizvodnju, trgovinu i usluge, OIB 85995436784</derivirana_varijabla>
  </DomainObject.Predmet.ProtustrankaFormatedOIB>
  <DomainObject.Predmet.ProtustrankaFormatedWithAdress>
    <izvorni_sadrzaj> Obrtnička zadruga JASKANSKI OBRTNIK  za građevinarstvo, proizvodnju, trgovinu i usluge, Tadije Smičiklasa 3, 10450 Jastrebarsko</izvorni_sadrzaj>
    <derivirana_varijabla naziv="DomainObject.Predmet.ProtustrankaFormatedWithAdress_1"> Obrtnička zadruga JASKANSKI OBRTNIK  za građevinarstvo, proizvodnju, trgovinu i usluge, Tadije Smičiklasa 3, 10450 Jastrebarsko</derivirana_varijabla>
  </DomainObject.Predmet.ProtustrankaFormatedWithAdress>
  <DomainObject.Predmet.ProtustrankaFormatedWithAdressOIB>
    <izvorni_sadrzaj> Obrtnička zadruga JASKANSKI OBRTNIK  za građevinarstvo, proizvodnju, trgovinu i usluge, OIB 85995436784, Tadije Smičiklasa 3, 10450 Jastrebarsko</izvorni_sadrzaj>
    <derivirana_varijabla naziv="DomainObject.Predmet.ProtustrankaFormatedWithAdressOIB_1"> Obrtnička zadruga JASKANSKI OBRTNIK  za građevinarstvo, proizvodnju, trgovinu i usluge, OIB 85995436784, Tadije Smičiklasa 3, 10450 Jastrebarsko</derivirana_varijabla>
  </DomainObject.Predmet.ProtustrankaFormatedWithAdressOIB>
  <DomainObject.Predmet.ProtustrankaWithAdress>
    <izvorni_sadrzaj>Obrtnička zadruga JASKANSKI OBRTNIK  za građevinarstvo, proizvodnju, trgovinu i usluge Tadije Smičiklasa 3, 10450 Jastrebarsko</izvorni_sadrzaj>
    <derivirana_varijabla naziv="DomainObject.Predmet.ProtustrankaWithAdress_1">Obrtnička zadruga JASKANSKI OBRTNIK  za građevinarstvo, proizvodnju, trgovinu i usluge Tadije Smičiklasa 3, 10450 Jastrebarsko</derivirana_varijabla>
  </DomainObject.Predmet.ProtustrankaWithAdress>
  <DomainObject.Predmet.ProtustrankaWithAdressOIB>
    <izvorni_sadrzaj>Obrtnička zadruga JASKANSKI OBRTNIK  za građevinarstvo, proizvodnju, trgovinu i usluge, OIB 85995436784, Tadije Smičiklasa 3, 10450 Jastrebarsko</izvorni_sadrzaj>
    <derivirana_varijabla naziv="DomainObject.Predmet.ProtustrankaWithAdressOIB_1">Obrtnička zadruga JASKANSKI OBRTNIK  za građevinarstvo, proizvodnju, trgovinu i usluge, OIB 85995436784, Tadije Smičiklasa 3, 10450 Jastrebarsko</derivirana_varijabla>
  </DomainObject.Predmet.ProtustrankaWithAdressOIB>
  <DomainObject.Predmet.ProtustrankaNazivFormated>
    <izvorni_sadrzaj>Obrtnička zadruga JASKANSKI OBRTNIK  za građevinarstvo, proizvodnju, trgovinu i usluge</izvorni_sadrzaj>
    <derivirana_varijabla naziv="DomainObject.Predmet.ProtustrankaNazivFormated_1">Obrtnička zadruga JASKANSKI OBRTNIK  za građevinarstvo, proizvodnju, trgovinu i usluge</derivirana_varijabla>
  </DomainObject.Predmet.ProtustrankaNazivFormated>
  <DomainObject.Predmet.ProtustrankaNazivFormatedOIB>
    <izvorni_sadrzaj>Obrtnička zadruga JASKANSKI OBRTNIK  za građevinarstvo, proizvodnju, trgovinu i usluge, OIB 85995436784</izvorni_sadrzaj>
    <derivirana_varijabla naziv="DomainObject.Predmet.ProtustrankaNazivFormatedOIB_1">Obrtnička zadruga JASKANSKI OBRTNIK  za građevinarstvo, proizvodnju, trgovinu i usluge, OIB 85995436784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18232.91</izvorni_sadrzaj>
    <derivirana_varijabla naziv="DomainObject.Predmet.TrenutnaVrijednost_1">18232.91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JASKANSKI OBRTNIK  za građevinarstvo, proizvodnju, trgovinu i usluge</item>
    </izvorni_sadrzaj>
    <derivirana_varijabla naziv="DomainObject.Predmet.ProtuStrankaListFormated_1">
      <item>Obrtnička zadruga JASKANSKI OBRTNIK  za građevinarstvo, proizvodnju, trgovinu i usluge</item>
    </derivirana_varijabla>
  </DomainObject.Predmet.ProtuStrankaListFormated>
  <DomainObject.Predmet.ProtuStrankaListFormatedOIB>
    <izvorni_sadrzaj>
      <item>Obrtnička zadruga JASKANSKI OBRTNIK  za građevinarstvo, proizvodnju, trgovinu i usluge, OIB 85995436784</item>
    </izvorni_sadrzaj>
    <derivirana_varijabla naziv="DomainObject.Predmet.ProtuStrankaListFormatedOIB_1">
      <item>Obrtnička zadruga JASKANSKI OBRTNIK  za građevinarstvo, proizvodnju, trgovinu i usluge, OIB 85995436784</item>
    </derivirana_varijabla>
  </DomainObject.Predmet.ProtuStrankaListFormatedOIB>
  <DomainObject.Predmet.ProtuStrankaListFormatedWithAdress>
    <izvorni_sadrzaj>
      <item>Obrtnička zadruga JASKANSKI OBRTNIK  za građevinarstvo, proizvodnju, trgovinu i usluge, Tadije Smičiklasa 3, 10450 Jastrebarsko</item>
    </izvorni_sadrzaj>
    <derivirana_varijabla naziv="DomainObject.Predmet.ProtuStrankaListFormatedWithAdress_1">
      <item>Obrtnička zadruga JASKANSKI OBRTNIK  za građevinarstvo, proizvodnju, trgovinu i usluge, Tadije Smičiklasa 3, 10450 Jastrebarsko</item>
    </derivirana_varijabla>
  </DomainObject.Predmet.ProtuStrankaListFormatedWithAdress>
  <DomainObject.Predmet.ProtuStrankaListFormatedWithAdressOIB>
    <izvorni_sadrzaj>
      <item>Obrtnička zadruga JASKANSKI OBRTNIK  za građevinarstvo, proizvodnju, trgovinu i usluge, OIB 85995436784, Tadije Smičiklasa 3, 10450 Jastrebarsko</item>
    </izvorni_sadrzaj>
    <derivirana_varijabla naziv="DomainObject.Predmet.ProtuStrankaListFormatedWithAdressOIB_1">
      <item>Obrtnička zadruga JASKANSKI OBRTNIK  za građevinarstvo, proizvodnju, trgovinu i usluge, OIB 85995436784, Tadije Smičiklasa 3, 10450 Jastrebarsko</item>
    </derivirana_varijabla>
  </DomainObject.Predmet.ProtuStrankaListFormatedWithAdressOIB>
  <DomainObject.Predmet.ProtuStrankaListNazivFormated>
    <izvorni_sadrzaj>
      <item>Obrtnička zadruga JASKANSKI OBRTNIK  za građevinarstvo, proizvodnju, trgovinu i usluge</item>
    </izvorni_sadrzaj>
    <derivirana_varijabla naziv="DomainObject.Predmet.ProtuStrankaListNazivFormated_1">
      <item>Obrtnička zadruga JASKANSKI OBRTNIK  za građevinarstvo, proizvodnju, trgovinu i usluge</item>
    </derivirana_varijabla>
  </DomainObject.Predmet.ProtuStrankaListNazivFormated>
  <DomainObject.Predmet.ProtuStrankaListNazivFormatedOIB>
    <izvorni_sadrzaj>
      <item>Obrtnička zadruga JASKANSKI OBRTNIK  za građevinarstvo, proizvodnju, trgovinu i usluge, OIB 85995436784</item>
    </izvorni_sadrzaj>
    <derivirana_varijabla naziv="DomainObject.Predmet.ProtuStrankaListNazivFormatedOIB_1">
      <item>Obrtnička zadruga JASKANSKI OBRTNIK  za građevinarstvo, proizvodnju, trgovinu i usluge, OIB 85995436784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JASKANSKI OBRTNIK  za građevinarstvo, proizvodnju, trgovinu i usluge</izvorni_sadrzaj>
    <derivirana_varijabla naziv="DomainObject.Predmet.ProtustrankaIDrugi_1">Obrtnička zadruga JASKANSKI OBRTNIK  za građevinarstvo,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JASKANSKI OBRTNIK  za građevinarstvo, proizvodnju, trgovinu i usluge, OIB 85995436784, Tadije Smičiklasa 3, 10450 Jastrebarsko</izvorni_sadrzaj>
    <derivirana_varijabla naziv="DomainObject.Predmet.ProtustrankaIDrugiAdressOIB_1">Obrtnička zadruga JASKANSKI OBRTNIK  za građevinarstvo, proizvodnju, trgovinu i usluge, OIB 85995436784, Tadije Smičiklasa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JASKANSKI OBRTNIK  za građevinarstvo, proizvodnju, trgovinu i usluge</item>
      <item>FINA Regionalni centar Zagreb</item>
    </izvorni_sadrzaj>
    <derivirana_varijabla naziv="DomainObject.Predmet.SudioniciListNaziv_1">
      <item>Obrtnička zadruga JASKANSKI OBRTNIK  za građevinarstvo, proizvodnju, trgovinu i usluge</item>
      <item>FINA Regionalni centar Zagreb</item>
    </derivirana_varijabla>
  </DomainObject.Predmet.SudioniciListNaziv>
  <DomainObject.Predmet.SudioniciListAdressOIB>
    <izvorni_sadrzaj>
      <item>Obrtnička zadruga JASKANSKI OBRTNIK  za građevinarstvo, proizvodnju, trgovinu i usluge, OIB 85995436784, Tadije Smičiklasa 3,10450 Jastrebarsko</item>
      <item>FINA Regionalni centar Zagreb, OIB 85821130368, Trg svibanjskih žrtava 1995. 1,10000 Zagreb</item>
    </izvorni_sadrzaj>
    <derivirana_varijabla naziv="DomainObject.Predmet.SudioniciListAdressOIB_1">
      <item>Obrtnička zadruga JASKANSKI OBRTNIK  za građevinarstvo, proizvodnju, trgovinu i usluge, OIB 85995436784, Tadije Smičiklasa 3,10450 Jastrebarsko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85995436784</item>
      <item>, OIB 85821130368</item>
    </izvorni_sadrzaj>
    <derivirana_varijabla naziv="DomainObject.Predmet.SudioniciListNazivOIB_1">
      <item>, OIB 85995436784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73A70-2A15-45E1-8016-B2CF0D565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792</properties:Words>
  <properties:Characters>4542</properties:Characters>
  <properties:Lines>111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2016-07-28T07:26:00Z</dcterms:created>
  <dc:creator>alet</dc:creator>
  <cp:lastModifiedBy>wsadmin</cp:lastModifiedBy>
  <cp:lastPrinted>2016-07-28T07:32:00Z</cp:lastPrinted>
  <dcterms:modified xmlns:xsi="http://www.w3.org/2001/XMLSchema-instance" xsi:type="dcterms:W3CDTF">2016-07-28T08:16:00Z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