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a2f9" w14:paraId="cd8a2f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E49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637E49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  <w:t xml:space="preserve">          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</w:t>
      </w:r>
    </w:p>
    <w:p w:rsidRDefault="00EF513E" w:rsidP="00637E49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B55114" w:rsidR="00031C9B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485DE5" w:rsidRPr="00485DE5">
        <w:rPr>
          <w:szCs w:val="24"/>
          <w:lang w:val="hr-HR"/>
        </w:rPr>
        <w:t>C.P. HOLIDAY TURIST d.o.o. Pula, Rizzijeva ulica 34, OIB: 07312959901</w:t>
      </w:r>
      <w:r w:rsidR="00485DE5">
        <w:rPr>
          <w:szCs w:val="24"/>
          <w:lang w:val="hr-HR"/>
        </w:rPr>
        <w:t>, 12</w:t>
      </w:r>
      <w:r w:rsidR="00C075B3" w:rsidRPr="00C075B3">
        <w:rPr>
          <w:szCs w:val="24"/>
          <w:lang w:val="hr-HR"/>
        </w:rPr>
        <w:t xml:space="preserve">. </w:t>
      </w:r>
      <w:r w:rsidR="00CC5631">
        <w:rPr>
          <w:szCs w:val="24"/>
          <w:lang w:val="hr-HR"/>
        </w:rPr>
        <w:t>svibnja</w:t>
      </w:r>
      <w:r w:rsidR="00C075B3" w:rsidRPr="00C075B3">
        <w:rPr>
          <w:szCs w:val="24"/>
          <w:lang w:val="hr-HR"/>
        </w:rPr>
        <w:t xml:space="preserve"> 2017.</w:t>
      </w:r>
    </w:p>
    <w:p w:rsidRDefault="00C075B3" w:rsidP="00EF513E" w:rsidR="00C075B3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485DE5" w:rsidRPr="00485DE5">
        <w:rPr>
          <w:szCs w:val="24"/>
          <w:lang w:val="hr-HR"/>
        </w:rPr>
        <w:t>C.P. HOLIDAY TURIST d.o.o. Pula, Rizzijeva ulica 34, OIB: 07312959901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CC5631" w:rsidP="00C075B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="00F30032" w:rsidRPr="00F30032">
        <w:rPr>
          <w:szCs w:val="24"/>
          <w:lang w:val="hr-HR"/>
        </w:rPr>
        <w:t xml:space="preserve">. </w:t>
      </w:r>
      <w:r w:rsidR="00C075B3">
        <w:rPr>
          <w:szCs w:val="24"/>
          <w:lang w:val="hr-HR"/>
        </w:rPr>
        <w:t>srpnja</w:t>
      </w:r>
      <w:r w:rsidR="00F30032" w:rsidRPr="00F30032">
        <w:rPr>
          <w:szCs w:val="24"/>
          <w:lang w:val="hr-HR"/>
        </w:rPr>
        <w:t xml:space="preserve"> 201</w:t>
      </w:r>
      <w:r w:rsidR="00C075B3">
        <w:rPr>
          <w:szCs w:val="24"/>
          <w:lang w:val="hr-HR"/>
        </w:rPr>
        <w:t>7</w:t>
      </w:r>
      <w:r w:rsidR="00F30032" w:rsidRPr="00F30032">
        <w:rPr>
          <w:szCs w:val="24"/>
          <w:lang w:val="hr-HR"/>
        </w:rPr>
        <w:t xml:space="preserve">. u </w:t>
      </w:r>
      <w:r w:rsidR="005D1A09">
        <w:rPr>
          <w:szCs w:val="24"/>
          <w:lang w:val="hr-HR"/>
        </w:rPr>
        <w:t>1</w:t>
      </w:r>
      <w:r w:rsidR="00485DE5">
        <w:rPr>
          <w:szCs w:val="24"/>
          <w:lang w:val="hr-HR"/>
        </w:rPr>
        <w:t>4</w:t>
      </w:r>
      <w:r w:rsidR="00D54CD0">
        <w:rPr>
          <w:szCs w:val="24"/>
          <w:lang w:val="hr-HR"/>
        </w:rPr>
        <w:t>:</w:t>
      </w:r>
      <w:r w:rsidR="00485DE5">
        <w:rPr>
          <w:szCs w:val="24"/>
          <w:lang w:val="hr-HR"/>
        </w:rPr>
        <w:t>0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C075B3" w:rsidP="004E6785" w:rsidR="00C075B3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30032" w:rsidRPr="00F30032">
        <w:rPr>
          <w:szCs w:val="24"/>
          <w:lang w:val="hr-HR"/>
        </w:rPr>
        <w:t xml:space="preserve">na koje se pozivaju: </w:t>
      </w:r>
    </w:p>
    <w:p w:rsidRDefault="00F30032" w:rsidP="00C075B3" w:rsidR="00C075B3" w:rsidRPr="003B1FC8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C075B3"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C075B3" w:rsidP="00B55114" w:rsidR="00C075B3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</w:t>
      </w:r>
      <w:r w:rsidR="00B55114"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>zakonski zastupni</w:t>
      </w:r>
      <w:r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485DE5">
        <w:rPr>
          <w:szCs w:val="24"/>
          <w:lang w:val="hr-HR"/>
        </w:rPr>
        <w:t>Paolo</w:t>
      </w:r>
      <w:r w:rsidR="00485DE5" w:rsidRPr="00485DE5">
        <w:rPr>
          <w:szCs w:val="24"/>
          <w:lang w:val="hr-HR"/>
        </w:rPr>
        <w:t xml:space="preserve"> Coppolecchi</w:t>
      </w:r>
      <w:r w:rsidR="00485DE5">
        <w:rPr>
          <w:szCs w:val="24"/>
          <w:lang w:val="hr-HR"/>
        </w:rPr>
        <w:t xml:space="preserve">a </w:t>
      </w:r>
      <w:r w:rsidR="00485DE5" w:rsidRPr="00485DE5">
        <w:rPr>
          <w:szCs w:val="24"/>
          <w:lang w:val="hr-HR"/>
        </w:rPr>
        <w:t>iz Pule, Verudella 17</w:t>
      </w:r>
      <w:r>
        <w:rPr>
          <w:szCs w:val="24"/>
          <w:lang w:val="hr-HR"/>
        </w:rPr>
        <w:t>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mogu očitovati i pisano (čl. 123. st. 1. i 2. SZ-a).</w:t>
      </w: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</w:p>
    <w:p w:rsidRDefault="00C075B3" w:rsidP="00C075B3" w:rsidR="00C075B3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85DE5">
        <w:rPr>
          <w:szCs w:val="24"/>
          <w:lang w:val="hr-HR"/>
        </w:rPr>
        <w:t>12</w:t>
      </w:r>
      <w:r w:rsidRPr="00042A52">
        <w:rPr>
          <w:szCs w:val="24"/>
          <w:lang w:val="hr-HR"/>
        </w:rPr>
        <w:t xml:space="preserve">. </w:t>
      </w:r>
      <w:r w:rsidR="00CC563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201</w:t>
      </w:r>
      <w:r>
        <w:rPr>
          <w:szCs w:val="24"/>
          <w:lang w:val="hr-HR"/>
        </w:rPr>
        <w:t>7</w:t>
      </w:r>
      <w:r w:rsidRPr="00042A52">
        <w:rPr>
          <w:szCs w:val="24"/>
          <w:lang w:val="hr-HR"/>
        </w:rPr>
        <w:t>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>
        <w:rPr>
          <w:szCs w:val="24"/>
          <w:lang w:val="hr-HR"/>
        </w:rPr>
        <w:tab/>
        <w:t xml:space="preserve">        </w:t>
      </w:r>
      <w:r w:rsidRPr="00042A52">
        <w:rPr>
          <w:szCs w:val="24"/>
          <w:lang w:val="hr-HR"/>
        </w:rPr>
        <w:t>Sudac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422A61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422A61">
        <w:rPr>
          <w:szCs w:val="24"/>
          <w:lang w:val="hr-HR"/>
        </w:rPr>
        <w:t>, v.r.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 dužnik, </w:t>
      </w:r>
    </w:p>
    <w:p w:rsidRDefault="00C075B3" w:rsidP="00C075B3" w:rsidR="00F30032" w:rsidRPr="00F3003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</w:t>
      </w:r>
      <w:r w:rsidR="00485DE5" w:rsidRPr="00485DE5">
        <w:rPr>
          <w:szCs w:val="24"/>
          <w:lang w:val="hr-HR"/>
        </w:rPr>
        <w:t>Paolo Coppolecchia iz Pule, Verudella 17</w:t>
      </w:r>
      <w:r w:rsidR="00B55114">
        <w:rPr>
          <w:szCs w:val="24"/>
          <w:lang w:val="hr-HR"/>
        </w:rPr>
        <w:t>.</w:t>
      </w:r>
    </w:p>
    <w:sectPr w:rsidSect="00637E49" w:rsidR="00F30032" w:rsidRPr="00F30032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EA3" w:rsidP="00E95B75" w:rsidR="007D5EA3">
      <w:r>
        <w:separator/>
      </w:r>
    </w:p>
  </w:endnote>
  <w:endnote w:id="0" w:type="continuationSeparator">
    <w:p w:rsidRDefault="007D5EA3" w:rsidP="00E95B75" w:rsidR="007D5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EA3" w:rsidP="00E95B75" w:rsidR="007D5EA3">
      <w:r>
        <w:separator/>
      </w:r>
    </w:p>
  </w:footnote>
  <w:footnote w:id="0" w:type="continuationSeparator">
    <w:p w:rsidRDefault="007D5EA3" w:rsidP="00E95B75" w:rsidR="007D5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075B3">
      <w:t>2</w:t>
    </w:r>
    <w:r w:rsidR="00483DE3">
      <w:t>84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59CE"/>
    <w:rsid w:val="0038347C"/>
    <w:rsid w:val="003A0A21"/>
    <w:rsid w:val="003B2554"/>
    <w:rsid w:val="003B5D91"/>
    <w:rsid w:val="004016BF"/>
    <w:rsid w:val="00416DAB"/>
    <w:rsid w:val="00422A61"/>
    <w:rsid w:val="00426186"/>
    <w:rsid w:val="00483DE3"/>
    <w:rsid w:val="00485DE5"/>
    <w:rsid w:val="00492AC2"/>
    <w:rsid w:val="004D1EAE"/>
    <w:rsid w:val="004E3491"/>
    <w:rsid w:val="004E6785"/>
    <w:rsid w:val="0052557C"/>
    <w:rsid w:val="0053207A"/>
    <w:rsid w:val="00554328"/>
    <w:rsid w:val="00581FE4"/>
    <w:rsid w:val="005C5F44"/>
    <w:rsid w:val="005D1A09"/>
    <w:rsid w:val="00637E49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71CA"/>
    <w:rsid w:val="007D4AF9"/>
    <w:rsid w:val="007D5EA3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2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A6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2A6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2A6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2A6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22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A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2A6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2A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2A6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C.P. HOLIDAY TURIST d.o.o. PULA</izvorni_sadrzaj>
    <derivirana_varijabla naziv="DomainObject.Predmet.ProtustrankaFormated_1">  C.P. HOLIDAY TURIST d.o.o. PULA</derivirana_varijabla>
  </DomainObject.Predmet.ProtustrankaFormated>
  <DomainObject.Predmet.ProtustrankaFormatedOIB>
    <izvorni_sadrzaj>  C.P. HOLIDAY TURIST d.o.o. PULA, OIB 07312959901</izvorni_sadrzaj>
    <derivirana_varijabla naziv="DomainObject.Predmet.ProtustrankaFormatedOIB_1">  C.P. HOLIDAY TURIST d.o.o. PULA, OIB 07312959901</derivirana_varijabla>
  </DomainObject.Predmet.ProtustrankaFormatedOIB>
  <DomainObject.Predmet.ProtustrankaFormatedWithAdress>
    <izvorni_sadrzaj> C.P. HOLIDAY TURIST d.o.o. PULA, Rizzijeva ulica 34, 52100 Pula</izvorni_sadrzaj>
    <derivirana_varijabla naziv="DomainObject.Predmet.ProtustrankaFormatedWithAdress_1"> C.P. HOLIDAY TURIST d.o.o. PULA, Rizzijeva ulica 34, 52100 Pula</derivirana_varijabla>
  </DomainObject.Predmet.ProtustrankaFormatedWithAdress>
  <DomainObject.Predmet.ProtustrankaFormatedWithAdressOIB>
    <izvorni_sadrzaj> C.P. HOLIDAY TURIST d.o.o. PULA, OIB 07312959901, Rizzijeva ulica 34, 52100 Pula</izvorni_sadrzaj>
    <derivirana_varijabla naziv="DomainObject.Predmet.ProtustrankaFormatedWithAdressOIB_1"> C.P. HOLIDAY TURIST d.o.o. PULA, OIB 07312959901, Rizzijeva ulica 34, 52100 Pula</derivirana_varijabla>
  </DomainObject.Predmet.ProtustrankaFormatedWithAdressOIB>
  <DomainObject.Predmet.ProtustrankaWithAdress>
    <izvorni_sadrzaj>C.P. HOLIDAY TURIST d.o.o. PULA Rizzijeva ulica 34, 52100 Pula</izvorni_sadrzaj>
    <derivirana_varijabla naziv="DomainObject.Predmet.ProtustrankaWithAdress_1">C.P. HOLIDAY TURIST d.o.o. PULA Rizzijeva ulica 34, 52100 Pula</derivirana_varijabla>
  </DomainObject.Predmet.ProtustrankaWithAdress>
  <DomainObject.Predmet.ProtustrankaWithAdressOIB>
    <izvorni_sadrzaj>C.P. HOLIDAY TURIST d.o.o. PULA, OIB 07312959901, Rizzijeva ulica 34, 52100 Pula</izvorni_sadrzaj>
    <derivirana_varijabla naziv="DomainObject.Predmet.ProtustrankaWithAdressOIB_1">C.P. HOLIDAY TURIST d.o.o. PULA, OIB 07312959901, Rizzijeva ulica 34, 52100 Pula</derivirana_varijabla>
  </DomainObject.Predmet.ProtustrankaWithAdressOIB>
  <DomainObject.Predmet.ProtustrankaNazivFormated>
    <izvorni_sadrzaj>C.P. HOLIDAY TURIST d.o.o. PULA</izvorni_sadrzaj>
    <derivirana_varijabla naziv="DomainObject.Predmet.ProtustrankaNazivFormated_1">C.P. HOLIDAY TURIST d.o.o. PULA</derivirana_varijabla>
  </DomainObject.Predmet.ProtustrankaNazivFormated>
  <DomainObject.Predmet.ProtustrankaNazivFormatedOIB>
    <izvorni_sadrzaj>C.P. HOLIDAY TURIST d.o.o. PULA, OIB 07312959901</izvorni_sadrzaj>
    <derivirana_varijabla naziv="DomainObject.Predmet.ProtustrankaNazivFormatedOIB_1">C.P. HOLIDAY TURIST d.o.o. PULA, OIB 07312959901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686414.79</izvorni_sadrzaj>
    <derivirana_varijabla naziv="DomainObject.Predmet.TrenutnaVrijednost_1">686414.79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C.P. HOLIDAY TURIST d.o.o. PULA</item>
    </izvorni_sadrzaj>
    <derivirana_varijabla naziv="DomainObject.Predmet.ProtuStrankaListFormated_1">
      <item>C.P. HOLIDAY TURIST d.o.o. PULA</item>
    </derivirana_varijabla>
  </DomainObject.Predmet.ProtuStrankaListFormated>
  <DomainObject.Predmet.ProtuStrankaListFormatedOIB>
    <izvorni_sadrzaj>
      <item>C.P. HOLIDAY TURIST d.o.o. PULA, OIB 07312959901</item>
    </izvorni_sadrzaj>
    <derivirana_varijabla naziv="DomainObject.Predmet.ProtuStrankaListFormatedOIB_1">
      <item>C.P. HOLIDAY TURIST d.o.o. PULA, OIB 07312959901</item>
    </derivirana_varijabla>
  </DomainObject.Predmet.ProtuStrankaListFormatedOIB>
  <DomainObject.Predmet.ProtuStrankaListFormatedWithAdress>
    <izvorni_sadrzaj>
      <item>C.P. HOLIDAY TURIST d.o.o. PULA, Rizzijeva ulica 34, 52100 Pula</item>
    </izvorni_sadrzaj>
    <derivirana_varijabla naziv="DomainObject.Predmet.ProtuStrankaListFormatedWithAdress_1">
      <item>C.P. HOLIDAY TURIST d.o.o. PULA, Rizzijeva ulica 34, 52100 Pula</item>
    </derivirana_varijabla>
  </DomainObject.Predmet.ProtuStrankaListFormatedWithAdress>
  <DomainObject.Predmet.ProtuStrankaListFormatedWithAdressOIB>
    <izvorni_sadrzaj>
      <item>C.P. HOLIDAY TURIST d.o.o. PULA, OIB 07312959901, Rizzijeva ulica 34, 52100 Pula</item>
    </izvorni_sadrzaj>
    <derivirana_varijabla naziv="DomainObject.Predmet.ProtuStrankaListFormatedWithAdressOIB_1">
      <item>C.P. HOLIDAY TURIST d.o.o. PULA, OIB 07312959901, Rizzijeva ulica 34, 52100 Pula</item>
    </derivirana_varijabla>
  </DomainObject.Predmet.ProtuStrankaListFormatedWithAdressOIB>
  <DomainObject.Predmet.ProtuStrankaListNazivFormated>
    <izvorni_sadrzaj>
      <item>C.P. HOLIDAY TURIST d.o.o. PULA</item>
    </izvorni_sadrzaj>
    <derivirana_varijabla naziv="DomainObject.Predmet.ProtuStrankaListNazivFormated_1">
      <item>C.P. HOLIDAY TURIST d.o.o. PULA</item>
    </derivirana_varijabla>
  </DomainObject.Predmet.ProtuStrankaListNazivFormated>
  <DomainObject.Predmet.ProtuStrankaListNazivFormatedOIB>
    <izvorni_sadrzaj>
      <item>C.P. HOLIDAY TURIST d.o.o. PULA, OIB 07312959901</item>
    </izvorni_sadrzaj>
    <derivirana_varijabla naziv="DomainObject.Predmet.ProtuStrankaListNazivFormatedOIB_1">
      <item>C.P. HOLIDAY TURIST d.o.o. PULA, OIB 07312959901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C.P. HOLIDAY TURIST d.o.o. PULA</izvorni_sadrzaj>
    <derivirana_varijabla naziv="DomainObject.Predmet.ProtustrankaIDrugi_1">C.P. HOLIDAY TURIST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C.P. HOLIDAY TURIST d.o.o. PULA, OIB 07312959901, Rizzijeva ulica 34, 52100 Pula</izvorni_sadrzaj>
    <derivirana_varijabla naziv="DomainObject.Predmet.ProtustrankaIDrugiAdressOIB_1">C.P. HOLIDAY TURIST d.o.o. PULA, OIB 07312959901, Rizzijeva ulica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C.P. HOLIDAY TURIST d.o.o. PULA</item>
    </izvorni_sadrzaj>
    <derivirana_varijabla naziv="DomainObject.Predmet.SudioniciListNaziv_1">
      <item>FINANCIJSKA AGENCIJA, RC RIJEKA, PODRUŽNICA PULA, PULA</item>
      <item>C.P. HOLIDAY TURIST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C.P. HOLIDAY TURIST d.o.o. PULA, OIB 07312959901, Rizzijeva ulica 34,52100 Pula</item>
    </izvorni_sadrzaj>
    <derivirana_varijabla naziv="DomainObject.Predmet.SudioniciListAdressOIB_1">
      <item>FINANCIJSKA AGENCIJA, RC RIJEKA, PODRUŽNICA PULA, PULA, OIB 85821130368, Ulica grada Vukovara 70,10000 Zagreb</item>
      <item>C.P. HOLIDAY TURIST d.o.o. PULA, OIB 07312959901, Rizzijeva ulica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07312959901</item>
    </izvorni_sadrzaj>
    <derivirana_varijabla naziv="DomainObject.Predmet.SudioniciListNazivOIB_1">
      <item>, OIB 85821130368</item>
      <item>, OIB 07312959901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1380</properties:Characters>
  <properties:Lines>47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2017-05-12T09:53:00Z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2017-05-12T09:54:00Z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