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0346" w14:paraId="a3a0346" w:rsidRDefault="00FE5B45" w:rsidP="00036395" w:rsidR="00FE5B45">
      <w:pPr>
        <w:tabs>
          <w:tab w:pos="709" w:val="lef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327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ED11CB" w:rsidR="00FE5B45" w:rsidRPr="00A81B81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</w:t>
      </w:r>
      <w:r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FE5B45" w:rsidP="00FE5B45" w:rsidR="00FE5B45" w:rsidRPr="00A81B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A81B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A81B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A81B8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 w:rsidRPr="00A81B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A81B8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A81B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1D0283" w:rsidR="00FE5B45" w:rsidRPr="00A81B81">
      <w:pPr>
        <w:tabs>
          <w:tab w:pos="709" w:val="left"/>
        </w:tabs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A81B81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FE5B45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12F16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FE5B45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A81B81">
        <w:rPr>
          <w:rFonts w:cs="Times New Roman" w:hAnsi="Times New Roman" w:ascii="Times New Roman"/>
          <w:sz w:val="24"/>
          <w:szCs w:val="24"/>
        </w:rPr>
        <w:t xml:space="preserve"> </w:t>
      </w:r>
      <w:r w:rsidR="00A81B81" w:rsidRPr="00A81B81">
        <w:rPr>
          <w:rFonts w:cs="Times New Roman" w:hAnsi="Times New Roman" w:ascii="Times New Roman"/>
          <w:sz w:val="24"/>
          <w:szCs w:val="24"/>
        </w:rPr>
        <w:t>AGROTURIZAM DEGENIJA j.d.o.o. za eko proizvodnju, Gračac, Zagrebačka 2, OIB: 34311149779</w:t>
      </w:r>
      <w:r w:rsidR="00FE5B45" w:rsidRPr="00A81B81">
        <w:rPr>
          <w:rFonts w:cs="Times New Roman" w:hAnsi="Times New Roman" w:ascii="Times New Roman"/>
          <w:sz w:val="24"/>
          <w:szCs w:val="24"/>
        </w:rPr>
        <w:t>,</w:t>
      </w:r>
      <w:r w:rsidR="00FE5B45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1B81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0521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FE5B45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1B81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FE5B45"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A81B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A81B8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</w:t>
      </w:r>
      <w:r w:rsidR="00757A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</w:t>
      </w:r>
    </w:p>
    <w:p w:rsidRDefault="00FE5B45" w:rsidP="00757A53" w:rsidR="00FE5B45" w:rsidRPr="00A81B81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A81B81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A81B81">
        <w:rPr>
          <w:rFonts w:cs="Times New Roman" w:hAnsi="Times New Roman" w:ascii="Times New Roman"/>
          <w:sz w:val="24"/>
          <w:szCs w:val="24"/>
        </w:rPr>
        <w:t xml:space="preserve"> </w:t>
      </w:r>
      <w:r w:rsidR="00A81B81" w:rsidRPr="00A81B81">
        <w:rPr>
          <w:rFonts w:cs="Times New Roman" w:hAnsi="Times New Roman" w:ascii="Times New Roman"/>
          <w:sz w:val="24"/>
          <w:szCs w:val="24"/>
        </w:rPr>
        <w:t>AGROTURIZAM DEGENIJA j.d.o.o. za eko proizvodnju, Gračac, Zagrebačka 2, OIB: 34311149779</w:t>
      </w:r>
      <w:r w:rsidR="00E432F2" w:rsidRPr="00A81B81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A81B81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A81B81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1B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03639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757A53" w:rsidP="00036395" w:rsidR="00757A5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81B81">
        <w:rPr>
          <w:rFonts w:cs="Times" w:eastAsia="Times New Roman" w:hAnsi="Times" w:ascii="Times"/>
          <w:sz w:val="24"/>
          <w:szCs w:val="24"/>
          <w:lang w:eastAsia="hr-HR"/>
        </w:rPr>
        <w:t>21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B12F16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A81B81">
        <w:rPr>
          <w:rFonts w:cs="Times" w:eastAsia="Times New Roman" w:hAnsi="Times" w:ascii="Times"/>
          <w:sz w:val="24"/>
          <w:szCs w:val="24"/>
          <w:lang w:eastAsia="hr-HR"/>
        </w:rPr>
        <w:t>11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81B81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A81B81">
        <w:rPr>
          <w:rFonts w:cs="Times" w:eastAsia="Times New Roman" w:hAnsi="Times" w:ascii="Times"/>
          <w:sz w:val="24"/>
          <w:szCs w:val="24"/>
          <w:lang w:eastAsia="hr-HR"/>
        </w:rPr>
        <w:t>18.818,07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A81B81">
        <w:rPr>
          <w:rFonts w:cs="Times" w:eastAsia="Times New Roman" w:hAnsi="Times" w:ascii="Times"/>
          <w:sz w:val="24"/>
          <w:szCs w:val="24"/>
          <w:lang w:eastAsia="hr-HR"/>
        </w:rPr>
        <w:t>12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81B81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39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1D0283" w:rsidR="00FE5B45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A81B81">
        <w:rPr>
          <w:rFonts w:cs="Times" w:eastAsia="Times New Roman" w:hAnsi="Times" w:ascii="Times"/>
          <w:sz w:val="24"/>
          <w:szCs w:val="24"/>
          <w:lang w:eastAsia="hr-HR"/>
        </w:rPr>
        <w:t>1</w:t>
      </w:r>
      <w:r w:rsidR="00705218">
        <w:rPr>
          <w:rFonts w:cs="Times" w:eastAsia="Times New Roman" w:hAnsi="Times" w:ascii="Times"/>
          <w:sz w:val="24"/>
          <w:szCs w:val="24"/>
          <w:lang w:eastAsia="hr-HR"/>
        </w:rPr>
        <w:t>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81B81">
        <w:rPr>
          <w:rFonts w:cs="Times" w:eastAsia="Times New Roman" w:hAnsi="Times" w:ascii="Times"/>
          <w:sz w:val="24"/>
          <w:szCs w:val="24"/>
          <w:lang w:eastAsia="hr-HR"/>
        </w:rPr>
        <w:t>prosinca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705218" w:rsidP="004B4231" w:rsidR="00705218">
      <w:pPr>
        <w:pStyle w:val="Bezproreda"/>
        <w:tabs>
          <w:tab w:pos="709" w:val="left"/>
        </w:tabs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C2662" w:rsidP="004C2662" w:rsidR="004C2662" w:rsidRPr="004C26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ovlaštena službenica </w:t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Sutkinja                                                                </w:t>
      </w:r>
    </w:p>
    <w:p w:rsidRDefault="004C2662" w:rsidP="004C2662" w:rsidR="004C2662" w:rsidRPr="004C26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Elena Glavan   </w:t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Markač</w:t>
      </w:r>
      <w:proofErr w:type="spellEnd"/>
      <w:r w:rsidRPr="004C2662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94CF5" w:rsidP="00FE5B45" w:rsidR="00694CF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694CF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  <w:r w:rsidR="004B4231">
        <w:rPr>
          <w:rFonts w:cs="Times" w:eastAsia="Times New Roman" w:hAnsi="Times" w:ascii="Times"/>
          <w:sz w:val="24"/>
          <w:szCs w:val="24"/>
          <w:lang w:eastAsia="hr-HR"/>
        </w:rPr>
        <w:t>:</w:t>
      </w:r>
    </w:p>
    <w:p w:rsidRDefault="00694CF5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05218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A81B81">
      <w:rPr>
        <w:rFonts w:cs="Times New Roman" w:eastAsia="Times New Roman" w:hAnsi="Times New Roman" w:ascii="Times New Roman"/>
        <w:sz w:val="24"/>
        <w:szCs w:val="24"/>
        <w:lang w:eastAsia="hr-HR"/>
      </w:rPr>
      <w:t>327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A81B81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395"/>
    <w:rsid w:val="000368D5"/>
    <w:rsid w:val="000C5313"/>
    <w:rsid w:val="00120612"/>
    <w:rsid w:val="001C372B"/>
    <w:rsid w:val="001D0283"/>
    <w:rsid w:val="001D0EE6"/>
    <w:rsid w:val="001D54D6"/>
    <w:rsid w:val="001E0966"/>
    <w:rsid w:val="00231E74"/>
    <w:rsid w:val="00256D0E"/>
    <w:rsid w:val="002A1731"/>
    <w:rsid w:val="003423C2"/>
    <w:rsid w:val="003D0AEE"/>
    <w:rsid w:val="00455949"/>
    <w:rsid w:val="004B4231"/>
    <w:rsid w:val="004C2662"/>
    <w:rsid w:val="005921C9"/>
    <w:rsid w:val="00634D5F"/>
    <w:rsid w:val="00653B37"/>
    <w:rsid w:val="00694CF5"/>
    <w:rsid w:val="00696CB1"/>
    <w:rsid w:val="006C23B1"/>
    <w:rsid w:val="00705218"/>
    <w:rsid w:val="00757A53"/>
    <w:rsid w:val="007B0DBD"/>
    <w:rsid w:val="007F081E"/>
    <w:rsid w:val="0082351B"/>
    <w:rsid w:val="00846F88"/>
    <w:rsid w:val="00882752"/>
    <w:rsid w:val="00995E92"/>
    <w:rsid w:val="009B1AA2"/>
    <w:rsid w:val="009C1693"/>
    <w:rsid w:val="009C3B9C"/>
    <w:rsid w:val="00A17584"/>
    <w:rsid w:val="00A81B81"/>
    <w:rsid w:val="00AC5180"/>
    <w:rsid w:val="00AF1A22"/>
    <w:rsid w:val="00B12F16"/>
    <w:rsid w:val="00B54E5A"/>
    <w:rsid w:val="00B84828"/>
    <w:rsid w:val="00BE4064"/>
    <w:rsid w:val="00C03C92"/>
    <w:rsid w:val="00C305F6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ED11CB"/>
    <w:rsid w:val="00F56326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C2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6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26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26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26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C2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6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26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26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26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AGROTURIZAM DEGENIJA j.d.o.o. za eko proizvodnju</izvorni_sadrzaj>
    <derivirana_varijabla naziv="DomainObject.Predmet.ProtustrankaFormated_1">  AGROTURIZAM DEGENIJA j.d.o.o. za eko proizvodnju</derivirana_varijabla>
  </DomainObject.Predmet.ProtustrankaFormated>
  <DomainObject.Predmet.ProtustrankaFormatedOIB>
    <izvorni_sadrzaj>  AGROTURIZAM DEGENIJA j.d.o.o. za eko proizvodnju, OIB 34311149779</izvorni_sadrzaj>
    <derivirana_varijabla naziv="DomainObject.Predmet.ProtustrankaFormatedOIB_1">  AGROTURIZAM DEGENIJA j.d.o.o. za eko proizvodnju, OIB 34311149779</derivirana_varijabla>
  </DomainObject.Predmet.ProtustrankaFormatedOIB>
  <DomainObject.Predmet.ProtustrankaFormatedWithAdress>
    <izvorni_sadrzaj> AGROTURIZAM DEGENIJA j.d.o.o. za eko proizvodnju, Zagrebačka 2, 23440 Gračac</izvorni_sadrzaj>
    <derivirana_varijabla naziv="DomainObject.Predmet.ProtustrankaFormatedWithAdress_1"> AGROTURIZAM DEGENIJA j.d.o.o. za eko proizvodnju, Zagrebačka 2, 23440 Gračac</derivirana_varijabla>
  </DomainObject.Predmet.ProtustrankaFormatedWithAdress>
  <DomainObject.Predmet.ProtustrankaFormatedWithAdressOIB>
    <izvorni_sadrzaj> AGROTURIZAM DEGENIJA j.d.o.o. za eko proizvodnju, OIB 34311149779, Zagrebačka 2, 23440 Gračac</izvorni_sadrzaj>
    <derivirana_varijabla naziv="DomainObject.Predmet.ProtustrankaFormatedWithAdressOIB_1"> AGROTURIZAM DEGENIJA j.d.o.o. za eko proizvodnju, OIB 34311149779, Zagrebačka 2, 23440 Gračac</derivirana_varijabla>
  </DomainObject.Predmet.ProtustrankaFormatedWithAdressOIB>
  <DomainObject.Predmet.ProtustrankaWithAdress>
    <izvorni_sadrzaj>AGROTURIZAM DEGENIJA j.d.o.o. za eko proizvodnju Zagrebačka 2, 23440 Gračac</izvorni_sadrzaj>
    <derivirana_varijabla naziv="DomainObject.Predmet.ProtustrankaWithAdress_1">AGROTURIZAM DEGENIJA j.d.o.o. za eko proizvodnju Zagrebačka 2, 23440 Gračac</derivirana_varijabla>
  </DomainObject.Predmet.ProtustrankaWithAdress>
  <DomainObject.Predmet.ProtustrankaWithAdressOIB>
    <izvorni_sadrzaj>AGROTURIZAM DEGENIJA j.d.o.o. za eko proizvodnju, OIB 34311149779, Zagrebačka 2, 23440 Gračac</izvorni_sadrzaj>
    <derivirana_varijabla naziv="DomainObject.Predmet.ProtustrankaWithAdressOIB_1">AGROTURIZAM DEGENIJA j.d.o.o. za eko proizvodnju, OIB 34311149779, Zagrebačka 2, 23440 Gračac</derivirana_varijabla>
  </DomainObject.Predmet.ProtustrankaWithAdressOIB>
  <DomainObject.Predmet.ProtustrankaNazivFormated>
    <izvorni_sadrzaj>AGROTURIZAM DEGENIJA j.d.o.o. za eko proizvodnju</izvorni_sadrzaj>
    <derivirana_varijabla naziv="DomainObject.Predmet.ProtustrankaNazivFormated_1">AGROTURIZAM DEGENIJA j.d.o.o. za eko proizvodnju</derivirana_varijabla>
  </DomainObject.Predmet.ProtustrankaNazivFormated>
  <DomainObject.Predmet.ProtustrankaNazivFormatedOIB>
    <izvorni_sadrzaj>AGROTURIZAM DEGENIJA j.d.o.o. za eko proizvodnju, OIB 34311149779</izvorni_sadrzaj>
    <derivirana_varijabla naziv="DomainObject.Predmet.ProtustrankaNazivFormatedOIB_1">AGROTURIZAM DEGENIJA j.d.o.o. za eko proizvodnju, OIB 34311149779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AGROTURIZAM DEGENIJA j.d.o.o. za eko proizvodnju</item>
    </izvorni_sadrzaj>
    <derivirana_varijabla naziv="DomainObject.Predmet.ProtuStrankaListFormated_1">
      <item>AGROTURIZAM DEGENIJA j.d.o.o. za eko proizvodnju</item>
    </derivirana_varijabla>
  </DomainObject.Predmet.ProtuStrankaListFormated>
  <DomainObject.Predmet.ProtuStrankaListFormatedOIB>
    <izvorni_sadrzaj>
      <item>AGROTURIZAM DEGENIJA j.d.o.o. za eko proizvodnju, OIB 34311149779</item>
    </izvorni_sadrzaj>
    <derivirana_varijabla naziv="DomainObject.Predmet.ProtuStrankaListFormatedOIB_1">
      <item>AGROTURIZAM DEGENIJA j.d.o.o. za eko proizvodnju, OIB 34311149779</item>
    </derivirana_varijabla>
  </DomainObject.Predmet.ProtuStrankaListFormatedOIB>
  <DomainObject.Predmet.ProtuStrankaListFormatedWithAdress>
    <izvorni_sadrzaj>
      <item>AGROTURIZAM DEGENIJA j.d.o.o. za eko proizvodnju, Zagrebačka 2, 23440 Gračac</item>
    </izvorni_sadrzaj>
    <derivirana_varijabla naziv="DomainObject.Predmet.ProtuStrankaListFormatedWithAdress_1">
      <item>AGROTURIZAM DEGENIJA j.d.o.o. za eko proizvodnju, Zagrebačka 2, 23440 Gračac</item>
    </derivirana_varijabla>
  </DomainObject.Predmet.ProtuStrankaListFormatedWithAdress>
  <DomainObject.Predmet.ProtuStrankaListFormatedWithAdressOIB>
    <izvorni_sadrzaj>
      <item>AGROTURIZAM DEGENIJA j.d.o.o. za eko proizvodnju, OIB 34311149779, Zagrebačka 2, 23440 Gračac</item>
    </izvorni_sadrzaj>
    <derivirana_varijabla naziv="DomainObject.Predmet.ProtuStrankaListFormatedWithAdressOIB_1">
      <item>AGROTURIZAM DEGENIJA j.d.o.o. za eko proizvodnju, OIB 34311149779, Zagrebačka 2, 23440 Gračac</item>
    </derivirana_varijabla>
  </DomainObject.Predmet.ProtuStrankaListFormatedWithAdressOIB>
  <DomainObject.Predmet.ProtuStrankaListNazivFormated>
    <izvorni_sadrzaj>
      <item>AGROTURIZAM DEGENIJA j.d.o.o. za eko proizvodnju</item>
    </izvorni_sadrzaj>
    <derivirana_varijabla naziv="DomainObject.Predmet.ProtuStrankaListNazivFormated_1">
      <item>AGROTURIZAM DEGENIJA j.d.o.o. za eko proizvodnju</item>
    </derivirana_varijabla>
  </DomainObject.Predmet.ProtuStrankaListNazivFormated>
  <DomainObject.Predmet.ProtuStrankaListNazivFormatedOIB>
    <izvorni_sadrzaj>
      <item>AGROTURIZAM DEGENIJA j.d.o.o. za eko proizvodnju, OIB 34311149779</item>
    </izvorni_sadrzaj>
    <derivirana_varijabla naziv="DomainObject.Predmet.ProtuStrankaListNazivFormatedOIB_1">
      <item>AGROTURIZAM DEGENIJA j.d.o.o. za eko proizvodnju, OIB 34311149779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AGROTURIZAM DEGENIJA j.d.o.o. za eko proizvodnju</izvorni_sadrzaj>
    <derivirana_varijabla naziv="DomainObject.Predmet.ProtustrankaIDrugi_1">AGROTURIZAM DEGENIJA j.d.o.o. za eko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AGROTURIZAM DEGENIJA j.d.o.o. za eko proizvodnju, OIB 34311149779, Zagrebačka 2, 23440 Gračac</izvorni_sadrzaj>
    <derivirana_varijabla naziv="DomainObject.Predmet.ProtustrankaIDrugiAdressOIB_1">AGROTURIZAM DEGENIJA j.d.o.o. za eko proizvodnju, OIB 34311149779, Zagrebačka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AGROTURIZAM DEGENIJA j.d.o.o. za eko proizvodnju</item>
    </izvorni_sadrzaj>
    <derivirana_varijabla naziv="DomainObject.Predmet.SudioniciListNaziv_1">
      <item>FINA</item>
      <item>AGROTURIZAM DEGENIJA j.d.o.o. za eko proizvodnju</item>
    </derivirana_varijabla>
  </DomainObject.Predmet.SudioniciListNaziv>
  <DomainObject.Predmet.SudioniciListAdressOIB>
    <izvorni_sadrzaj>
      <item>FINA, OIB 85821130368</item>
      <item>AGROTURIZAM DEGENIJA j.d.o.o. za eko proizvodnju, OIB 34311149779, Zagrebačka 2,23440 Gračac</item>
    </izvorni_sadrzaj>
    <derivirana_varijabla naziv="DomainObject.Predmet.SudioniciListAdressOIB_1">
      <item>FINA, OIB 85821130368</item>
      <item>AGROTURIZAM DEGENIJA j.d.o.o. za eko proizvodnju, OIB 34311149779, Zagrebačka 2,23440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34311149779</item>
    </izvorni_sadrzaj>
    <derivirana_varijabla naziv="DomainObject.Predmet.SudioniciListNazivOIB_1">
      <item>, OIB 85821130368</item>
      <item>, OIB 34311149779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St-327/2018-3</izvorni_sadrzaj>
    <derivirana_varijabla naziv="DomainObject.PredzadnjaOdlukaIzPredmeta.Oznaka_1">St-327/2018-3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0856E-F884-4408-9D2D-5C866023E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2718</properties:Characters>
  <properties:Lines>78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2018-12-11T12:30:00Z</dcterms:created>
  <dc:creator>Anamarija Kovačić Milković</dc:creator>
  <cp:lastModifiedBy>Elena Glavan</cp:lastModifiedBy>
  <cp:lastPrinted>2018-12-13T14:20:00Z</cp:lastPrinted>
  <dcterms:modified xmlns:xsi="http://www.w3.org/2001/XMLSchema-instance" xsi:type="dcterms:W3CDTF">2018-12-13T14:22:00Z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(St-327-18-RH.docx)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