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6f64" w14:paraId="f1d6f64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3932F7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6-St.216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3932F7">
        <w:rPr>
          <w:b/>
        </w:rPr>
        <w:t>TORETA d.o.o.,</w:t>
      </w:r>
      <w:r w:rsidR="003932F7">
        <w:t xml:space="preserve"> Obala Ohmučevića 24, Slano, OIB: 033323561234</w:t>
      </w:r>
      <w:r>
        <w:rPr>
          <w:sz w:val="22"/>
          <w:szCs w:val="22"/>
        </w:rPr>
        <w:t xml:space="preserve">,  temeljem čl. 430.  Stečajnog zakona (NN 71/15, dalje u tekstu SZ), dana </w:t>
      </w:r>
      <w:r w:rsidR="006861F1">
        <w:rPr>
          <w:sz w:val="22"/>
          <w:szCs w:val="22"/>
        </w:rPr>
        <w:t>30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296CE8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3932F7" w:rsidRPr="003932F7">
        <w:rPr>
          <w:b/>
        </w:rPr>
        <w:t xml:space="preserve"> </w:t>
      </w:r>
      <w:r w:rsidR="003932F7">
        <w:rPr>
          <w:b/>
        </w:rPr>
        <w:t>TORETA d.o.o.,</w:t>
      </w:r>
      <w:r w:rsidR="003932F7">
        <w:t xml:space="preserve"> Obala Ohmučevića 24, Slano, OIB: 033323561234</w:t>
      </w:r>
      <w:r w:rsidR="006861F1" w:rsidRPr="00296CE8">
        <w:t>,</w:t>
      </w:r>
    </w:p>
    <w:p w:rsidRDefault="004E2A1F" w:rsidP="00296CE8" w:rsidR="00296CE8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8B1FE5">
        <w:rPr>
          <w:sz w:val="22"/>
          <w:szCs w:val="22"/>
        </w:rPr>
        <w:t>1</w:t>
      </w:r>
      <w:r w:rsidR="003932F7">
        <w:rPr>
          <w:sz w:val="22"/>
          <w:szCs w:val="22"/>
        </w:rPr>
        <w:t>4</w:t>
      </w:r>
      <w:r w:rsidR="008B1FE5">
        <w:rPr>
          <w:sz w:val="22"/>
          <w:szCs w:val="22"/>
        </w:rPr>
        <w:t xml:space="preserve">. rujna </w:t>
      </w:r>
      <w:r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3932F7">
        <w:rPr>
          <w:sz w:val="22"/>
          <w:szCs w:val="22"/>
        </w:rPr>
        <w:t>54.675,12</w:t>
      </w:r>
      <w:r>
        <w:rPr>
          <w:sz w:val="22"/>
          <w:szCs w:val="22"/>
        </w:rPr>
        <w:t xml:space="preserve"> kuna, </w:t>
      </w:r>
    </w:p>
    <w:p w:rsidRDefault="004E2A1F" w:rsidP="00296CE8" w:rsidR="00296CE8">
      <w:pPr>
        <w:jc w:val="both"/>
        <w:rPr>
          <w:sz w:val="22"/>
          <w:szCs w:val="22"/>
        </w:rPr>
      </w:pPr>
      <w:r w:rsidRPr="00296CE8">
        <w:rPr>
          <w:sz w:val="22"/>
          <w:szCs w:val="22"/>
        </w:rPr>
        <w:t xml:space="preserve">pa se </w:t>
      </w:r>
    </w:p>
    <w:p w:rsidRDefault="004E2A1F" w:rsidP="00296CE8" w:rsidR="004E2A1F" w:rsidRPr="00296CE8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296CE8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296CE8" w:rsidR="004E2A1F" w:rsidRPr="00296CE8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296CE8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296CE8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296CE8">
        <w:rPr>
          <w:sz w:val="22"/>
          <w:szCs w:val="22"/>
        </w:rPr>
        <w:t>30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296CE8">
        <w:rPr>
          <w:sz w:val="22"/>
          <w:szCs w:val="22"/>
        </w:rPr>
        <w:t>30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166031"/>
    <w:rsid w:val="00296CE8"/>
    <w:rsid w:val="003932F7"/>
    <w:rsid w:val="00447F0F"/>
    <w:rsid w:val="004E2A1F"/>
    <w:rsid w:val="006861F1"/>
    <w:rsid w:val="007C71CF"/>
    <w:rsid w:val="007D1F61"/>
    <w:rsid w:val="008B1FE5"/>
    <w:rsid w:val="00A1036C"/>
    <w:rsid w:val="00AC519C"/>
    <w:rsid w:val="00B3626D"/>
    <w:rsid w:val="00F22403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26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26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26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26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26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26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26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26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 SZ</izvorni_sadrzaj>
    <derivirana_varijabla naziv="DomainObject.Predmet.Opis_1">čl.444.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TORETA d.o.o. za prijevoz, trgovinu, turizam i usluge</izvorni_sadrzaj>
    <derivirana_varijabla naziv="DomainObject.Predmet.ProtustrankaFormated_1">  TORETA d.o.o. za prijevoz, trgovinu, turizam i usluge</derivirana_varijabla>
  </DomainObject.Predmet.ProtustrankaFormated>
  <DomainObject.Predmet.ProtustrankaFormatedOIB>
    <izvorni_sadrzaj>  TORETA d.o.o. za prijevoz, trgovinu, turizam i usluge, OIB 03323561234</izvorni_sadrzaj>
    <derivirana_varijabla naziv="DomainObject.Predmet.ProtustrankaFormatedOIB_1">  TORETA d.o.o. za prijevoz, trgovinu, turizam i usluge, OIB 03323561234</derivirana_varijabla>
  </DomainObject.Predmet.ProtustrankaFormatedOIB>
  <DomainObject.Predmet.ProtustrankaFormatedWithAdress>
    <izvorni_sadrzaj> TORETA d.o.o. za prijevoz, trgovinu, turizam i usluge, Obala Ohmučevića 24, 20232 Slano</izvorni_sadrzaj>
    <derivirana_varijabla naziv="DomainObject.Predmet.ProtustrankaFormatedWithAdress_1"> TORETA d.o.o. za prijevoz, trgovinu, turizam i usluge, Obala Ohmučevića 24, 20232 Slano</derivirana_varijabla>
  </DomainObject.Predmet.ProtustrankaFormatedWithAdress>
  <DomainObject.Predmet.ProtustrankaFormatedWithAdressOIB>
    <izvorni_sadrzaj> TORETA d.o.o. za prijevoz, trgovinu, turizam i usluge, OIB 03323561234, Obala Ohmučevića 24, 20232 Slano</izvorni_sadrzaj>
    <derivirana_varijabla naziv="DomainObject.Predmet.ProtustrankaFormatedWithAdressOIB_1"> TORETA d.o.o. za prijevoz, trgovinu, turizam i usluge, OIB 03323561234, Obala Ohmučevića 24, 20232 Slano</derivirana_varijabla>
  </DomainObject.Predmet.ProtustrankaFormatedWithAdressOIB>
  <DomainObject.Predmet.ProtustrankaWithAdress>
    <izvorni_sadrzaj>TORETA d.o.o. za prijevoz, trgovinu, turizam i usluge Obala Ohmučevića 24, 20232 Slano</izvorni_sadrzaj>
    <derivirana_varijabla naziv="DomainObject.Predmet.ProtustrankaWithAdress_1">TORETA d.o.o. za prijevoz, trgovinu, turizam i usluge Obala Ohmučevića 24, 20232 Slano</derivirana_varijabla>
  </DomainObject.Predmet.ProtustrankaWithAdress>
  <DomainObject.Predmet.ProtustrankaWithAdressOIB>
    <izvorni_sadrzaj>TORETA d.o.o. za prijevoz, trgovinu, turizam i usluge, OIB 03323561234, Obala Ohmučevića 24, 20232 Slano</izvorni_sadrzaj>
    <derivirana_varijabla naziv="DomainObject.Predmet.ProtustrankaWithAdressOIB_1">TORETA d.o.o. za prijevoz, trgovinu, turizam i usluge, OIB 03323561234, Obala Ohmučevića 24, 20232 Slano</derivirana_varijabla>
  </DomainObject.Predmet.ProtustrankaWithAdressOIB>
  <DomainObject.Predmet.ProtustrankaNazivFormated>
    <izvorni_sadrzaj>TORETA d.o.o. za prijevoz, trgovinu, turizam i usluge</izvorni_sadrzaj>
    <derivirana_varijabla naziv="DomainObject.Predmet.ProtustrankaNazivFormated_1">TORETA d.o.o. za prijevoz, trgovinu, turizam i usluge</derivirana_varijabla>
  </DomainObject.Predmet.ProtustrankaNazivFormated>
  <DomainObject.Predmet.ProtustrankaNazivFormatedOIB>
    <izvorni_sadrzaj>TORETA d.o.o. za prijevoz, trgovinu, turizam i usluge, OIB 03323561234</izvorni_sadrzaj>
    <derivirana_varijabla naziv="DomainObject.Predmet.ProtustrankaNazivFormatedOIB_1">TORETA d.o.o. za prijevoz, trgovinu, turizam i usluge, OIB 03323561234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54559.55</izvorni_sadrzaj>
    <derivirana_varijabla naziv="DomainObject.Predmet.TrenutnaVrijednost_1">54559.55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TORETA d.o.o. za prijevoz, trgovinu, turizam i usluge</item>
    </izvorni_sadrzaj>
    <derivirana_varijabla naziv="DomainObject.Predmet.ProtuStrankaListFormated_1">
      <item>TORETA d.o.o. za prijevoz, trgovinu, turizam i usluge</item>
    </derivirana_varijabla>
  </DomainObject.Predmet.ProtuStrankaListFormated>
  <DomainObject.Predmet.ProtuStrankaListFormatedOIB>
    <izvorni_sadrzaj>
      <item>TORETA d.o.o. za prijevoz, trgovinu, turizam i usluge, OIB 03323561234</item>
    </izvorni_sadrzaj>
    <derivirana_varijabla naziv="DomainObject.Predmet.ProtuStrankaListFormatedOIB_1">
      <item>TORETA d.o.o. za prijevoz, trgovinu, turizam i usluge, OIB 03323561234</item>
    </derivirana_varijabla>
  </DomainObject.Predmet.ProtuStrankaListFormatedOIB>
  <DomainObject.Predmet.ProtuStrankaListFormatedWithAdress>
    <izvorni_sadrzaj>
      <item>TORETA d.o.o. za prijevoz, trgovinu, turizam i usluge, Obala Ohmučevića 24, 20232 Slano</item>
    </izvorni_sadrzaj>
    <derivirana_varijabla naziv="DomainObject.Predmet.ProtuStrankaListFormatedWithAdress_1">
      <item>TORETA d.o.o. za prijevoz, trgovinu, turizam i usluge, Obala Ohmučevića 24, 20232 Slano</item>
    </derivirana_varijabla>
  </DomainObject.Predmet.ProtuStrankaListFormatedWithAdress>
  <DomainObject.Predmet.ProtuStrankaListFormatedWithAdressOIB>
    <izvorni_sadrzaj>
      <item>TORETA d.o.o. za prijevoz, trgovinu, turizam i usluge, OIB 03323561234, Obala Ohmučevića 24, 20232 Slano</item>
    </izvorni_sadrzaj>
    <derivirana_varijabla naziv="DomainObject.Predmet.ProtuStrankaListFormatedWithAdressOIB_1">
      <item>TORETA d.o.o. za prijevoz, trgovinu, turizam i usluge, OIB 03323561234, Obala Ohmučevića 24, 20232 Slano</item>
    </derivirana_varijabla>
  </DomainObject.Predmet.ProtuStrankaListFormatedWithAdressOIB>
  <DomainObject.Predmet.ProtuStrankaListNazivFormated>
    <izvorni_sadrzaj>
      <item>TORETA d.o.o. za prijevoz, trgovinu, turizam i usluge</item>
    </izvorni_sadrzaj>
    <derivirana_varijabla naziv="DomainObject.Predmet.ProtuStrankaListNazivFormated_1">
      <item>TORETA d.o.o. za prijevoz, trgovinu, turizam i usluge</item>
    </derivirana_varijabla>
  </DomainObject.Predmet.ProtuStrankaListNazivFormated>
  <DomainObject.Predmet.ProtuStrankaListNazivFormatedOIB>
    <izvorni_sadrzaj>
      <item>TORETA d.o.o. za prijevoz, trgovinu, turizam i usluge, OIB 03323561234</item>
    </izvorni_sadrzaj>
    <derivirana_varijabla naziv="DomainObject.Predmet.ProtuStrankaListNazivFormatedOIB_1">
      <item>TORETA d.o.o. za prijevoz, trgovinu, turizam i usluge, OIB 03323561234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TORETA d.o.o. za prijevoz, trgovinu, turizam i usluge</izvorni_sadrzaj>
    <derivirana_varijabla naziv="DomainObject.Predmet.ProtustrankaIDrugi_1">TORETA d.o.o. za prijevoz,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TORETA d.o.o. za prijevoz, trgovinu, turizam i usluge, OIB 03323561234, Obala Ohmučevića 24, 20232 Slano</izvorni_sadrzaj>
    <derivirana_varijabla naziv="DomainObject.Predmet.ProtustrankaIDrugiAdressOIB_1">TORETA d.o.o. za prijevoz, trgovinu, turizam i usluge, OIB 03323561234, Obala Ohmučevića 24,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TORETA d.o.o. za prijevoz, trgovinu, turizam i usluge</item>
    </izvorni_sadrzaj>
    <derivirana_varijabla naziv="DomainObject.Predmet.SudioniciListNaziv_1">
      <item>FINA, RC SPLIT, Podružnica Dubrovnik</item>
      <item>TORETA d.o.o. za prijevoz,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TORETA d.o.o. za prijevoz, trgovinu, turizam i usluge, OIB 03323561234, Obala Ohmučevića 24,20232 Slano</item>
    </izvorni_sadrzaj>
    <derivirana_varijabla naziv="DomainObject.Predmet.SudioniciListAdressOIB_1">
      <item>FINA, RC SPLIT, Podružnica Dubrovnik, OIB 85821130368, Vukovarska 2,20000 Dubrovnik</item>
      <item>TORETA d.o.o. za prijevoz, trgovinu, turizam i usluge, OIB 03323561234, Obala Ohmučevića 24,20232 Slano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03323561234</item>
    </izvorni_sadrzaj>
    <derivirana_varijabla naziv="DomainObject.Predmet.SudioniciListNazivOIB_1">
      <item>, OIB 85821130368</item>
      <item>, OIB 03323561234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1619</properties:Characters>
  <properties:Lines>50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2015-12-30T12:55:00Z</dcterms:created>
  <dc:creator>Mirjana Mihović</dc:creator>
  <cp:lastModifiedBy>Mara Marčinko</cp:lastModifiedBy>
  <cp:lastPrinted>2015-12-30T13:24:00Z</cp:lastPrinted>
  <dcterms:modified xmlns:xsi="http://www.w3.org/2001/XMLSchema-instance" xsi:type="dcterms:W3CDTF">2015-12-30T13:27:00Z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